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58E" w:rsidRPr="008D75C8" w:rsidRDefault="0041758E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  </w:t>
      </w:r>
      <w:r w:rsidRPr="008D75C8">
        <w:rPr>
          <w:rFonts w:ascii="Hand writing Mutlu" w:hAnsi="Hand writing Mutlu" w:cs="Hand writing Mutlu"/>
          <w:sz w:val="32"/>
          <w:szCs w:val="32"/>
        </w:rPr>
        <w:t>Aşağıdaki kelimeleri  kurallı cümle yapınız.</w:t>
      </w:r>
    </w:p>
    <w:p w:rsidR="0041758E" w:rsidRDefault="0041758E">
      <w:pPr>
        <w:rPr>
          <w:rFonts w:ascii="Hand writing Mutlu" w:hAnsi="Hand writing Mutlu" w:cs="Hand writing Mutlu"/>
          <w:sz w:val="32"/>
          <w:szCs w:val="32"/>
        </w:rPr>
      </w:pPr>
      <w:r>
        <w:rPr>
          <w:noProof/>
          <w:lang w:eastAsia="tr-TR"/>
        </w:rPr>
        <w:pict>
          <v:oval id="_x0000_s1026" style="position:absolute;margin-left:234.85pt;margin-top:22.85pt;width:28.65pt;height:22.45pt;z-index:251658752">
            <v:textbox>
              <w:txbxContent>
                <w:p w:rsidR="0041758E" w:rsidRDefault="0041758E">
                  <w: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7" style="position:absolute;margin-left:125.2pt;margin-top:21.05pt;width:28.65pt;height:22.45pt;z-index:251657728">
            <v:textbox>
              <w:txbxContent>
                <w:p w:rsidR="0041758E" w:rsidRDefault="0041758E">
                  <w:r>
                    <w:t>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8" style="position:absolute;margin-left:29.1pt;margin-top:21.05pt;width:28.65pt;height:22.45pt;z-index:251656704">
            <v:textbox>
              <w:txbxContent>
                <w:p w:rsidR="0041758E" w:rsidRDefault="0041758E">
                  <w:r>
                    <w:t>2</w:t>
                  </w:r>
                </w:p>
              </w:txbxContent>
            </v:textbox>
          </v:oval>
        </w:pict>
      </w:r>
      <w:r>
        <w:rPr>
          <w:rFonts w:ascii="Hand writing Mutlu" w:hAnsi="Hand writing Mutlu" w:cs="Hand writing Mutlu"/>
          <w:sz w:val="32"/>
          <w:szCs w:val="32"/>
        </w:rPr>
        <w:t>1-  pasta  --- annem ----    yaptı</w:t>
      </w:r>
    </w:p>
    <w:p w:rsidR="0041758E" w:rsidRDefault="0041758E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 xml:space="preserve"> Annem pasta  yaptı.</w:t>
      </w:r>
    </w:p>
    <w:p w:rsidR="0041758E" w:rsidRDefault="0041758E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>2-   dersine   ---- Ali  ----çalış --- iyi</w:t>
      </w:r>
    </w:p>
    <w:p w:rsidR="0041758E" w:rsidRDefault="0041758E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>......................................................................................</w:t>
      </w:r>
    </w:p>
    <w:p w:rsidR="0041758E" w:rsidRDefault="0041758E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>3 .  yedi  ---  Ela--- elma ------  üç</w:t>
      </w:r>
    </w:p>
    <w:p w:rsidR="0041758E" w:rsidRDefault="0041758E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>......................................................................................</w:t>
      </w:r>
    </w:p>
    <w:p w:rsidR="0041758E" w:rsidRDefault="0041758E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>4.  müzik  ---- Oya ------  dinledi</w:t>
      </w:r>
    </w:p>
    <w:p w:rsidR="0041758E" w:rsidRDefault="0041758E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>......................................................................................</w:t>
      </w:r>
    </w:p>
    <w:p w:rsidR="0041758E" w:rsidRDefault="0041758E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>5.   hava  ---bugün --güzel --- çok</w:t>
      </w:r>
    </w:p>
    <w:p w:rsidR="0041758E" w:rsidRDefault="0041758E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>..................................................................................</w:t>
      </w:r>
    </w:p>
    <w:p w:rsidR="0041758E" w:rsidRDefault="0041758E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>6.    sattı---- Arda---- beş ---tane---simit</w:t>
      </w:r>
    </w:p>
    <w:p w:rsidR="0041758E" w:rsidRDefault="0041758E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>...............................................................................</w:t>
      </w:r>
    </w:p>
    <w:p w:rsidR="0041758E" w:rsidRDefault="0041758E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>7. geldi ---     eve ----  babam</w:t>
      </w:r>
    </w:p>
    <w:p w:rsidR="0041758E" w:rsidRDefault="0041758E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>.................................................................................</w:t>
      </w:r>
    </w:p>
    <w:p w:rsidR="0041758E" w:rsidRDefault="0041758E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>8. ödevini ----   Gamze ----  yaptı</w:t>
      </w:r>
    </w:p>
    <w:p w:rsidR="0041758E" w:rsidRDefault="0041758E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>...........................................................................</w:t>
      </w:r>
    </w:p>
    <w:p w:rsidR="0041758E" w:rsidRDefault="0041758E">
      <w:pPr>
        <w:rPr>
          <w:rFonts w:ascii="Hand writing Mutlu" w:hAnsi="Hand writing Mutlu" w:cs="Hand writing Mutlu"/>
          <w:sz w:val="32"/>
          <w:szCs w:val="32"/>
        </w:rPr>
      </w:pPr>
      <w:r>
        <w:rPr>
          <w:rFonts w:ascii="Hand writing Mutlu" w:hAnsi="Hand writing Mutlu" w:cs="Hand writing Mutlu"/>
          <w:sz w:val="32"/>
          <w:szCs w:val="32"/>
        </w:rPr>
        <w:t>9.  oynadı----   Sude ------ oyun</w:t>
      </w:r>
    </w:p>
    <w:p w:rsidR="0041758E" w:rsidRPr="0015732B" w:rsidRDefault="0041758E">
      <w:pPr>
        <w:rPr>
          <w:rFonts w:ascii="Hand writing Mutlu" w:hAnsi="Hand writing Mutlu" w:cs="Hand writing Mutlu"/>
          <w:sz w:val="32"/>
          <w:szCs w:val="32"/>
        </w:rPr>
      </w:pPr>
      <w:hyperlink r:id="rId6" w:history="1">
        <w:r w:rsidRPr="006000E7">
          <w:rPr>
            <w:rStyle w:val="Hyperlink"/>
            <w:rFonts w:ascii="Hand writing Mutlu" w:hAnsi="Hand writing Mutlu" w:cs="Hand writing Mutlu"/>
            <w:sz w:val="32"/>
            <w:szCs w:val="32"/>
          </w:rPr>
          <w:t>www.sorubak.com</w:t>
        </w:r>
      </w:hyperlink>
      <w:r>
        <w:rPr>
          <w:rFonts w:ascii="Hand writing Mutlu" w:hAnsi="Hand writing Mutlu" w:cs="Hand writing Mutlu"/>
          <w:sz w:val="32"/>
          <w:szCs w:val="32"/>
        </w:rPr>
        <w:t xml:space="preserve"> </w:t>
      </w:r>
    </w:p>
    <w:sectPr w:rsidR="0041758E" w:rsidRPr="0015732B" w:rsidSect="00A2577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758E" w:rsidRDefault="0041758E" w:rsidP="00F40549">
      <w:pPr>
        <w:spacing w:after="0" w:line="240" w:lineRule="auto"/>
      </w:pPr>
      <w:r>
        <w:separator/>
      </w:r>
    </w:p>
  </w:endnote>
  <w:endnote w:type="continuationSeparator" w:id="0">
    <w:p w:rsidR="0041758E" w:rsidRDefault="0041758E" w:rsidP="00F40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58E" w:rsidRDefault="0041758E">
    <w:pPr>
      <w:pStyle w:val="Footer"/>
    </w:pPr>
    <w:r>
      <w:t>...........................................................................................................................................................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758E" w:rsidRDefault="0041758E" w:rsidP="00F40549">
      <w:pPr>
        <w:spacing w:after="0" w:line="240" w:lineRule="auto"/>
      </w:pPr>
      <w:r>
        <w:separator/>
      </w:r>
    </w:p>
  </w:footnote>
  <w:footnote w:type="continuationSeparator" w:id="0">
    <w:p w:rsidR="0041758E" w:rsidRDefault="0041758E" w:rsidP="00F405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732B"/>
    <w:rsid w:val="000E36BC"/>
    <w:rsid w:val="0015732B"/>
    <w:rsid w:val="001800BA"/>
    <w:rsid w:val="001B5F03"/>
    <w:rsid w:val="001F4672"/>
    <w:rsid w:val="002B5ADE"/>
    <w:rsid w:val="0041758E"/>
    <w:rsid w:val="004A075F"/>
    <w:rsid w:val="006000E7"/>
    <w:rsid w:val="0061761F"/>
    <w:rsid w:val="006A44F6"/>
    <w:rsid w:val="006F6353"/>
    <w:rsid w:val="0074628F"/>
    <w:rsid w:val="00756D43"/>
    <w:rsid w:val="008D75C8"/>
    <w:rsid w:val="009B1FC8"/>
    <w:rsid w:val="00A0567A"/>
    <w:rsid w:val="00A25771"/>
    <w:rsid w:val="00A56D9C"/>
    <w:rsid w:val="00A70E3B"/>
    <w:rsid w:val="00AF2375"/>
    <w:rsid w:val="00B23D52"/>
    <w:rsid w:val="00B317E1"/>
    <w:rsid w:val="00BA7157"/>
    <w:rsid w:val="00CE6C85"/>
    <w:rsid w:val="00E93FFF"/>
    <w:rsid w:val="00EC4B18"/>
    <w:rsid w:val="00EF07FE"/>
    <w:rsid w:val="00F40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0B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ubtleEmphasis">
    <w:name w:val="Subtle Emphasis"/>
    <w:basedOn w:val="DefaultParagraphFont"/>
    <w:uiPriority w:val="99"/>
    <w:qFormat/>
    <w:rsid w:val="001800BA"/>
    <w:rPr>
      <w:i/>
      <w:iCs/>
      <w:color w:val="808080"/>
    </w:rPr>
  </w:style>
  <w:style w:type="paragraph" w:styleId="Header">
    <w:name w:val="header"/>
    <w:basedOn w:val="Normal"/>
    <w:link w:val="HeaderChar"/>
    <w:uiPriority w:val="99"/>
    <w:semiHidden/>
    <w:rsid w:val="00F40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40549"/>
  </w:style>
  <w:style w:type="paragraph" w:styleId="Footer">
    <w:name w:val="footer"/>
    <w:basedOn w:val="Normal"/>
    <w:link w:val="FooterChar"/>
    <w:uiPriority w:val="99"/>
    <w:semiHidden/>
    <w:rsid w:val="00F40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40549"/>
  </w:style>
  <w:style w:type="character" w:styleId="Hyperlink">
    <w:name w:val="Hyperlink"/>
    <w:basedOn w:val="DefaultParagraphFont"/>
    <w:uiPriority w:val="99"/>
    <w:rsid w:val="006F63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668874">
      <w:marLeft w:val="0"/>
      <w:marRight w:val="167"/>
      <w:marTop w:val="0"/>
      <w:marBottom w:val="16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66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66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66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</Pages>
  <Words>156</Words>
  <Characters>891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EDANUR</cp:lastModifiedBy>
  <cp:revision>10</cp:revision>
  <dcterms:created xsi:type="dcterms:W3CDTF">2013-03-22T22:29:00Z</dcterms:created>
  <dcterms:modified xsi:type="dcterms:W3CDTF">2013-04-17T21:00:00Z</dcterms:modified>
  <cp:category>www.sorubak.com</cp:category>
</cp:coreProperties>
</file>