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44E" w:rsidRDefault="0063544E" w:rsidP="00195829"/>
    <w:p w:rsidR="0063544E" w:rsidRPr="004651C0" w:rsidRDefault="0063544E" w:rsidP="00195829">
      <w:pPr>
        <w:jc w:val="right"/>
        <w:rPr>
          <w:b/>
          <w:bCs/>
        </w:rPr>
      </w:pPr>
      <w:r w:rsidRPr="004651C0">
        <w:rPr>
          <w:b/>
          <w:bCs/>
        </w:rPr>
        <w:t>EK-</w:t>
      </w:r>
      <w:r>
        <w:rPr>
          <w:b/>
          <w:bCs/>
        </w:rPr>
        <w:t>3/a</w:t>
      </w:r>
    </w:p>
    <w:p w:rsidR="0063544E" w:rsidRDefault="0063544E" w:rsidP="00195829">
      <w:pPr>
        <w:jc w:val="center"/>
      </w:pPr>
    </w:p>
    <w:p w:rsidR="0063544E" w:rsidRDefault="0063544E" w:rsidP="00195829">
      <w:pPr>
        <w:jc w:val="center"/>
        <w:rPr>
          <w:b/>
          <w:bCs/>
        </w:rPr>
      </w:pPr>
      <w:r w:rsidRPr="004651C0">
        <w:rPr>
          <w:b/>
          <w:bCs/>
        </w:rPr>
        <w:t>MİLLİ EĞİTİM BAKANLIĞI HİZMET BİNALARI (OKUL VE KURUMLAR) İKAZ-ALARM TATBİKATI VE PERSONEL TATBİKATINA İLİŞKİN TATBİKAT</w:t>
      </w:r>
    </w:p>
    <w:p w:rsidR="0063544E" w:rsidRPr="004651C0" w:rsidRDefault="0063544E" w:rsidP="00195829">
      <w:pPr>
        <w:jc w:val="center"/>
        <w:rPr>
          <w:b/>
          <w:bCs/>
        </w:rPr>
      </w:pPr>
      <w:r w:rsidRPr="004651C0">
        <w:rPr>
          <w:b/>
          <w:bCs/>
        </w:rPr>
        <w:t>SONUÇ RAPORU</w:t>
      </w:r>
    </w:p>
    <w:p w:rsidR="0063544E" w:rsidRDefault="0063544E" w:rsidP="00195829"/>
    <w:p w:rsidR="0063544E" w:rsidRPr="008F6B6C" w:rsidRDefault="0063544E" w:rsidP="00195829">
      <w:pPr>
        <w:rPr>
          <w:b/>
          <w:bCs/>
        </w:rPr>
      </w:pPr>
      <w:r w:rsidRPr="008F6B6C">
        <w:rPr>
          <w:b/>
          <w:bCs/>
        </w:rPr>
        <w:t>İLÇENİN ADI</w:t>
      </w:r>
      <w:r w:rsidRPr="008F6B6C">
        <w:rPr>
          <w:b/>
          <w:bCs/>
        </w:rPr>
        <w:tab/>
      </w:r>
      <w:r w:rsidRPr="008F6B6C">
        <w:rPr>
          <w:b/>
          <w:bCs/>
        </w:rPr>
        <w:tab/>
      </w:r>
      <w:r>
        <w:rPr>
          <w:b/>
          <w:bCs/>
        </w:rPr>
        <w:tab/>
      </w:r>
      <w:r>
        <w:rPr>
          <w:b/>
          <w:bCs/>
        </w:rPr>
        <w:tab/>
      </w:r>
      <w:r>
        <w:rPr>
          <w:b/>
          <w:bCs/>
        </w:rPr>
        <w:tab/>
      </w:r>
      <w:r w:rsidRPr="008F6B6C">
        <w:rPr>
          <w:b/>
          <w:bCs/>
        </w:rPr>
        <w:t>:</w:t>
      </w:r>
      <w:r>
        <w:rPr>
          <w:b/>
          <w:bCs/>
        </w:rPr>
        <w:t>SELİM</w:t>
      </w:r>
    </w:p>
    <w:p w:rsidR="0063544E" w:rsidRPr="008F6B6C" w:rsidRDefault="0063544E" w:rsidP="00195829">
      <w:pPr>
        <w:rPr>
          <w:b/>
          <w:bCs/>
        </w:rPr>
      </w:pPr>
      <w:r w:rsidRPr="008F6B6C">
        <w:rPr>
          <w:b/>
          <w:bCs/>
        </w:rPr>
        <w:t>OKUL/KURUMUN ADI</w:t>
      </w:r>
      <w:r w:rsidRPr="008F6B6C">
        <w:rPr>
          <w:b/>
          <w:bCs/>
        </w:rPr>
        <w:tab/>
      </w:r>
      <w:r w:rsidRPr="008F6B6C">
        <w:rPr>
          <w:b/>
          <w:bCs/>
        </w:rPr>
        <w:tab/>
      </w:r>
      <w:r>
        <w:rPr>
          <w:b/>
          <w:bCs/>
        </w:rPr>
        <w:tab/>
      </w:r>
      <w:r>
        <w:rPr>
          <w:b/>
          <w:bCs/>
        </w:rPr>
        <w:tab/>
      </w:r>
      <w:r w:rsidRPr="008F6B6C">
        <w:rPr>
          <w:b/>
          <w:bCs/>
        </w:rPr>
        <w:t>:</w:t>
      </w:r>
      <w:r>
        <w:rPr>
          <w:b/>
          <w:bCs/>
        </w:rPr>
        <w:t>KARAKALE KÖYÜ İ. O</w:t>
      </w:r>
    </w:p>
    <w:p w:rsidR="0063544E" w:rsidRPr="008F6B6C" w:rsidRDefault="0063544E" w:rsidP="00195829">
      <w:pPr>
        <w:rPr>
          <w:b/>
          <w:bCs/>
        </w:rPr>
      </w:pPr>
      <w:r w:rsidRPr="008F6B6C">
        <w:rPr>
          <w:b/>
          <w:bCs/>
        </w:rPr>
        <w:t>OKUL</w:t>
      </w:r>
      <w:r>
        <w:rPr>
          <w:b/>
          <w:bCs/>
        </w:rPr>
        <w:t>/KURUM</w:t>
      </w:r>
      <w:r w:rsidRPr="008F6B6C">
        <w:rPr>
          <w:b/>
          <w:bCs/>
        </w:rPr>
        <w:t xml:space="preserve"> MÜDÜRÜNÜN</w:t>
      </w:r>
      <w:r>
        <w:rPr>
          <w:b/>
          <w:bCs/>
        </w:rPr>
        <w:t xml:space="preserve"> ADI SOYADI  </w:t>
      </w:r>
      <w:r w:rsidRPr="008F6B6C">
        <w:rPr>
          <w:b/>
          <w:bCs/>
        </w:rPr>
        <w:t>:</w:t>
      </w:r>
      <w:r>
        <w:rPr>
          <w:b/>
          <w:bCs/>
        </w:rPr>
        <w:t>FİKRET ANDİÇ</w:t>
      </w:r>
    </w:p>
    <w:p w:rsidR="0063544E" w:rsidRPr="008F6B6C" w:rsidRDefault="0063544E" w:rsidP="00195829">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63544E">
        <w:tc>
          <w:tcPr>
            <w:tcW w:w="4606" w:type="dxa"/>
          </w:tcPr>
          <w:p w:rsidR="0063544E" w:rsidRPr="00D22336" w:rsidRDefault="0063544E" w:rsidP="00564852">
            <w:pPr>
              <w:jc w:val="center"/>
              <w:rPr>
                <w:b/>
                <w:bCs/>
              </w:rPr>
            </w:pPr>
          </w:p>
          <w:p w:rsidR="0063544E" w:rsidRPr="00D22336" w:rsidRDefault="0063544E" w:rsidP="00564852">
            <w:pPr>
              <w:jc w:val="center"/>
              <w:rPr>
                <w:b/>
                <w:bCs/>
              </w:rPr>
            </w:pPr>
            <w:r w:rsidRPr="00D22336">
              <w:rPr>
                <w:b/>
                <w:bCs/>
              </w:rPr>
              <w:t>SİVİL SAVUNMA İKAZ-ALARM TATBİKATI</w:t>
            </w:r>
          </w:p>
        </w:tc>
        <w:tc>
          <w:tcPr>
            <w:tcW w:w="4606" w:type="dxa"/>
          </w:tcPr>
          <w:p w:rsidR="0063544E" w:rsidRPr="00D22336" w:rsidRDefault="0063544E" w:rsidP="00564852">
            <w:pPr>
              <w:jc w:val="center"/>
              <w:rPr>
                <w:b/>
                <w:bCs/>
              </w:rPr>
            </w:pPr>
          </w:p>
          <w:p w:rsidR="0063544E" w:rsidRPr="00D22336" w:rsidRDefault="0063544E" w:rsidP="00564852">
            <w:pPr>
              <w:jc w:val="center"/>
              <w:rPr>
                <w:b/>
                <w:bCs/>
              </w:rPr>
            </w:pPr>
            <w:r w:rsidRPr="00D22336">
              <w:rPr>
                <w:b/>
                <w:bCs/>
              </w:rPr>
              <w:t>PERSONEL TAHLİYE TATBİKATI</w:t>
            </w:r>
          </w:p>
        </w:tc>
      </w:tr>
      <w:tr w:rsidR="0063544E">
        <w:trPr>
          <w:trHeight w:val="523"/>
        </w:trPr>
        <w:tc>
          <w:tcPr>
            <w:tcW w:w="4606" w:type="dxa"/>
            <w:vAlign w:val="center"/>
          </w:tcPr>
          <w:p w:rsidR="0063544E" w:rsidRPr="00D22336" w:rsidRDefault="0063544E" w:rsidP="00564852">
            <w:pPr>
              <w:jc w:val="center"/>
              <w:rPr>
                <w:b/>
                <w:bCs/>
              </w:rPr>
            </w:pPr>
            <w:r w:rsidRPr="00D22336">
              <w:rPr>
                <w:b/>
                <w:bCs/>
              </w:rPr>
              <w:t>TATBİKATIN AMACI</w:t>
            </w:r>
          </w:p>
        </w:tc>
        <w:tc>
          <w:tcPr>
            <w:tcW w:w="4606" w:type="dxa"/>
            <w:vAlign w:val="center"/>
          </w:tcPr>
          <w:p w:rsidR="0063544E" w:rsidRPr="00D22336" w:rsidRDefault="0063544E" w:rsidP="00564852">
            <w:pPr>
              <w:jc w:val="center"/>
              <w:rPr>
                <w:b/>
                <w:bCs/>
              </w:rPr>
            </w:pPr>
            <w:r w:rsidRPr="00D22336">
              <w:rPr>
                <w:b/>
                <w:bCs/>
              </w:rPr>
              <w:t>TATBİKATIN AMACI</w:t>
            </w:r>
          </w:p>
        </w:tc>
      </w:tr>
      <w:tr w:rsidR="0063544E">
        <w:tc>
          <w:tcPr>
            <w:tcW w:w="4606" w:type="dxa"/>
          </w:tcPr>
          <w:p w:rsidR="0063544E" w:rsidRDefault="0063544E" w:rsidP="00564852">
            <w:pPr>
              <w:jc w:val="both"/>
            </w:pPr>
          </w:p>
          <w:p w:rsidR="0063544E" w:rsidRDefault="0063544E" w:rsidP="00564852">
            <w:pPr>
              <w:jc w:val="both"/>
            </w:pPr>
            <w:r>
              <w:t>Personel ve öğrencilere sivil savunmanın önemi, tanım ve tedbirleri ile ikaz ve alarm işaretleri, Kimyasal, Biyolojik, Radyolojik, Nükleer (KBRN) ve benzeri silahların etkileri, bunlara karşı korunma önlemleri, gizleme ve karartma konularında eğitim vererek alarm işaretleri üzerine planlı bir şekilde kurum, okul ve dersliklerin boşaltılarak sığınaklarda/sığınma yerlerinde toplanmalarını sağlamak.</w:t>
            </w:r>
          </w:p>
          <w:p w:rsidR="0063544E" w:rsidRDefault="0063544E" w:rsidP="00564852">
            <w:pPr>
              <w:jc w:val="both"/>
            </w:pPr>
          </w:p>
        </w:tc>
        <w:tc>
          <w:tcPr>
            <w:tcW w:w="4606" w:type="dxa"/>
          </w:tcPr>
          <w:p w:rsidR="0063544E" w:rsidRDefault="0063544E" w:rsidP="00564852">
            <w:pPr>
              <w:jc w:val="both"/>
            </w:pPr>
          </w:p>
          <w:p w:rsidR="0063544E" w:rsidRDefault="0063544E" w:rsidP="00564852">
            <w:pPr>
              <w:jc w:val="both"/>
            </w:pPr>
            <w:r>
              <w:t>Olası deprem/yangın anında personel ve öğrencilere kurum ve okullarda can ve mal kaybının en aza indirilmesi için eğitim verilerek derslikler ve yurtların planlı bir şekilde boşaltılması ve önceden belirlenen açık alanlarda hiçbir izdihama yol açmadan toplanmalarını sağlamak.</w:t>
            </w:r>
          </w:p>
        </w:tc>
      </w:tr>
      <w:tr w:rsidR="0063544E">
        <w:trPr>
          <w:trHeight w:val="439"/>
        </w:trPr>
        <w:tc>
          <w:tcPr>
            <w:tcW w:w="4606" w:type="dxa"/>
            <w:vAlign w:val="center"/>
          </w:tcPr>
          <w:p w:rsidR="0063544E" w:rsidRPr="00D22336" w:rsidRDefault="0063544E" w:rsidP="00564852">
            <w:pPr>
              <w:jc w:val="center"/>
              <w:rPr>
                <w:b/>
                <w:bCs/>
              </w:rPr>
            </w:pPr>
            <w:r w:rsidRPr="00D22336">
              <w:rPr>
                <w:b/>
                <w:bCs/>
              </w:rPr>
              <w:t>TATBİKATIN TARİH VE SAATİ</w:t>
            </w:r>
          </w:p>
        </w:tc>
        <w:tc>
          <w:tcPr>
            <w:tcW w:w="4606" w:type="dxa"/>
            <w:vAlign w:val="center"/>
          </w:tcPr>
          <w:p w:rsidR="0063544E" w:rsidRPr="00D22336" w:rsidRDefault="0063544E" w:rsidP="00564852">
            <w:pPr>
              <w:jc w:val="center"/>
              <w:rPr>
                <w:b/>
                <w:bCs/>
              </w:rPr>
            </w:pPr>
            <w:r w:rsidRPr="00D22336">
              <w:rPr>
                <w:b/>
                <w:bCs/>
              </w:rPr>
              <w:t>TATBİKATIN TARİH VE SAATİ</w:t>
            </w:r>
          </w:p>
        </w:tc>
      </w:tr>
      <w:tr w:rsidR="0063544E">
        <w:tc>
          <w:tcPr>
            <w:tcW w:w="4606" w:type="dxa"/>
          </w:tcPr>
          <w:p w:rsidR="0063544E" w:rsidRPr="00D22336" w:rsidRDefault="0063544E" w:rsidP="00564852">
            <w:pPr>
              <w:jc w:val="center"/>
              <w:rPr>
                <w:b/>
                <w:bCs/>
              </w:rPr>
            </w:pPr>
            <w:r>
              <w:rPr>
                <w:b/>
                <w:bCs/>
              </w:rPr>
              <w:t>28/02/2012</w:t>
            </w:r>
          </w:p>
          <w:p w:rsidR="0063544E" w:rsidRPr="00D22336" w:rsidRDefault="0063544E" w:rsidP="00195829">
            <w:pPr>
              <w:jc w:val="center"/>
              <w:rPr>
                <w:b/>
                <w:bCs/>
              </w:rPr>
            </w:pPr>
            <w:r>
              <w:rPr>
                <w:b/>
                <w:bCs/>
              </w:rPr>
              <w:t>11:30</w:t>
            </w:r>
          </w:p>
        </w:tc>
        <w:tc>
          <w:tcPr>
            <w:tcW w:w="4606" w:type="dxa"/>
          </w:tcPr>
          <w:p w:rsidR="0063544E" w:rsidRPr="00D22336" w:rsidRDefault="0063544E" w:rsidP="00564852">
            <w:pPr>
              <w:jc w:val="center"/>
              <w:rPr>
                <w:b/>
                <w:bCs/>
              </w:rPr>
            </w:pPr>
            <w:r>
              <w:rPr>
                <w:b/>
                <w:bCs/>
              </w:rPr>
              <w:t>29/02/2012</w:t>
            </w:r>
          </w:p>
          <w:p w:rsidR="0063544E" w:rsidRPr="00D22336" w:rsidRDefault="0063544E" w:rsidP="00EF3ED9">
            <w:pPr>
              <w:jc w:val="center"/>
              <w:rPr>
                <w:b/>
                <w:bCs/>
              </w:rPr>
            </w:pPr>
            <w:r>
              <w:rPr>
                <w:b/>
                <w:bCs/>
              </w:rPr>
              <w:t>11:30</w:t>
            </w:r>
          </w:p>
        </w:tc>
      </w:tr>
      <w:tr w:rsidR="0063544E">
        <w:tc>
          <w:tcPr>
            <w:tcW w:w="4606" w:type="dxa"/>
          </w:tcPr>
          <w:p w:rsidR="0063544E" w:rsidRPr="00D22336" w:rsidRDefault="0063544E" w:rsidP="00564852">
            <w:pPr>
              <w:jc w:val="center"/>
              <w:rPr>
                <w:b/>
                <w:bCs/>
              </w:rPr>
            </w:pPr>
          </w:p>
          <w:p w:rsidR="0063544E" w:rsidRPr="00D22336" w:rsidRDefault="0063544E" w:rsidP="00564852">
            <w:pPr>
              <w:jc w:val="center"/>
              <w:rPr>
                <w:b/>
                <w:bCs/>
              </w:rPr>
            </w:pPr>
            <w:r w:rsidRPr="00D22336">
              <w:rPr>
                <w:b/>
                <w:bCs/>
              </w:rPr>
              <w:t>TATBİKATA KATILAN ÖĞRENCİ VE PERSONEL SAYISI</w:t>
            </w:r>
          </w:p>
          <w:p w:rsidR="0063544E" w:rsidRDefault="0063544E" w:rsidP="00195829">
            <w:pPr>
              <w:rPr>
                <w:b/>
                <w:bCs/>
              </w:rPr>
            </w:pPr>
            <w:r>
              <w:rPr>
                <w:b/>
                <w:bCs/>
              </w:rPr>
              <w:t>Öğretmen : 4</w:t>
            </w:r>
          </w:p>
          <w:p w:rsidR="0063544E" w:rsidRPr="00D22336" w:rsidRDefault="0063544E" w:rsidP="00195829">
            <w:pPr>
              <w:rPr>
                <w:b/>
                <w:bCs/>
              </w:rPr>
            </w:pPr>
            <w:r>
              <w:rPr>
                <w:b/>
                <w:bCs/>
              </w:rPr>
              <w:t>Öğrenci     :71</w:t>
            </w:r>
          </w:p>
        </w:tc>
        <w:tc>
          <w:tcPr>
            <w:tcW w:w="4606" w:type="dxa"/>
          </w:tcPr>
          <w:p w:rsidR="0063544E" w:rsidRPr="00D22336" w:rsidRDefault="0063544E" w:rsidP="00564852">
            <w:pPr>
              <w:jc w:val="center"/>
              <w:rPr>
                <w:b/>
                <w:bCs/>
              </w:rPr>
            </w:pPr>
          </w:p>
          <w:p w:rsidR="0063544E" w:rsidRPr="00D22336" w:rsidRDefault="0063544E" w:rsidP="00564852">
            <w:pPr>
              <w:jc w:val="center"/>
              <w:rPr>
                <w:b/>
                <w:bCs/>
              </w:rPr>
            </w:pPr>
            <w:r w:rsidRPr="00D22336">
              <w:rPr>
                <w:b/>
                <w:bCs/>
              </w:rPr>
              <w:t>TATBİKATA KATILAN ÖĞRENCİ VE PERSONEL SAYISI</w:t>
            </w:r>
          </w:p>
          <w:p w:rsidR="0063544E" w:rsidRDefault="0063544E" w:rsidP="00EF3ED9">
            <w:pPr>
              <w:rPr>
                <w:b/>
                <w:bCs/>
              </w:rPr>
            </w:pPr>
            <w:r>
              <w:rPr>
                <w:b/>
                <w:bCs/>
              </w:rPr>
              <w:t>Öğretmen :4</w:t>
            </w:r>
          </w:p>
          <w:p w:rsidR="0063544E" w:rsidRPr="00D22336" w:rsidRDefault="0063544E" w:rsidP="00EF3ED9">
            <w:pPr>
              <w:rPr>
                <w:b/>
                <w:bCs/>
              </w:rPr>
            </w:pPr>
            <w:r>
              <w:rPr>
                <w:b/>
                <w:bCs/>
              </w:rPr>
              <w:t>Öğrenci     :71</w:t>
            </w:r>
          </w:p>
          <w:p w:rsidR="0063544E" w:rsidRPr="00D22336" w:rsidRDefault="0063544E" w:rsidP="00564852">
            <w:pPr>
              <w:jc w:val="center"/>
              <w:rPr>
                <w:b/>
                <w:bCs/>
              </w:rPr>
            </w:pPr>
          </w:p>
        </w:tc>
      </w:tr>
    </w:tbl>
    <w:p w:rsidR="0063544E" w:rsidRDefault="0063544E" w:rsidP="00195829"/>
    <w:p w:rsidR="0063544E" w:rsidRDefault="0063544E" w:rsidP="00195829">
      <w:r>
        <w:t>Yukarıda belirtilen tarih ve saatte “İkaz-Alarm Tatbikatı” ile “Personel Tahliye Tatbikatı” vukuatsız olarak tamamlanmıştır.</w:t>
      </w:r>
    </w:p>
    <w:p w:rsidR="0063544E" w:rsidRDefault="0063544E" w:rsidP="002E0176">
      <w:hyperlink r:id="rId4" w:history="1">
        <w:r>
          <w:rPr>
            <w:rStyle w:val="Hyperlink"/>
          </w:rPr>
          <w:t>www.sorubak.com</w:t>
        </w:r>
      </w:hyperlink>
      <w:r>
        <w:t xml:space="preserve"> </w:t>
      </w:r>
    </w:p>
    <w:p w:rsidR="0063544E" w:rsidRDefault="0063544E" w:rsidP="00195829"/>
    <w:p w:rsidR="0063544E" w:rsidRDefault="0063544E" w:rsidP="00195829"/>
    <w:p w:rsidR="0063544E" w:rsidRDefault="0063544E" w:rsidP="00195829">
      <w:r w:rsidRPr="004651C0">
        <w:rPr>
          <w:b/>
          <w:bCs/>
        </w:rPr>
        <w:t xml:space="preserve">              HAZIRLAYAN</w:t>
      </w:r>
      <w:r>
        <w:tab/>
      </w:r>
      <w:r>
        <w:tab/>
      </w:r>
      <w:r>
        <w:tab/>
      </w:r>
      <w:r>
        <w:tab/>
      </w:r>
      <w:r>
        <w:tab/>
      </w:r>
      <w:r>
        <w:tab/>
        <w:t xml:space="preserve">                </w:t>
      </w:r>
      <w:r w:rsidRPr="004651C0">
        <w:rPr>
          <w:b/>
          <w:bCs/>
        </w:rPr>
        <w:t>ONAY</w:t>
      </w:r>
    </w:p>
    <w:p w:rsidR="0063544E" w:rsidRDefault="0063544E" w:rsidP="00EF3ED9">
      <w:pPr>
        <w:ind w:firstLine="708"/>
      </w:pPr>
      <w:r>
        <w:t xml:space="preserve">    </w:t>
      </w:r>
    </w:p>
    <w:p w:rsidR="0063544E" w:rsidRDefault="0063544E" w:rsidP="00195829">
      <w:r>
        <w:t>Sivil Savunma İşleri Sorumlusu</w:t>
      </w:r>
      <w:r>
        <w:tab/>
      </w:r>
      <w:r>
        <w:tab/>
      </w:r>
      <w:r>
        <w:tab/>
      </w:r>
      <w:r>
        <w:tab/>
      </w:r>
      <w:r>
        <w:tab/>
        <w:t xml:space="preserve">   Okul/Kurum Müdürü</w:t>
      </w:r>
      <w:r w:rsidRPr="00EF3ED9">
        <w:t xml:space="preserve"> </w:t>
      </w:r>
      <w:r>
        <w:t>Tarihi:</w:t>
      </w:r>
      <w:r>
        <w:tab/>
        <w:t xml:space="preserve">    29/02/2012</w:t>
      </w:r>
      <w:r>
        <w:tab/>
        <w:t xml:space="preserve">                                                                         Tarihi:     29/02/2012</w:t>
      </w:r>
    </w:p>
    <w:p w:rsidR="0063544E" w:rsidRDefault="0063544E" w:rsidP="00EF3ED9">
      <w:pPr>
        <w:ind w:left="708"/>
      </w:pPr>
      <w:r>
        <w:t xml:space="preserve">  Şule AYTÜN        </w:t>
      </w:r>
      <w:r>
        <w:tab/>
      </w:r>
      <w:r>
        <w:tab/>
      </w:r>
      <w:r>
        <w:tab/>
      </w:r>
      <w:r>
        <w:tab/>
      </w:r>
      <w:r>
        <w:tab/>
        <w:t xml:space="preserve">                     Fikret ANDİÇ               </w:t>
      </w:r>
    </w:p>
    <w:p w:rsidR="0063544E" w:rsidRDefault="0063544E" w:rsidP="00195829">
      <w:r>
        <w:t xml:space="preserve">                Adı Soyadı</w:t>
      </w:r>
      <w:r>
        <w:tab/>
      </w:r>
      <w:r>
        <w:tab/>
      </w:r>
      <w:r>
        <w:tab/>
      </w:r>
      <w:r>
        <w:tab/>
      </w:r>
      <w:r>
        <w:tab/>
      </w:r>
      <w:r>
        <w:tab/>
      </w:r>
      <w:r>
        <w:tab/>
      </w:r>
      <w:r>
        <w:tab/>
        <w:t>Adı Soyadı</w:t>
      </w:r>
    </w:p>
    <w:p w:rsidR="0063544E" w:rsidRDefault="0063544E" w:rsidP="00195829">
      <w:r>
        <w:t xml:space="preserve">                    İmza</w:t>
      </w:r>
      <w:r>
        <w:tab/>
      </w:r>
      <w:r>
        <w:tab/>
      </w:r>
      <w:r>
        <w:tab/>
      </w:r>
      <w:r>
        <w:tab/>
      </w:r>
      <w:r>
        <w:tab/>
      </w:r>
      <w:r>
        <w:tab/>
      </w:r>
      <w:r>
        <w:tab/>
      </w:r>
      <w:r>
        <w:tab/>
        <w:t xml:space="preserve">     İmza</w:t>
      </w:r>
    </w:p>
    <w:p w:rsidR="0063544E" w:rsidRDefault="0063544E" w:rsidP="00195829">
      <w:pPr>
        <w:rPr>
          <w:b/>
          <w:bCs/>
        </w:rPr>
      </w:pPr>
    </w:p>
    <w:p w:rsidR="0063544E" w:rsidRDefault="0063544E" w:rsidP="00195829">
      <w:pPr>
        <w:rPr>
          <w:b/>
          <w:bCs/>
        </w:rPr>
      </w:pPr>
    </w:p>
    <w:p w:rsidR="0063544E" w:rsidRDefault="0063544E" w:rsidP="00195829">
      <w:pPr>
        <w:rPr>
          <w:b/>
          <w:bCs/>
        </w:rPr>
      </w:pPr>
    </w:p>
    <w:p w:rsidR="0063544E" w:rsidRDefault="0063544E" w:rsidP="00195829">
      <w:r w:rsidRPr="004651C0">
        <w:rPr>
          <w:b/>
          <w:bCs/>
        </w:rPr>
        <w:t>NOT :</w:t>
      </w:r>
      <w:r>
        <w:t xml:space="preserve"> Tatbikat esnasında herhangi bir vukuat yaşanmış ise vukuatı ve alınan tedbir belirtilerek ayrı bir rapor halinde bildirilecektir.</w:t>
      </w:r>
    </w:p>
    <w:p w:rsidR="0063544E" w:rsidRPr="00195829" w:rsidRDefault="0063544E" w:rsidP="00195829"/>
    <w:sectPr w:rsidR="0063544E" w:rsidRPr="00195829" w:rsidSect="00195829">
      <w:pgSz w:w="11906" w:h="16838"/>
      <w:pgMar w:top="284"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5829"/>
    <w:rsid w:val="000305F9"/>
    <w:rsid w:val="00195829"/>
    <w:rsid w:val="002E0176"/>
    <w:rsid w:val="004651C0"/>
    <w:rsid w:val="00564852"/>
    <w:rsid w:val="0063544E"/>
    <w:rsid w:val="0076671A"/>
    <w:rsid w:val="008F6B6C"/>
    <w:rsid w:val="00B5332C"/>
    <w:rsid w:val="00BA31D2"/>
    <w:rsid w:val="00D22336"/>
    <w:rsid w:val="00EF3ED9"/>
    <w:rsid w:val="00EF3F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82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95829"/>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195829"/>
    <w:rPr>
      <w:rFonts w:ascii="Tahoma" w:hAnsi="Tahoma" w:cs="Tahoma"/>
      <w:sz w:val="16"/>
      <w:szCs w:val="16"/>
    </w:rPr>
  </w:style>
  <w:style w:type="character" w:styleId="Hyperlink">
    <w:name w:val="Hyperlink"/>
    <w:basedOn w:val="DefaultParagraphFont"/>
    <w:uiPriority w:val="99"/>
    <w:rsid w:val="002E0176"/>
    <w:rPr>
      <w:color w:val="0000FF"/>
      <w:u w:val="single"/>
    </w:rPr>
  </w:style>
</w:styles>
</file>

<file path=word/webSettings.xml><?xml version="1.0" encoding="utf-8"?>
<w:webSettings xmlns:r="http://schemas.openxmlformats.org/officeDocument/2006/relationships" xmlns:w="http://schemas.openxmlformats.org/wordprocessingml/2006/main">
  <w:divs>
    <w:div w:id="6440479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Pages>
  <Words>297</Words>
  <Characters>1694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EDANUR</cp:lastModifiedBy>
  <cp:revision>2</cp:revision>
  <dcterms:created xsi:type="dcterms:W3CDTF">2012-04-16T08:14:00Z</dcterms:created>
  <dcterms:modified xsi:type="dcterms:W3CDTF">2013-03-02T17:59:00Z</dcterms:modified>
</cp:coreProperties>
</file>