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70" w:type="dxa"/>
        <w:tblInd w:w="-106" w:type="dxa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dotted" w:sz="12" w:space="0" w:color="auto"/>
          <w:insideV w:val="dotted" w:sz="12" w:space="0" w:color="auto"/>
        </w:tblBorders>
        <w:tblLook w:val="00A0"/>
      </w:tblPr>
      <w:tblGrid>
        <w:gridCol w:w="5035"/>
        <w:gridCol w:w="5035"/>
      </w:tblGrid>
      <w:tr w:rsidR="00BA02A2" w:rsidRPr="000D1707">
        <w:trPr>
          <w:trHeight w:val="6539"/>
        </w:trPr>
        <w:tc>
          <w:tcPr>
            <w:tcW w:w="5035" w:type="dxa"/>
          </w:tcPr>
          <w:p w:rsidR="00BA02A2" w:rsidRPr="000D1707" w:rsidRDefault="00BA02A2" w:rsidP="000D170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rc_mi" o:spid="_x0000_s1026" type="#_x0000_t75" alt="http://istanbulhurdapazari.com/FileUpload/ks411910/File/hurdaci-300x233.jpg" href="http://www.google.com.tr/url?sa=i&amp;rct=j&amp;q=&amp;esrc=s&amp;frm=1&amp;source=images&amp;cd=&amp;cad=rja&amp;docid=YwfTyH4Y0aEedM&amp;tbnid=Um9ZQw-yadpsRM:&amp;ved=0CAUQjRw&amp;url=http://www.hurdafiyatlari.biz/?pnum=10&amp;st=HAKKIMIZDA&amp;ei=x_E1UZCHCYGktAaK8oC4Bw&amp;bvm=bv.43148975,d.Yms&amp;psig=AFQjCNELlHWIZojHBf-fDce-80zBgZgjaw&amp;ust=13625761711620" style="position:absolute;left:0;text-align:left;margin-left:140.05pt;margin-top:14.45pt;width:86.95pt;height:67.5pt;z-index:-251658240;visibility:visible" wrapcoords="-186 0 -186 21360 21600 21360 21600 0 -186 0" o:button="t">
                  <v:fill o:detectmouseclick="t"/>
                  <v:imagedata r:id="rId4" o:title=""/>
                  <w10:wrap type="tight"/>
                </v:shape>
              </w:pict>
            </w: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HURDACI</w:t>
            </w:r>
          </w:p>
          <w:p w:rsidR="00BA02A2" w:rsidRPr="000D1707" w:rsidRDefault="00BA02A2" w:rsidP="000D1707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Hur</w:t>
            </w:r>
            <w:r w:rsidRPr="000D1707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da</w:t>
            </w: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cı Hasan Amca</w:t>
            </w:r>
          </w:p>
          <w:p w:rsidR="00BA02A2" w:rsidRPr="000D1707" w:rsidRDefault="00BA02A2" w:rsidP="000D1707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Hurdaları topladı.</w:t>
            </w:r>
          </w:p>
          <w:p w:rsidR="00BA02A2" w:rsidRPr="000D1707" w:rsidRDefault="00BA02A2" w:rsidP="000D1707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Hurdacı Hasan Amca neler topladı?</w:t>
            </w:r>
          </w:p>
          <w:p w:rsidR="00BA02A2" w:rsidRPr="000D1707" w:rsidRDefault="00BA02A2" w:rsidP="000D1707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Demir, bakır, cam, plastik</w:t>
            </w:r>
            <w:r w:rsidRPr="000D1707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</w:p>
          <w:p w:rsidR="00BA02A2" w:rsidRPr="000D1707" w:rsidRDefault="00BA02A2" w:rsidP="000D1707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Hasan Amca ne yapacak bu hurdaları?</w:t>
            </w:r>
          </w:p>
          <w:p w:rsidR="00BA02A2" w:rsidRPr="000D1707" w:rsidRDefault="00BA02A2" w:rsidP="000D1707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Bu hurdalar fabrikalarda eritilip yeniden eşya haline getirilecek. Böylece ekonomiye katkıda bulunacak.</w:t>
            </w:r>
          </w:p>
          <w:p w:rsidR="00BA02A2" w:rsidRPr="000D1707" w:rsidRDefault="00BA02A2" w:rsidP="000D1707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Hurdacı Hasan Amca ne kadar önemli iş yapıyormuş.</w:t>
            </w:r>
          </w:p>
        </w:tc>
        <w:tc>
          <w:tcPr>
            <w:tcW w:w="5035" w:type="dxa"/>
          </w:tcPr>
          <w:p w:rsidR="00BA02A2" w:rsidRPr="000D1707" w:rsidRDefault="00BA02A2" w:rsidP="000D170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HAKEM</w:t>
            </w:r>
          </w:p>
          <w:p w:rsidR="00BA02A2" w:rsidRPr="000D1707" w:rsidRDefault="00BA02A2" w:rsidP="000D1707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Bu maçta hakem yok mu?</w:t>
            </w:r>
          </w:p>
          <w:p w:rsidR="00BA02A2" w:rsidRPr="000D1707" w:rsidRDefault="00BA02A2" w:rsidP="000D1707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Herhalde birazdan gelir.</w:t>
            </w:r>
          </w:p>
          <w:p w:rsidR="00BA02A2" w:rsidRPr="000D1707" w:rsidRDefault="00BA02A2" w:rsidP="000D1707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Hakem geldi, düdük çaldı.</w:t>
            </w:r>
          </w:p>
          <w:p w:rsidR="00BA02A2" w:rsidRPr="000D1707" w:rsidRDefault="00BA02A2" w:rsidP="000D1707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 xml:space="preserve">Maç başladı. </w:t>
            </w:r>
          </w:p>
          <w:p w:rsidR="00BA02A2" w:rsidRPr="000D1707" w:rsidRDefault="00BA02A2" w:rsidP="000D1707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noProof/>
                <w:lang w:eastAsia="tr-TR"/>
              </w:rPr>
              <w:pict>
                <v:shape id="_x0000_s1027" type="#_x0000_t75" alt="http://www.imennanoglu.com/wp-content/uploads/2012/04/futbol-hakemi.jpg" href="http://www.google.com.tr/url?sa=i&amp;rct=j&amp;q=&amp;esrc=s&amp;frm=1&amp;source=images&amp;cd=&amp;cad=rja&amp;docid=rO9Deq5VUkcShM&amp;tbnid=oAfqqovf3lYeJM:&amp;ved=0CAUQjRw&amp;url=http://www.imennanoglu.com/futbol-hakemi-nasil-olunur.html&amp;ei=E_I1Uf6ABMfPtAbs_ICoBg&amp;bvm=bv.43148975,d.Yms&amp;psig=AFQjCNG_wQoHeZPKllwHDFpdlIg_8DWKPA&amp;ust=13625762719674" style="position:absolute;margin-left:190.55pt;margin-top:177.55pt;width:52.1pt;height:97.5pt;z-index:251659264;visibility:visible" o:button="t">
                  <v:fill o:detectmouseclick="t"/>
                  <v:imagedata r:id="rId5" o:title=""/>
                </v:shape>
              </w:pict>
            </w: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Hakem oyuncuların sert oynamamasını söyledi. Oyunculardan Hamdi, Hakan</w:t>
            </w:r>
            <w:r w:rsidRPr="000D1707">
              <w:rPr>
                <w:rFonts w:ascii="Times New Roman" w:hAnsi="Times New Roman" w:cs="Times New Roman"/>
                <w:sz w:val="32"/>
                <w:szCs w:val="32"/>
              </w:rPr>
              <w:t>’</w:t>
            </w: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a sert girdi. Hakem Hamdi</w:t>
            </w:r>
            <w:r w:rsidRPr="000D1707">
              <w:rPr>
                <w:rFonts w:ascii="Times New Roman" w:hAnsi="Times New Roman" w:cs="Times New Roman"/>
                <w:sz w:val="32"/>
                <w:szCs w:val="32"/>
              </w:rPr>
              <w:t>’</w:t>
            </w: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 xml:space="preserve">ye sarı kart verdi. Hemen oyun başladı. Hakan topa çok sert vurdu. Top havada döndü döndü </w:t>
            </w:r>
          </w:p>
          <w:p w:rsidR="00BA02A2" w:rsidRPr="000D1707" w:rsidRDefault="00BA02A2" w:rsidP="000D1707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kaleye girdi.</w:t>
            </w:r>
          </w:p>
          <w:p w:rsidR="00BA02A2" w:rsidRPr="000D1707" w:rsidRDefault="00BA02A2" w:rsidP="000D1707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</w:tr>
      <w:tr w:rsidR="00BA02A2" w:rsidRPr="000D1707">
        <w:trPr>
          <w:trHeight w:val="6539"/>
        </w:trPr>
        <w:tc>
          <w:tcPr>
            <w:tcW w:w="5035" w:type="dxa"/>
          </w:tcPr>
          <w:p w:rsidR="00BA02A2" w:rsidRPr="000D1707" w:rsidRDefault="00BA02A2" w:rsidP="000D170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HÜSEYİN</w:t>
            </w:r>
          </w:p>
          <w:p w:rsidR="00BA02A2" w:rsidRPr="000D1707" w:rsidRDefault="00BA02A2" w:rsidP="000D1707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noProof/>
                <w:lang w:eastAsia="tr-TR"/>
              </w:rPr>
              <w:pict>
                <v:shape id="_x0000_s1028" type="#_x0000_t75" alt="http://img03.imgfotokritik.com/fk_new/lowres/3/0/0/300396/1516773-okul-yolu.jpg" href="http://www.google.com.tr/url?sa=i&amp;rct=j&amp;q=&amp;esrc=s&amp;frm=1&amp;source=images&amp;cd=&amp;cad=rja&amp;docid=8N4jE-38LBkTKM&amp;tbnid=5suRsP4Lvzg3SM:&amp;ved=0CAUQjRw&amp;url=http://www.fotokritik.com/kullanici/baturkemal&amp;ei=KvU1UYTDN8TIsgaljYGQBg&amp;bvm=bv.43148975,d.Yms&amp;psig=AFQjCNGMBrwI-ABuPCd5YObpOu7RgFeVtw&amp;ust=13625769888754" style="position:absolute;margin-left:149.8pt;margin-top:.1pt;width:79.5pt;height:79.5pt;z-index:251660288;visibility:visible" o:button="t">
                  <v:fill o:detectmouseclick="t"/>
                  <v:imagedata r:id="rId6" o:title=""/>
                </v:shape>
              </w:pict>
            </w: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 xml:space="preserve">Hüseyin okula </w:t>
            </w:r>
          </w:p>
          <w:p w:rsidR="00BA02A2" w:rsidRPr="000D1707" w:rsidRDefault="00BA02A2" w:rsidP="000D1707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başladı.</w:t>
            </w:r>
          </w:p>
          <w:p w:rsidR="00BA02A2" w:rsidRPr="000D1707" w:rsidRDefault="00BA02A2" w:rsidP="000D1707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 xml:space="preserve">Okulu çok sevdi. </w:t>
            </w:r>
          </w:p>
          <w:p w:rsidR="00BA02A2" w:rsidRPr="000D1707" w:rsidRDefault="00BA02A2" w:rsidP="000D1707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Okumayı ve yazmayı çok güzel yaptı. Hüseyin</w:t>
            </w:r>
            <w:r w:rsidRPr="000D1707">
              <w:rPr>
                <w:rFonts w:ascii="Times New Roman" w:hAnsi="Times New Roman" w:cs="Times New Roman"/>
                <w:sz w:val="32"/>
                <w:szCs w:val="32"/>
              </w:rPr>
              <w:t>’</w:t>
            </w: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in okulda Hasan ile Hakan adında arkadaşları oldu. Hülya da Hüseyin</w:t>
            </w:r>
            <w:r w:rsidRPr="000D1707">
              <w:rPr>
                <w:rFonts w:ascii="Times New Roman" w:hAnsi="Times New Roman" w:cs="Times New Roman"/>
                <w:sz w:val="32"/>
                <w:szCs w:val="32"/>
              </w:rPr>
              <w:t>’</w:t>
            </w: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in sınıf arkadaşıdır. Hüseyin hafta sonu herkesi toplar oyun oynar. Hüseyin okulu ve arkadaşlarını çok sevdi.</w:t>
            </w:r>
          </w:p>
        </w:tc>
        <w:tc>
          <w:tcPr>
            <w:tcW w:w="5035" w:type="dxa"/>
          </w:tcPr>
          <w:p w:rsidR="00BA02A2" w:rsidRPr="000D1707" w:rsidRDefault="00BA02A2" w:rsidP="000D1707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HASTA</w:t>
            </w:r>
          </w:p>
          <w:p w:rsidR="00BA02A2" w:rsidRPr="000D1707" w:rsidRDefault="00BA02A2" w:rsidP="000D1707">
            <w:pPr>
              <w:tabs>
                <w:tab w:val="left" w:pos="1755"/>
              </w:tabs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noProof/>
                <w:lang w:eastAsia="tr-TR"/>
              </w:rPr>
              <w:pict>
                <v:shape id="_x0000_s1029" type="#_x0000_t75" alt="http://keyiflim.com/depo/hasta-turk-erkek.jpg" href="http://www.google.com.tr/url?sa=i&amp;rct=j&amp;q=&amp;esrc=s&amp;frm=1&amp;source=images&amp;cd=&amp;cad=rja&amp;docid=Z1U6EywTjrv-7M&amp;tbnid=BNCTOrOO5A3BaM:&amp;ved=0CAUQjRw&amp;url=http://keyiflim.com/hasta-resim.html&amp;ei=l_Y1UY2CI87Lsga6-YHgCg&amp;bvm=bv.43148975,d.Yms&amp;psig=AFQjCNGy2SBWny_80QtN8i8vofmOFVT0OA&amp;ust=13625773821940" style="position:absolute;margin-left:145.4pt;margin-top:203.35pt;width:82.35pt;height:90pt;z-index:251661312;visibility:visible" o:button="t">
                  <v:fill o:detectmouseclick="t"/>
                  <v:imagedata r:id="rId7" o:title=""/>
                </v:shape>
              </w:pict>
            </w: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Mehmet hasta oldu. Halası onu hekime götürdü. Hekim Mehmet</w:t>
            </w:r>
            <w:r w:rsidRPr="000D1707">
              <w:rPr>
                <w:rFonts w:ascii="Times New Roman" w:hAnsi="Times New Roman" w:cs="Times New Roman"/>
                <w:sz w:val="32"/>
                <w:szCs w:val="32"/>
              </w:rPr>
              <w:t>’</w:t>
            </w:r>
            <w:r w:rsidRPr="000D1707">
              <w:rPr>
                <w:rFonts w:ascii="Hand writing Mutlu" w:hAnsi="Hand writing Mutlu" w:cs="Hand writing Mutlu"/>
                <w:sz w:val="32"/>
                <w:szCs w:val="32"/>
              </w:rPr>
              <w:t>i muayene etti. Mehmet annesinin sözünü dinlemedi. Buz gibi sudan içti. Bu yüzden hasta oldu. Hekim ona ilaç yazdı. Mehmet ilaçları kullandı ve iyileşti.</w:t>
            </w:r>
            <w:r w:rsidRPr="000D1707">
              <w:t xml:space="preserve"> </w:t>
            </w:r>
            <w:hyperlink r:id="rId8" w:history="1">
              <w:r>
                <w:rPr>
                  <w:rStyle w:val="Hyperlink"/>
                  <w:rFonts w:ascii="Hand writing Mutlu" w:hAnsi="Hand writing Mutlu" w:cs="Hand writing Mutlu"/>
                  <w:sz w:val="36"/>
                  <w:szCs w:val="36"/>
                </w:rPr>
                <w:t>www.sorubak.com</w:t>
              </w:r>
            </w:hyperlink>
          </w:p>
        </w:tc>
      </w:tr>
    </w:tbl>
    <w:p w:rsidR="00BA02A2" w:rsidRDefault="00BA02A2"/>
    <w:sectPr w:rsidR="00BA02A2" w:rsidSect="00513489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211"/>
    <w:rsid w:val="00060A42"/>
    <w:rsid w:val="000D1707"/>
    <w:rsid w:val="00144AFC"/>
    <w:rsid w:val="00276354"/>
    <w:rsid w:val="00470B1F"/>
    <w:rsid w:val="004C2FA3"/>
    <w:rsid w:val="00513489"/>
    <w:rsid w:val="006B4C73"/>
    <w:rsid w:val="007F5211"/>
    <w:rsid w:val="00902905"/>
    <w:rsid w:val="009E1CA8"/>
    <w:rsid w:val="00BA0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FA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F521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70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0B1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60A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171</Words>
  <Characters>978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EDANUR</cp:lastModifiedBy>
  <cp:revision>3</cp:revision>
  <cp:lastPrinted>2013-03-05T13:44:00Z</cp:lastPrinted>
  <dcterms:created xsi:type="dcterms:W3CDTF">2013-03-05T13:45:00Z</dcterms:created>
  <dcterms:modified xsi:type="dcterms:W3CDTF">2013-03-26T19:32:00Z</dcterms:modified>
  <cp:category>www.sorubak.com</cp:category>
</cp:coreProperties>
</file>