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9ED" w:rsidRPr="00797D77" w:rsidRDefault="001A09ED" w:rsidP="00797D77">
      <w:pPr>
        <w:pStyle w:val="NoSpacing"/>
        <w:rPr>
          <w:rFonts w:ascii="Comic Sans MS" w:hAnsi="Comic Sans MS" w:cs="Comic Sans MS"/>
          <w:sz w:val="24"/>
          <w:szCs w:val="24"/>
        </w:rPr>
      </w:pPr>
      <w:hyperlink r:id="rId4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51.75pt;margin-top:-17.6pt;width:147.5pt;height:158.25pt;z-index:-251658240;visibility:visible;mso-position-horizontal-relative:text;mso-position-vertical-relative:text">
            <v:imagedata r:id="rId5" o:title=""/>
          </v:shape>
        </w:pict>
      </w:r>
    </w:p>
    <w:p w:rsidR="001A09ED" w:rsidRDefault="001A09ED" w:rsidP="00AA0B99">
      <w:pPr>
        <w:pStyle w:val="NoSpacing"/>
        <w:jc w:val="right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Jale</w:t>
      </w:r>
    </w:p>
    <w:p w:rsidR="001A09ED" w:rsidRDefault="001A09ED" w:rsidP="00AA0B99">
      <w:pPr>
        <w:pStyle w:val="NoSpacing"/>
        <w:jc w:val="right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Jale gördü.</w:t>
      </w:r>
    </w:p>
    <w:p w:rsidR="001A09ED" w:rsidRDefault="001A09ED" w:rsidP="00AA0B99">
      <w:pPr>
        <w:pStyle w:val="NoSpacing"/>
        <w:jc w:val="right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Jale jaguar gördü.</w:t>
      </w:r>
    </w:p>
    <w:p w:rsidR="001A09ED" w:rsidRDefault="001A09ED" w:rsidP="00AA0B99">
      <w:pPr>
        <w:pStyle w:val="NoSpacing"/>
        <w:jc w:val="right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Jale, beş tane jaguar gördü.</w:t>
      </w:r>
    </w:p>
    <w:p w:rsidR="001A09ED" w:rsidRDefault="001A09ED" w:rsidP="00AA0B99">
      <w:pPr>
        <w:pStyle w:val="NoSpacing"/>
        <w:jc w:val="right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Jale, beş tane siyah jaguar gördü.</w:t>
      </w:r>
    </w:p>
    <w:p w:rsidR="001A09ED" w:rsidRDefault="001A09ED" w:rsidP="00AA0B99">
      <w:pPr>
        <w:pStyle w:val="NoSpacing"/>
        <w:jc w:val="right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Jale, televizyonda beş tane siyah jaguar gördü.</w:t>
      </w:r>
    </w:p>
    <w:p w:rsidR="001A09ED" w:rsidRDefault="001A09ED" w:rsidP="00797D77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Resim 2" o:spid="_x0000_s1027" type="#_x0000_t75" style="position:absolute;left:0;text-align:left;margin-left:320.45pt;margin-top:16.95pt;width:166.75pt;height:169.1pt;z-index:-251657216;visibility:visible">
            <v:imagedata r:id="rId6" o:title=""/>
          </v:shape>
        </w:pic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Yağmur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Yağmur yağdı.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Dün yağmur yağdı.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Dün akşam yağmur yağdı.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Dün akşam köye yağmur yağdı.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Dün akşam bizim köye yağmur yağdı.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Dün akşam bizim köye bir saat yağmur yağdı.</w:t>
      </w:r>
    </w:p>
    <w:p w:rsidR="001A09ED" w:rsidRDefault="001A09ED" w:rsidP="00797D77">
      <w:pPr>
        <w:pStyle w:val="NoSpacing"/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 id="Resim 3" o:spid="_x0000_s1028" type="#_x0000_t75" style="position:absolute;margin-left:-12.75pt;margin-top:-.05pt;width:140.1pt;height:200.9pt;z-index:-251656192;visibility:visible">
            <v:imagedata r:id="rId7" o:title=""/>
          </v:shape>
        </w:pict>
      </w:r>
    </w:p>
    <w:p w:rsidR="001A09ED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Horoz.</w:t>
      </w:r>
    </w:p>
    <w:p w:rsidR="001A09ED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 öttü.</w:t>
      </w:r>
    </w:p>
    <w:p w:rsidR="001A09ED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 sabah öttü.</w:t>
      </w:r>
    </w:p>
    <w:p w:rsidR="001A09ED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 bu sabah öttü.</w:t>
      </w:r>
    </w:p>
    <w:p w:rsidR="001A09ED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 bu sabah erkenden öttü.</w:t>
      </w:r>
    </w:p>
    <w:p w:rsidR="001A09ED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 bu sabah erkenden susmadan öttü.</w:t>
      </w:r>
    </w:p>
    <w:p w:rsidR="001A09ED" w:rsidRPr="00797D77" w:rsidRDefault="001A09ED" w:rsidP="00AA0B99">
      <w:pPr>
        <w:pStyle w:val="NoSpacing"/>
        <w:jc w:val="center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Horoz bu sabah erkenden susmadan saatlerce öttü.</w:t>
      </w:r>
    </w:p>
    <w:sectPr w:rsidR="001A09ED" w:rsidRPr="00797D77" w:rsidSect="00797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D77"/>
    <w:rsid w:val="001A09ED"/>
    <w:rsid w:val="005A7DEC"/>
    <w:rsid w:val="00644A49"/>
    <w:rsid w:val="00797D77"/>
    <w:rsid w:val="00A024C3"/>
    <w:rsid w:val="00AA0B99"/>
    <w:rsid w:val="00AF340D"/>
    <w:rsid w:val="00EC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4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97D77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97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D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C0E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82</Words>
  <Characters>474</Characters>
  <Application>Microsoft Office Outlook</Application>
  <DocSecurity>0</DocSecurity>
  <Lines>0</Lines>
  <Paragraphs>0</Paragraphs>
  <ScaleCrop>false</ScaleCrop>
  <Manager>www.sorubak.com</Manager>
  <Company>0wn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EDANUR</cp:lastModifiedBy>
  <cp:revision>3</cp:revision>
  <dcterms:created xsi:type="dcterms:W3CDTF">2013-04-15T16:43:00Z</dcterms:created>
  <dcterms:modified xsi:type="dcterms:W3CDTF">2013-04-17T20:52:00Z</dcterms:modified>
  <cp:category>www.sorubak.com</cp:category>
</cp:coreProperties>
</file>