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FD" w:rsidRDefault="00AB3EF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Akıcı okuyana kadar okumalısın.</w:t>
      </w:r>
    </w:p>
    <w:p w:rsidR="00AB3EFD" w:rsidRPr="00835A17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 w:rsidRPr="00835A17">
        <w:rPr>
          <w:rFonts w:ascii="Hand writing Mutlu" w:hAnsi="Hand writing Mutlu" w:cs="Hand writing Mutlu"/>
          <w:sz w:val="52"/>
          <w:szCs w:val="52"/>
        </w:rPr>
        <w:t>Gamze</w:t>
      </w:r>
    </w:p>
    <w:p w:rsidR="00AB3EFD" w:rsidRPr="00835A17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 w:rsidRPr="00835A17">
        <w:rPr>
          <w:rFonts w:ascii="Hand writing Mutlu" w:hAnsi="Hand writing Mutlu" w:cs="Hand writing Mutlu"/>
          <w:sz w:val="52"/>
          <w:szCs w:val="52"/>
        </w:rPr>
        <w:t>Gamze aldı mı?</w:t>
      </w:r>
    </w:p>
    <w:p w:rsidR="00AB3EFD" w:rsidRPr="00835A17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 w:rsidRPr="00835A17">
        <w:rPr>
          <w:rFonts w:ascii="Hand writing Mutlu" w:hAnsi="Hand writing Mutlu" w:cs="Hand writing Mutlu"/>
          <w:sz w:val="52"/>
          <w:szCs w:val="52"/>
        </w:rPr>
        <w:t>Gamze sucuk aldı mı?</w:t>
      </w:r>
    </w:p>
    <w:p w:rsidR="00AB3EFD" w:rsidRPr="00835A17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 w:rsidRPr="00835A17">
        <w:rPr>
          <w:rFonts w:ascii="Hand writing Mutlu" w:hAnsi="Hand writing Mutlu" w:cs="Hand writing Mutlu"/>
          <w:sz w:val="52"/>
          <w:szCs w:val="52"/>
        </w:rPr>
        <w:t xml:space="preserve">Gamze </w:t>
      </w:r>
      <w:r>
        <w:rPr>
          <w:rFonts w:ascii="Hand writing Mutlu" w:hAnsi="Hand writing Mutlu" w:cs="Hand writing Mutlu"/>
          <w:sz w:val="52"/>
          <w:szCs w:val="52"/>
        </w:rPr>
        <w:t>acılı</w:t>
      </w:r>
      <w:r w:rsidRPr="00835A17">
        <w:rPr>
          <w:rFonts w:ascii="Hand writing Mutlu" w:hAnsi="Hand writing Mutlu" w:cs="Hand writing Mutlu"/>
          <w:sz w:val="52"/>
          <w:szCs w:val="52"/>
        </w:rPr>
        <w:t xml:space="preserve"> sucuk aldı, yedi.</w:t>
      </w:r>
    </w:p>
    <w:p w:rsidR="00AB3EFD" w:rsidRPr="00835A17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 w:rsidRPr="00835A17">
        <w:rPr>
          <w:rFonts w:ascii="Hand writing Mutlu" w:hAnsi="Hand writing Mutlu" w:cs="Hand writing Mutlu"/>
          <w:sz w:val="52"/>
          <w:szCs w:val="52"/>
        </w:rPr>
        <w:t>Gamze sucuklu yumurta yedi.</w:t>
      </w:r>
    </w:p>
    <w:p w:rsidR="00AB3EFD" w:rsidRPr="00835A17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 w:rsidRPr="00835A17">
        <w:rPr>
          <w:rFonts w:ascii="Hand writing Mutlu" w:hAnsi="Hand writing Mutlu" w:cs="Hand writing Mutlu"/>
          <w:sz w:val="52"/>
          <w:szCs w:val="52"/>
        </w:rPr>
        <w:t>Gamze ekmekle sucuklu yumurta yedi.</w:t>
      </w:r>
    </w:p>
    <w:p w:rsidR="00AB3EFD" w:rsidRPr="00835A17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 w:rsidRPr="00835A17">
        <w:rPr>
          <w:rFonts w:ascii="Hand writing Mutlu" w:hAnsi="Hand writing Mutlu" w:cs="Hand writing Mutlu"/>
          <w:sz w:val="52"/>
          <w:szCs w:val="52"/>
        </w:rPr>
        <w:t>Gamze bir ekmekle sucuklu yumurta yedi.</w:t>
      </w:r>
    </w:p>
    <w:p w:rsidR="00AB3EFD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 w:rsidRPr="00835A17">
        <w:rPr>
          <w:rFonts w:ascii="Hand writing Mutlu" w:hAnsi="Hand writing Mutlu" w:cs="Hand writing Mutlu"/>
          <w:sz w:val="52"/>
          <w:szCs w:val="52"/>
        </w:rPr>
        <w:t>Gamze</w:t>
      </w:r>
      <w:r>
        <w:rPr>
          <w:rFonts w:ascii="Hand writing Mutlu" w:hAnsi="Hand writing Mutlu" w:cs="Hand writing Mutlu"/>
          <w:sz w:val="52"/>
          <w:szCs w:val="52"/>
        </w:rPr>
        <w:t xml:space="preserve"> ekmekle sucuklu yumurta yeme.</w:t>
      </w:r>
    </w:p>
    <w:p w:rsidR="00AB3EFD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Gamze sakın sucuklu yumurta yeme.</w:t>
      </w:r>
    </w:p>
    <w:p w:rsidR="00AB3EFD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Gamze sakın sucuk yeme.</w:t>
      </w:r>
    </w:p>
    <w:p w:rsidR="00AB3EFD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Gamze sucuk yeme.</w:t>
      </w:r>
    </w:p>
    <w:p w:rsidR="00AB3EFD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Gamze yeme.</w:t>
      </w:r>
    </w:p>
    <w:p w:rsidR="00AB3EFD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Yeme.</w:t>
      </w:r>
    </w:p>
    <w:p w:rsidR="00AB3EFD" w:rsidRDefault="00AB3EFD" w:rsidP="006C5449">
      <w:pPr>
        <w:pStyle w:val="NoSpacing"/>
        <w:rPr>
          <w:rFonts w:ascii="Hand writing Mutlu" w:hAnsi="Hand writing Mutlu" w:cs="Hand writing Mutlu"/>
          <w:sz w:val="52"/>
          <w:szCs w:val="52"/>
        </w:rPr>
      </w:pPr>
      <w:hyperlink r:id="rId4" w:history="1">
        <w:r>
          <w:rPr>
            <w:rStyle w:val="Hyperlink"/>
            <w:rFonts w:ascii="Hand writing Mutlu" w:hAnsi="Hand writing Mutlu" w:cs="Hand writing Mutlu"/>
          </w:rPr>
          <w:t>www.sorubak.com</w:t>
        </w:r>
      </w:hyperlink>
    </w:p>
    <w:p w:rsidR="00AB3EFD" w:rsidRPr="00835A17" w:rsidRDefault="00AB3EFD" w:rsidP="006C5449">
      <w:pPr>
        <w:pStyle w:val="NoSpacing"/>
        <w:rPr>
          <w:rFonts w:ascii="Comic Sans MS" w:hAnsi="Comic Sans MS" w:cs="Comic Sans MS"/>
          <w:sz w:val="32"/>
          <w:szCs w:val="32"/>
        </w:rPr>
      </w:pPr>
      <w:r w:rsidRPr="00835A17">
        <w:rPr>
          <w:rFonts w:ascii="Comic Sans MS" w:hAnsi="Comic Sans MS" w:cs="Comic Sans MS"/>
          <w:sz w:val="32"/>
          <w:szCs w:val="32"/>
        </w:rPr>
        <w:t>Sucuk ve yumurta k</w:t>
      </w:r>
      <w:r>
        <w:rPr>
          <w:rFonts w:ascii="Comic Sans MS" w:hAnsi="Comic Sans MS" w:cs="Comic Sans MS"/>
          <w:sz w:val="32"/>
          <w:szCs w:val="32"/>
        </w:rPr>
        <w:t>elimelerini kullanarak 3 cümle de sen</w:t>
      </w:r>
      <w:bookmarkStart w:id="0" w:name="_GoBack"/>
      <w:bookmarkEnd w:id="0"/>
      <w:r>
        <w:rPr>
          <w:rFonts w:ascii="Comic Sans MS" w:hAnsi="Comic Sans MS" w:cs="Comic Sans MS"/>
          <w:sz w:val="32"/>
          <w:szCs w:val="32"/>
        </w:rPr>
        <w:t xml:space="preserve"> yaz.</w:t>
      </w:r>
    </w:p>
    <w:sectPr w:rsidR="00AB3EFD" w:rsidRPr="00835A17" w:rsidSect="006C5449">
      <w:pgSz w:w="11906" w:h="16838"/>
      <w:pgMar w:top="720" w:right="340" w:bottom="72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gutterAtTop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449"/>
    <w:rsid w:val="00245AF9"/>
    <w:rsid w:val="002B681E"/>
    <w:rsid w:val="00541E48"/>
    <w:rsid w:val="006C5449"/>
    <w:rsid w:val="007E75F8"/>
    <w:rsid w:val="00835A17"/>
    <w:rsid w:val="00A261C0"/>
    <w:rsid w:val="00AB3EFD"/>
    <w:rsid w:val="00C06EBB"/>
    <w:rsid w:val="00C33E35"/>
    <w:rsid w:val="00DB4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E4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C5449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245A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67</Words>
  <Characters>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1_E</dc:creator>
  <cp:keywords/>
  <dc:description/>
  <cp:lastModifiedBy>EDANUR</cp:lastModifiedBy>
  <cp:revision>5</cp:revision>
  <dcterms:created xsi:type="dcterms:W3CDTF">2013-02-25T17:09:00Z</dcterms:created>
  <dcterms:modified xsi:type="dcterms:W3CDTF">2013-03-02T08:58:00Z</dcterms:modified>
</cp:coreProperties>
</file>