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0B6" w:rsidRPr="00B20C17" w:rsidRDefault="00F420B6" w:rsidP="00D219E1">
      <w:pPr>
        <w:pStyle w:val="ListParagraph"/>
        <w:numPr>
          <w:ilvl w:val="0"/>
          <w:numId w:val="1"/>
        </w:numPr>
        <w:tabs>
          <w:tab w:val="left" w:pos="284"/>
        </w:tabs>
        <w:spacing w:before="100" w:beforeAutospacing="1" w:after="100" w:afterAutospacing="1" w:line="240" w:lineRule="auto"/>
        <w:ind w:left="292" w:hanging="292"/>
        <w:rPr>
          <w:color w:val="000000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823.8pt;margin-top:0;width:457.5pt;height:25.5pt;z-index:251658240;visibility:visible;mso-wrap-distance-top:3.6pt;mso-wrap-distance-bottom:3.6pt;mso-position-horizontal:right;mso-position-horizontal-relative:margin">
            <v:textbox>
              <w:txbxContent>
                <w:p w:rsidR="00F420B6" w:rsidRPr="00B20C17" w:rsidRDefault="00F420B6" w:rsidP="00B20C17">
                  <w:pPr>
                    <w:jc w:val="center"/>
                    <w:rPr>
                      <w:b/>
                      <w:bCs/>
                    </w:rPr>
                  </w:pPr>
                  <w:r w:rsidRPr="00B20C17">
                    <w:rPr>
                      <w:b/>
                      <w:bCs/>
                    </w:rPr>
                    <w:t>FELSEFE DERSİ 2012-2013 ÖĞRETİM YILI 2. DÖNEM 2. YAZILI SINAVI</w:t>
                  </w:r>
                  <w:r>
                    <w:rPr>
                      <w:b/>
                      <w:bCs/>
                    </w:rPr>
                    <w:t xml:space="preserve"> A GRUBU</w:t>
                  </w:r>
                </w:p>
              </w:txbxContent>
            </v:textbox>
            <w10:wrap type="square" anchorx="margin"/>
          </v:shape>
        </w:pict>
      </w:r>
      <w:r w:rsidRPr="00B20C17">
        <w:rPr>
          <w:color w:val="000000"/>
          <w:lang w:eastAsia="tr-TR"/>
        </w:rPr>
        <w:t>Toplumlar bugün sahip oldukları bilgiler den yola çıkarak geleceklerindeki bilimsel buluşların ne düzeyde olabileceğini kestirebilirler.</w:t>
      </w:r>
      <w:r w:rsidRPr="00B20C17">
        <w:rPr>
          <w:color w:val="000000"/>
          <w:lang w:eastAsia="tr-TR"/>
        </w:rPr>
        <w:br/>
        <w:t>Parçada bilimin hangi özelliğinin üzerinde durulmuştur?</w:t>
      </w:r>
    </w:p>
    <w:p w:rsidR="00F420B6" w:rsidRPr="00B20C17" w:rsidRDefault="00F420B6" w:rsidP="00D219E1">
      <w:pPr>
        <w:pStyle w:val="ListParagraph"/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Öngörülülüğü</w:t>
      </w:r>
    </w:p>
    <w:p w:rsidR="00F420B6" w:rsidRPr="00B20C17" w:rsidRDefault="00F420B6" w:rsidP="00D219E1">
      <w:pPr>
        <w:pStyle w:val="ListParagraph"/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Nesnelliği</w:t>
      </w:r>
    </w:p>
    <w:p w:rsidR="00F420B6" w:rsidRPr="00B20C17" w:rsidRDefault="00F420B6" w:rsidP="00D219E1">
      <w:pPr>
        <w:pStyle w:val="ListParagraph"/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Birikimliliği</w:t>
      </w:r>
    </w:p>
    <w:p w:rsidR="00F420B6" w:rsidRPr="00B20C17" w:rsidRDefault="00F420B6" w:rsidP="00D219E1">
      <w:pPr>
        <w:pStyle w:val="ListParagraph"/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Deneyselliği</w:t>
      </w:r>
    </w:p>
    <w:p w:rsidR="00F420B6" w:rsidRPr="00B20C17" w:rsidRDefault="00F420B6" w:rsidP="004B4D43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292" w:hanging="292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Ortak estetik yargıların varlığını reddeden ve kabul eden düşünürler hangi seçenekte birlikte verilmiştir?</w:t>
      </w:r>
    </w:p>
    <w:p w:rsidR="00F420B6" w:rsidRPr="00B20C17" w:rsidRDefault="00F420B6" w:rsidP="004B4D43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Epiküros-Kant</w:t>
      </w:r>
    </w:p>
    <w:p w:rsidR="00F420B6" w:rsidRPr="00B20C17" w:rsidRDefault="00F420B6" w:rsidP="004B4D43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Bergson-Croce</w:t>
      </w:r>
    </w:p>
    <w:p w:rsidR="00F420B6" w:rsidRPr="00B20C17" w:rsidRDefault="00F420B6" w:rsidP="004B4D43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Croce-Stirner    </w:t>
      </w:r>
    </w:p>
    <w:p w:rsidR="00F420B6" w:rsidRPr="00B20C17" w:rsidRDefault="00F420B6" w:rsidP="004B4D43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 xml:space="preserve">Croce-Kant” </w:t>
      </w:r>
    </w:p>
    <w:p w:rsidR="00F420B6" w:rsidRPr="00B20C17" w:rsidRDefault="00F420B6" w:rsidP="00162DB7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292" w:hanging="292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“İçinde yaşadığımız evrendeki tüm varlıklar kutsaldır, onun için her şeye saygı duymalıyız çünkü; Her şey Tanrının bir kendini açmasıdır ve her şey tanrının “öz”’ünü taşımaktadır. Tanrı ve evren aynı şeydir.” Diyen birinin  görüşü aşağıdaki kavramların hangisiyle paralellik göstermektedir?</w:t>
      </w:r>
    </w:p>
    <w:p w:rsidR="00F420B6" w:rsidRPr="00B20C17" w:rsidRDefault="00F420B6" w:rsidP="00162DB7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Teizm</w:t>
      </w:r>
    </w:p>
    <w:p w:rsidR="00F420B6" w:rsidRPr="00B20C17" w:rsidRDefault="00F420B6" w:rsidP="00162DB7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Deizm       </w:t>
      </w:r>
    </w:p>
    <w:p w:rsidR="00F420B6" w:rsidRPr="00B20C17" w:rsidRDefault="00F420B6" w:rsidP="00162DB7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Panteizm      </w:t>
      </w:r>
    </w:p>
    <w:p w:rsidR="00F420B6" w:rsidRPr="00B20C17" w:rsidRDefault="00F420B6" w:rsidP="00525FFE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Ateizm</w:t>
      </w:r>
    </w:p>
    <w:p w:rsidR="00F420B6" w:rsidRPr="00B20C17" w:rsidRDefault="00F420B6" w:rsidP="000F7FA2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I-Sanatta estetik kavramını ilk kullanan Baumgarten’dir.</w:t>
      </w:r>
      <w:r w:rsidRPr="00B20C17">
        <w:rPr>
          <w:color w:val="000000"/>
          <w:lang w:eastAsia="tr-TR"/>
        </w:rPr>
        <w:br/>
        <w:t>II-Sanat , estetik kavramını içine alan daha geniş kapsamlı bir kavramdır.</w:t>
      </w:r>
      <w:r w:rsidRPr="00B20C17">
        <w:rPr>
          <w:color w:val="000000"/>
          <w:lang w:eastAsia="tr-TR"/>
        </w:rPr>
        <w:br/>
        <w:t>III-Zanaat faydaya dayalı ürünler ortaya koyar.</w:t>
      </w:r>
      <w:r w:rsidRPr="00B20C17">
        <w:rPr>
          <w:color w:val="000000"/>
          <w:lang w:eastAsia="tr-TR"/>
        </w:rPr>
        <w:br/>
        <w:t>IV-Sanatı oyun olarak gören filozof Schelling’dir</w:t>
      </w:r>
      <w:r w:rsidRPr="00B20C17">
        <w:rPr>
          <w:color w:val="000000"/>
          <w:lang w:eastAsia="tr-TR"/>
        </w:rPr>
        <w:br/>
        <w:t>Yukarıdaki bilgilerin hangileri doğrudur?</w:t>
      </w:r>
      <w:r w:rsidRPr="00B20C17">
        <w:rPr>
          <w:color w:val="000000"/>
          <w:lang w:eastAsia="tr-TR"/>
        </w:rPr>
        <w:tab/>
      </w:r>
      <w:r w:rsidRPr="00B20C17">
        <w:rPr>
          <w:color w:val="000000"/>
          <w:lang w:eastAsia="tr-TR"/>
        </w:rPr>
        <w:tab/>
        <w:t>A)I-III-IV       B)I-III   </w:t>
      </w:r>
      <w:r w:rsidRPr="00B20C17">
        <w:rPr>
          <w:color w:val="000000"/>
          <w:lang w:eastAsia="tr-TR"/>
        </w:rPr>
        <w:tab/>
        <w:t>C)I-II-III-IV             D)II-III-IV</w:t>
      </w:r>
    </w:p>
    <w:p w:rsidR="00F420B6" w:rsidRPr="00B20C17" w:rsidRDefault="00F420B6" w:rsidP="000F7FA2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Aşağıdaki seçeneklerin hangisinde Tanrının varlığını kabul edenGörüşler bir arada verilmiştir?</w:t>
      </w:r>
    </w:p>
    <w:p w:rsidR="00F420B6" w:rsidRPr="00B20C17" w:rsidRDefault="00F420B6" w:rsidP="00D6443C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Teizm-Fatalizm-Deizm</w:t>
      </w:r>
    </w:p>
    <w:p w:rsidR="00F420B6" w:rsidRPr="00B20C17" w:rsidRDefault="00F420B6" w:rsidP="00D6443C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Panteizm-Deizm-Teizm</w:t>
      </w:r>
    </w:p>
    <w:p w:rsidR="00F420B6" w:rsidRPr="00B20C17" w:rsidRDefault="00F420B6" w:rsidP="00D6443C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Agnostisizm-Panteizm-Deizm</w:t>
      </w:r>
    </w:p>
    <w:p w:rsidR="00F420B6" w:rsidRPr="00B20C17" w:rsidRDefault="00F420B6" w:rsidP="00E55FE2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Ateizm-Deizm-Teizm</w:t>
      </w:r>
    </w:p>
    <w:p w:rsidR="00F420B6" w:rsidRPr="00B20C17" w:rsidRDefault="00F420B6" w:rsidP="00246212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Doğada mükemmellik yoktur. Sanatın amacı ideal ve mükemmel olandır. Bu mükemmelliği hayal gücünü, yaratıcı yanını kullanarak sanatçı kendisi yaratır.  diyen düşünür hangisidir?</w:t>
      </w:r>
      <w:r w:rsidRPr="00B20C17">
        <w:rPr>
          <w:color w:val="000000"/>
          <w:lang w:eastAsia="tr-TR"/>
        </w:rPr>
        <w:br/>
        <w:t>Boşluğa aşağıdakilerden hangisi getirilmelidir?</w:t>
      </w:r>
      <w:r w:rsidRPr="00B20C17">
        <w:rPr>
          <w:color w:val="000000"/>
          <w:lang w:eastAsia="tr-TR"/>
        </w:rPr>
        <w:br/>
        <w:t>A)Platon           B) Croce         C) Aristo         D) Kant</w:t>
      </w:r>
    </w:p>
    <w:p w:rsidR="00F420B6" w:rsidRPr="00B20C17" w:rsidRDefault="00F420B6" w:rsidP="00875143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I- Nesnellik</w:t>
      </w:r>
      <w:r w:rsidRPr="00B20C17">
        <w:rPr>
          <w:color w:val="000000"/>
          <w:lang w:eastAsia="tr-TR"/>
        </w:rPr>
        <w:br/>
        <w:t>II- Sorgulayıcılık</w:t>
      </w:r>
      <w:r w:rsidRPr="00B20C17">
        <w:rPr>
          <w:color w:val="000000"/>
          <w:lang w:eastAsia="tr-TR"/>
        </w:rPr>
        <w:br/>
        <w:t>III- İnançları güçlendirmek</w:t>
      </w:r>
      <w:r w:rsidRPr="00B20C17">
        <w:rPr>
          <w:color w:val="000000"/>
          <w:lang w:eastAsia="tr-TR"/>
        </w:rPr>
        <w:br/>
        <w:t>IV-Belli bir dinin açıklamasını yapmak</w:t>
      </w:r>
      <w:r w:rsidRPr="00B20C17">
        <w:rPr>
          <w:color w:val="000000"/>
          <w:lang w:eastAsia="tr-TR"/>
        </w:rPr>
        <w:br/>
        <w:t xml:space="preserve">V-Herhangi bir dini değil genel din olgusunu ele almak. </w:t>
      </w:r>
      <w:r w:rsidRPr="00B20C17">
        <w:rPr>
          <w:color w:val="000000"/>
          <w:lang w:eastAsia="tr-TR"/>
        </w:rPr>
        <w:br/>
        <w:t>Yukarıdaki özelliklerin hangileri din felsefesine aittir?</w:t>
      </w:r>
      <w:r w:rsidRPr="00B20C17">
        <w:rPr>
          <w:color w:val="000000"/>
          <w:lang w:eastAsia="tr-TR"/>
        </w:rPr>
        <w:br/>
        <w:t>A)III-IV     B) I-II-IV         C) I-II-IV-V      D) I-II-V</w:t>
      </w:r>
    </w:p>
    <w:p w:rsidR="00F420B6" w:rsidRPr="00B20C17" w:rsidRDefault="00F420B6" w:rsidP="005A7B0B">
      <w:pPr>
        <w:pStyle w:val="ListParagraph"/>
        <w:numPr>
          <w:ilvl w:val="0"/>
          <w:numId w:val="1"/>
        </w:numPr>
        <w:tabs>
          <w:tab w:val="left" w:pos="1560"/>
        </w:tabs>
        <w:spacing w:before="100" w:beforeAutospacing="1" w:after="100" w:afterAutospacing="1" w:line="240" w:lineRule="auto"/>
        <w:ind w:left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”Tanrı sınırsız gücüyle her şeyi kusursuz ve mükemmel yaratmıştır, o evreni yarattıktan sonra bir daha onunla meşgul olmaz, sadece bir izleyicisidir.” Diyen öğreti aşağıdakilerden hangisidir?</w:t>
      </w:r>
      <w:r w:rsidRPr="00B20C17">
        <w:rPr>
          <w:color w:val="000000"/>
          <w:lang w:eastAsia="tr-TR"/>
        </w:rPr>
        <w:br/>
        <w:t>A)Deizm     B)Panteizm      C)Teizm        D)Teoloji</w:t>
      </w:r>
    </w:p>
    <w:p w:rsidR="00F420B6" w:rsidRPr="00B20C17" w:rsidRDefault="00F420B6" w:rsidP="002E7365">
      <w:pPr>
        <w:pStyle w:val="ListParagraph"/>
        <w:numPr>
          <w:ilvl w:val="0"/>
          <w:numId w:val="1"/>
        </w:numPr>
        <w:tabs>
          <w:tab w:val="left" w:pos="1560"/>
        </w:tabs>
        <w:spacing w:before="100" w:beforeAutospacing="1" w:after="100" w:afterAutospacing="1" w:line="240" w:lineRule="auto"/>
        <w:ind w:left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I-Kişisellik</w:t>
      </w:r>
      <w:r w:rsidRPr="00B20C17">
        <w:rPr>
          <w:color w:val="000000"/>
          <w:lang w:eastAsia="tr-TR"/>
        </w:rPr>
        <w:br/>
        <w:t>II-Yaratıcılık</w:t>
      </w:r>
      <w:r w:rsidRPr="00B20C17">
        <w:rPr>
          <w:color w:val="000000"/>
          <w:lang w:eastAsia="tr-TR"/>
        </w:rPr>
        <w:br/>
        <w:t>III-Kalıcılık</w:t>
      </w:r>
      <w:r w:rsidRPr="00B20C17">
        <w:rPr>
          <w:color w:val="000000"/>
          <w:lang w:eastAsia="tr-TR"/>
        </w:rPr>
        <w:br/>
        <w:t>IV-Evrensellik</w:t>
      </w:r>
      <w:r w:rsidRPr="00B20C17">
        <w:rPr>
          <w:color w:val="000000"/>
          <w:lang w:eastAsia="tr-TR"/>
        </w:rPr>
        <w:br/>
        <w:t>V-Özgünlük</w:t>
      </w:r>
      <w:r w:rsidRPr="00B20C17">
        <w:rPr>
          <w:color w:val="000000"/>
          <w:lang w:eastAsia="tr-TR"/>
        </w:rPr>
        <w:br/>
        <w:t>Yukarıdaki özelliklerin hangileri sanat eserinde bulunur?</w:t>
      </w:r>
      <w:r w:rsidRPr="00B20C17">
        <w:rPr>
          <w:color w:val="000000"/>
          <w:lang w:eastAsia="tr-TR"/>
        </w:rPr>
        <w:br/>
        <w:t>A)I-II-III         B)II-III-V      C) I-II-III-IV-V    D)II-V</w:t>
      </w:r>
    </w:p>
    <w:p w:rsidR="00F420B6" w:rsidRPr="00B20C17" w:rsidRDefault="00F420B6" w:rsidP="005D3DE6">
      <w:pPr>
        <w:pStyle w:val="ListParagraph"/>
        <w:numPr>
          <w:ilvl w:val="0"/>
          <w:numId w:val="1"/>
        </w:numPr>
        <w:ind w:left="284"/>
      </w:pPr>
      <w:r w:rsidRPr="00B20C17">
        <w:t>Aşağıdakilerden hangisi yalnızca tek tanrının var olduğunu kabul etmektedir?</w:t>
      </w:r>
    </w:p>
    <w:p w:rsidR="00F420B6" w:rsidRPr="00B20C17" w:rsidRDefault="00F420B6" w:rsidP="00A14AC5">
      <w:pPr>
        <w:pStyle w:val="ListParagraph"/>
        <w:numPr>
          <w:ilvl w:val="0"/>
          <w:numId w:val="6"/>
        </w:numPr>
      </w:pPr>
      <w:r w:rsidRPr="00B20C17">
        <w:t>Monoteizm</w:t>
      </w:r>
    </w:p>
    <w:p w:rsidR="00F420B6" w:rsidRPr="00B20C17" w:rsidRDefault="00F420B6" w:rsidP="00A14AC5">
      <w:pPr>
        <w:pStyle w:val="ListParagraph"/>
        <w:numPr>
          <w:ilvl w:val="0"/>
          <w:numId w:val="6"/>
        </w:numPr>
      </w:pPr>
      <w:r w:rsidRPr="00B20C17">
        <w:t>Politeizm</w:t>
      </w:r>
    </w:p>
    <w:p w:rsidR="00F420B6" w:rsidRPr="00B20C17" w:rsidRDefault="00F420B6" w:rsidP="00A14AC5">
      <w:pPr>
        <w:pStyle w:val="ListParagraph"/>
        <w:numPr>
          <w:ilvl w:val="0"/>
          <w:numId w:val="6"/>
        </w:numPr>
      </w:pPr>
      <w:r w:rsidRPr="00B20C17">
        <w:t>Panteizm</w:t>
      </w:r>
    </w:p>
    <w:p w:rsidR="00F420B6" w:rsidRPr="00B20C17" w:rsidRDefault="00F420B6" w:rsidP="00A14AC5">
      <w:pPr>
        <w:pStyle w:val="ListParagraph"/>
        <w:numPr>
          <w:ilvl w:val="0"/>
          <w:numId w:val="6"/>
        </w:numPr>
      </w:pPr>
      <w:r w:rsidRPr="00B20C17">
        <w:t>Agnostisizm</w:t>
      </w:r>
    </w:p>
    <w:p w:rsidR="00F420B6" w:rsidRPr="00B20C17" w:rsidRDefault="00F420B6" w:rsidP="00531A74">
      <w:pPr>
        <w:pStyle w:val="ListParagraph"/>
        <w:numPr>
          <w:ilvl w:val="0"/>
          <w:numId w:val="1"/>
        </w:numPr>
        <w:ind w:left="284"/>
      </w:pPr>
      <w:r w:rsidRPr="00B20C17">
        <w:t>Aşağıdakilerden hangisi din felsefesinin cevap aradığı temel sorulardan değildir?</w:t>
      </w:r>
    </w:p>
    <w:p w:rsidR="00F420B6" w:rsidRPr="00B20C17" w:rsidRDefault="00F420B6" w:rsidP="00531A74">
      <w:pPr>
        <w:pStyle w:val="ListParagraph"/>
        <w:numPr>
          <w:ilvl w:val="0"/>
          <w:numId w:val="7"/>
        </w:numPr>
        <w:ind w:left="709" w:hanging="425"/>
      </w:pPr>
      <w:r w:rsidRPr="00B20C17">
        <w:t>Evren nasıl yaratılmıştır?</w:t>
      </w:r>
    </w:p>
    <w:p w:rsidR="00F420B6" w:rsidRPr="00B20C17" w:rsidRDefault="00F420B6" w:rsidP="00531A74">
      <w:pPr>
        <w:pStyle w:val="ListParagraph"/>
        <w:numPr>
          <w:ilvl w:val="0"/>
          <w:numId w:val="7"/>
        </w:numPr>
        <w:ind w:left="709" w:hanging="425"/>
      </w:pPr>
      <w:r w:rsidRPr="00B20C17">
        <w:t>Vahiy mümkün müdür?</w:t>
      </w:r>
    </w:p>
    <w:p w:rsidR="00F420B6" w:rsidRPr="00B20C17" w:rsidRDefault="00F420B6" w:rsidP="00531A74">
      <w:pPr>
        <w:pStyle w:val="ListParagraph"/>
        <w:numPr>
          <w:ilvl w:val="0"/>
          <w:numId w:val="7"/>
        </w:numPr>
        <w:ind w:left="709" w:hanging="425"/>
      </w:pPr>
      <w:r w:rsidRPr="00B20C17">
        <w:t>Varlık var mıdır?</w:t>
      </w:r>
    </w:p>
    <w:p w:rsidR="00F420B6" w:rsidRDefault="00F420B6" w:rsidP="00531A74">
      <w:pPr>
        <w:pStyle w:val="ListParagraph"/>
        <w:numPr>
          <w:ilvl w:val="0"/>
          <w:numId w:val="7"/>
        </w:numPr>
        <w:ind w:left="709" w:hanging="425"/>
      </w:pPr>
      <w:r w:rsidRPr="00B20C17">
        <w:t>Ruh var mıdır?</w:t>
      </w:r>
    </w:p>
    <w:p w:rsidR="00F420B6" w:rsidRDefault="00F420B6" w:rsidP="005D1FCE"/>
    <w:p w:rsidR="00F420B6" w:rsidRDefault="00F420B6" w:rsidP="005D1FCE"/>
    <w:p w:rsidR="00F420B6" w:rsidRDefault="00F420B6" w:rsidP="005D1FCE"/>
    <w:p w:rsidR="00F420B6" w:rsidRDefault="00F420B6" w:rsidP="005D1FCE"/>
    <w:p w:rsidR="00F420B6" w:rsidRDefault="00F420B6" w:rsidP="005D1FCE"/>
    <w:p w:rsidR="00F420B6" w:rsidRPr="00B20C17" w:rsidRDefault="00F420B6" w:rsidP="005D1FCE"/>
    <w:p w:rsidR="00F420B6" w:rsidRPr="00B20C17" w:rsidRDefault="00F420B6" w:rsidP="000E65C4">
      <w:pPr>
        <w:pStyle w:val="ListParagraph"/>
        <w:numPr>
          <w:ilvl w:val="0"/>
          <w:numId w:val="1"/>
        </w:numPr>
        <w:ind w:left="284"/>
      </w:pPr>
      <w:r w:rsidRPr="00B20C17">
        <w:t>“Vahiy” kavramının tanımı aşağıdakilerden hangisidir?</w:t>
      </w:r>
    </w:p>
    <w:p w:rsidR="00F420B6" w:rsidRPr="00B20C17" w:rsidRDefault="00F420B6" w:rsidP="00F264E0">
      <w:pPr>
        <w:pStyle w:val="ListParagraph"/>
        <w:numPr>
          <w:ilvl w:val="0"/>
          <w:numId w:val="16"/>
        </w:numPr>
        <w:ind w:left="709" w:hanging="425"/>
      </w:pPr>
      <w:r w:rsidRPr="00B20C17">
        <w:t>Tanrı ve evreni bir ve aynı gören görüş</w:t>
      </w:r>
    </w:p>
    <w:p w:rsidR="00F420B6" w:rsidRPr="00B20C17" w:rsidRDefault="00F420B6" w:rsidP="00F264E0">
      <w:pPr>
        <w:pStyle w:val="ListParagraph"/>
        <w:numPr>
          <w:ilvl w:val="0"/>
          <w:numId w:val="16"/>
        </w:numPr>
        <w:ind w:left="709" w:hanging="425"/>
      </w:pPr>
      <w:r w:rsidRPr="00B20C17">
        <w:t>Tanrıyı akla dayanarak açıklayan görüş</w:t>
      </w:r>
    </w:p>
    <w:p w:rsidR="00F420B6" w:rsidRPr="00B20C17" w:rsidRDefault="00F420B6" w:rsidP="00F264E0">
      <w:pPr>
        <w:pStyle w:val="ListParagraph"/>
        <w:numPr>
          <w:ilvl w:val="0"/>
          <w:numId w:val="16"/>
        </w:numPr>
        <w:ind w:left="709" w:hanging="425"/>
      </w:pPr>
      <w:r w:rsidRPr="00B20C17">
        <w:t>Din açısından saygıya layık, değerli ve ulaşılmaz olandır.</w:t>
      </w:r>
    </w:p>
    <w:p w:rsidR="00F420B6" w:rsidRPr="00B20C17" w:rsidRDefault="00F420B6" w:rsidP="00F264E0">
      <w:pPr>
        <w:pStyle w:val="ListParagraph"/>
        <w:numPr>
          <w:ilvl w:val="0"/>
          <w:numId w:val="16"/>
        </w:numPr>
        <w:ind w:left="709" w:hanging="425"/>
      </w:pPr>
      <w:r w:rsidRPr="00B20C17">
        <w:t>Yaratıcı tarafından peygamberlere bildirilen ilahi emir ve sözler.</w:t>
      </w:r>
    </w:p>
    <w:p w:rsidR="00F420B6" w:rsidRPr="00B20C17" w:rsidRDefault="00F420B6" w:rsidP="000E65C4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color w:val="000000"/>
          <w:lang w:eastAsia="tr-TR"/>
        </w:rPr>
      </w:pPr>
      <w:r w:rsidRPr="00B20C17">
        <w:t>Aşağıdakilerden hangisi din felsefesinin temel kavramlarından biri değildir?</w:t>
      </w:r>
    </w:p>
    <w:p w:rsidR="00F420B6" w:rsidRPr="00B20C17" w:rsidRDefault="00F420B6" w:rsidP="000E65C4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t>İnanç</w:t>
      </w:r>
    </w:p>
    <w:p w:rsidR="00F420B6" w:rsidRPr="00B20C17" w:rsidRDefault="00F420B6" w:rsidP="000E65C4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t>Güzel</w:t>
      </w:r>
    </w:p>
    <w:p w:rsidR="00F420B6" w:rsidRPr="00B20C17" w:rsidRDefault="00F420B6" w:rsidP="000E65C4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t>Kutsal</w:t>
      </w:r>
    </w:p>
    <w:p w:rsidR="00F420B6" w:rsidRPr="00B20C17" w:rsidRDefault="00F420B6" w:rsidP="000E65C4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t>Vahiy</w:t>
      </w:r>
    </w:p>
    <w:p w:rsidR="00F420B6" w:rsidRPr="00B20C17" w:rsidRDefault="00F420B6" w:rsidP="000E65C4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284" w:hanging="29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Tanrının varlığının ve ya yokluğunun bilinemeyeceğini savunan görüşe ne ad verilir?</w:t>
      </w:r>
    </w:p>
    <w:p w:rsidR="00F420B6" w:rsidRPr="00B20C17" w:rsidRDefault="00F420B6" w:rsidP="000E65C4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Agnostisizm</w:t>
      </w:r>
    </w:p>
    <w:p w:rsidR="00F420B6" w:rsidRPr="00B20C17" w:rsidRDefault="00F420B6" w:rsidP="000E65C4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Ateizm</w:t>
      </w:r>
    </w:p>
    <w:p w:rsidR="00F420B6" w:rsidRPr="00B20C17" w:rsidRDefault="00F420B6" w:rsidP="000E65C4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Deizm</w:t>
      </w:r>
    </w:p>
    <w:p w:rsidR="00F420B6" w:rsidRPr="00B20C17" w:rsidRDefault="00F420B6" w:rsidP="000E65C4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Pananteizm</w:t>
      </w:r>
    </w:p>
    <w:p w:rsidR="00F420B6" w:rsidRPr="00B20C17" w:rsidRDefault="00F420B6" w:rsidP="000E65C4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 xml:space="preserve">“Güzelliğin on para etmez bu bendeki aşk olmasa” diyen Aşık Veysel ile “Var olmak algılanmaktır ” diyen Berkeley’in görüşlerinin ortak yönü aşağıdakilerden hangisinde ifade edilmiştir. </w:t>
      </w:r>
    </w:p>
    <w:p w:rsidR="00F420B6" w:rsidRPr="00B20C17" w:rsidRDefault="00F420B6" w:rsidP="000E65C4">
      <w:pPr>
        <w:pStyle w:val="ListParagraph"/>
        <w:numPr>
          <w:ilvl w:val="0"/>
          <w:numId w:val="10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 xml:space="preserve">Güzelliğin olmadığı </w:t>
      </w:r>
    </w:p>
    <w:p w:rsidR="00F420B6" w:rsidRPr="00B20C17" w:rsidRDefault="00F420B6" w:rsidP="000E65C4">
      <w:pPr>
        <w:pStyle w:val="ListParagraph"/>
        <w:numPr>
          <w:ilvl w:val="0"/>
          <w:numId w:val="10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Varlığın olmadığı</w:t>
      </w:r>
    </w:p>
    <w:p w:rsidR="00F420B6" w:rsidRPr="00B20C17" w:rsidRDefault="00F420B6" w:rsidP="000E65C4">
      <w:pPr>
        <w:pStyle w:val="ListParagraph"/>
        <w:numPr>
          <w:ilvl w:val="0"/>
          <w:numId w:val="10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Asıl olanın nesne olduğu</w:t>
      </w:r>
    </w:p>
    <w:p w:rsidR="00F420B6" w:rsidRPr="00B20C17" w:rsidRDefault="00F420B6" w:rsidP="000E65C4">
      <w:pPr>
        <w:pStyle w:val="ListParagraph"/>
        <w:numPr>
          <w:ilvl w:val="0"/>
          <w:numId w:val="10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Asıl olanın özne olduğu</w:t>
      </w:r>
    </w:p>
    <w:p w:rsidR="00F420B6" w:rsidRPr="00B20C17" w:rsidRDefault="00F420B6" w:rsidP="000E65C4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Sanat eserini insanların yaptığı diğer eserlerden ayırmak için, bir takım ölçüler vardır. Aşağıdakilerden hangisi bu ölçülerden biri olamaz?</w:t>
      </w:r>
    </w:p>
    <w:p w:rsidR="00F420B6" w:rsidRPr="00B20C17" w:rsidRDefault="00F420B6" w:rsidP="000E65C4">
      <w:pPr>
        <w:pStyle w:val="ListParagraph"/>
        <w:numPr>
          <w:ilvl w:val="0"/>
          <w:numId w:val="11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Bütün insanlar beğenir</w:t>
      </w:r>
    </w:p>
    <w:p w:rsidR="00F420B6" w:rsidRPr="00B20C17" w:rsidRDefault="00F420B6" w:rsidP="000E65C4">
      <w:pPr>
        <w:pStyle w:val="ListParagraph"/>
        <w:numPr>
          <w:ilvl w:val="0"/>
          <w:numId w:val="11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İnsanın yaratıcı hayal gücüyle oluşur.</w:t>
      </w:r>
    </w:p>
    <w:p w:rsidR="00F420B6" w:rsidRPr="00B20C17" w:rsidRDefault="00F420B6" w:rsidP="000E65C4">
      <w:pPr>
        <w:pStyle w:val="ListParagraph"/>
        <w:numPr>
          <w:ilvl w:val="0"/>
          <w:numId w:val="11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Özgün tek ve biriciktir.</w:t>
      </w:r>
    </w:p>
    <w:p w:rsidR="00F420B6" w:rsidRPr="00B20C17" w:rsidRDefault="00F420B6" w:rsidP="000E65C4">
      <w:pPr>
        <w:pStyle w:val="ListParagraph"/>
        <w:numPr>
          <w:ilvl w:val="0"/>
          <w:numId w:val="11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Yarar amacı ya da pratik kullanım değeri taşımaz.</w:t>
      </w:r>
    </w:p>
    <w:p w:rsidR="00F420B6" w:rsidRPr="00B20C17" w:rsidRDefault="00F420B6" w:rsidP="000E65C4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Aşağıdakilerden hangisi sanat alanlarından biri değildir?</w:t>
      </w:r>
    </w:p>
    <w:p w:rsidR="00F420B6" w:rsidRPr="00B20C17" w:rsidRDefault="00F420B6" w:rsidP="000E65C4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Sinema</w:t>
      </w:r>
    </w:p>
    <w:p w:rsidR="00F420B6" w:rsidRPr="00B20C17" w:rsidRDefault="00F420B6" w:rsidP="000E65C4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Müzik</w:t>
      </w:r>
    </w:p>
    <w:p w:rsidR="00F420B6" w:rsidRPr="00B20C17" w:rsidRDefault="00F420B6" w:rsidP="000E65C4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Spor</w:t>
      </w:r>
    </w:p>
    <w:p w:rsidR="00F420B6" w:rsidRPr="00B20C17" w:rsidRDefault="00F420B6" w:rsidP="000E65C4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Resim</w:t>
      </w:r>
    </w:p>
    <w:p w:rsidR="00F420B6" w:rsidRPr="00B20C17" w:rsidRDefault="00F420B6" w:rsidP="000E65C4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Faydaya dayalı ürünler ortaya koymak anlamına gelen kelime hangisidir?</w:t>
      </w:r>
    </w:p>
    <w:p w:rsidR="00F420B6" w:rsidRPr="00B20C17" w:rsidRDefault="00F420B6" w:rsidP="000E65C4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Sanat</w:t>
      </w:r>
    </w:p>
    <w:p w:rsidR="00F420B6" w:rsidRPr="00B20C17" w:rsidRDefault="00F420B6" w:rsidP="000E65C4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Zanaat</w:t>
      </w:r>
    </w:p>
    <w:p w:rsidR="00F420B6" w:rsidRPr="00B20C17" w:rsidRDefault="00F420B6" w:rsidP="000E65C4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Ürün</w:t>
      </w:r>
    </w:p>
    <w:p w:rsidR="00F420B6" w:rsidRDefault="00F420B6" w:rsidP="000E65C4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Eser</w:t>
      </w:r>
    </w:p>
    <w:p w:rsidR="00F420B6" w:rsidRPr="005D1FCE" w:rsidRDefault="00F420B6" w:rsidP="005D1FCE">
      <w:pPr>
        <w:spacing w:before="100" w:beforeAutospacing="1" w:after="100" w:afterAutospacing="1" w:line="240" w:lineRule="auto"/>
        <w:rPr>
          <w:color w:val="000000"/>
          <w:lang w:eastAsia="tr-TR"/>
        </w:rPr>
      </w:pPr>
    </w:p>
    <w:p w:rsidR="00F420B6" w:rsidRPr="00B20C17" w:rsidRDefault="00F420B6" w:rsidP="000E65C4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Aşağıdaki ifadelerden hangisi yanlıştır?</w:t>
      </w:r>
    </w:p>
    <w:p w:rsidR="00F420B6" w:rsidRPr="00B20C17" w:rsidRDefault="00F420B6" w:rsidP="000E65C4">
      <w:pPr>
        <w:pStyle w:val="ListParagraph"/>
        <w:numPr>
          <w:ilvl w:val="0"/>
          <w:numId w:val="1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F. Schiller’e göre sanat oyundur.</w:t>
      </w:r>
    </w:p>
    <w:p w:rsidR="00F420B6" w:rsidRPr="00B20C17" w:rsidRDefault="00F420B6" w:rsidP="000E65C4">
      <w:pPr>
        <w:pStyle w:val="ListParagraph"/>
        <w:numPr>
          <w:ilvl w:val="0"/>
          <w:numId w:val="1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Sanat eseri özgün, tek ve biriciktir.</w:t>
      </w:r>
    </w:p>
    <w:p w:rsidR="00F420B6" w:rsidRPr="00B20C17" w:rsidRDefault="00F420B6" w:rsidP="000E65C4">
      <w:pPr>
        <w:pStyle w:val="ListParagraph"/>
        <w:numPr>
          <w:ilvl w:val="0"/>
          <w:numId w:val="1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Kant’a göre ortak estetik yargılar olamaz</w:t>
      </w:r>
    </w:p>
    <w:p w:rsidR="00F420B6" w:rsidRPr="00B20C17" w:rsidRDefault="00F420B6" w:rsidP="000E65C4">
      <w:pPr>
        <w:pStyle w:val="ListParagraph"/>
        <w:numPr>
          <w:ilvl w:val="0"/>
          <w:numId w:val="1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Sanatçı yaşadığı coğrafya ve çevreden etkilenir.</w:t>
      </w:r>
    </w:p>
    <w:p w:rsidR="00F420B6" w:rsidRPr="00B20C17" w:rsidRDefault="00F420B6" w:rsidP="000E65C4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 xml:space="preserve"> Aşağıdakilerden hangisi estetiğin konusudur?</w:t>
      </w:r>
    </w:p>
    <w:p w:rsidR="00F420B6" w:rsidRPr="00B20C17" w:rsidRDefault="00F420B6" w:rsidP="000E65C4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ind w:left="567" w:hanging="283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Varlık</w:t>
      </w:r>
    </w:p>
    <w:p w:rsidR="00F420B6" w:rsidRPr="00B20C17" w:rsidRDefault="00F420B6" w:rsidP="000E65C4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ind w:left="567" w:hanging="283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Bilgi</w:t>
      </w:r>
    </w:p>
    <w:p w:rsidR="00F420B6" w:rsidRPr="00B20C17" w:rsidRDefault="00F420B6" w:rsidP="000E65C4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ind w:left="567" w:hanging="283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Gerçeklik</w:t>
      </w:r>
    </w:p>
    <w:p w:rsidR="00F420B6" w:rsidRDefault="00F420B6" w:rsidP="000E65C4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ind w:left="567" w:hanging="283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Güzel</w:t>
      </w:r>
    </w:p>
    <w:p w:rsidR="00F420B6" w:rsidRPr="0095516E" w:rsidRDefault="00F420B6" w:rsidP="00654A5D">
      <w:pPr>
        <w:spacing w:after="0" w:line="240" w:lineRule="auto"/>
        <w:rPr>
          <w:rFonts w:ascii="Bickham Script Pro Regular" w:hAnsi="Bickham Script Pro Regular" w:cs="Bickham Script Pro Regular"/>
          <w:b/>
          <w:bCs/>
          <w:color w:val="000000"/>
          <w:sz w:val="48"/>
          <w:szCs w:val="48"/>
          <w:lang w:eastAsia="tr-TR"/>
        </w:rPr>
      </w:pPr>
      <w:r w:rsidRPr="0095516E">
        <w:rPr>
          <w:rFonts w:ascii="Bickham Script Pro Regular Tur" w:hAnsi="Bickham Script Pro Regular Tur" w:cs="Bickham Script Pro Regular Tur"/>
          <w:b/>
          <w:bCs/>
          <w:color w:val="000000"/>
          <w:sz w:val="48"/>
          <w:szCs w:val="48"/>
          <w:lang w:eastAsia="tr-TR"/>
        </w:rPr>
        <w:t xml:space="preserve">Başarılar </w:t>
      </w:r>
    </w:p>
    <w:p w:rsidR="00F420B6" w:rsidRDefault="00F420B6" w:rsidP="00654A5D">
      <w:pPr>
        <w:spacing w:after="0" w:line="240" w:lineRule="auto"/>
        <w:rPr>
          <w:rFonts w:ascii="Bickham Script Pro Regular" w:hAnsi="Bickham Script Pro Regular" w:cs="Bickham Script Pro Regular"/>
          <w:b/>
          <w:bCs/>
          <w:color w:val="000000"/>
          <w:sz w:val="48"/>
          <w:szCs w:val="48"/>
          <w:lang w:eastAsia="tr-TR"/>
        </w:rPr>
      </w:pPr>
      <w:r w:rsidRPr="0095516E">
        <w:rPr>
          <w:rFonts w:ascii="Bickham Script Pro Regular" w:hAnsi="Bickham Script Pro Regular" w:cs="Bickham Script Pro Regular"/>
          <w:b/>
          <w:bCs/>
          <w:color w:val="000000"/>
          <w:sz w:val="48"/>
          <w:szCs w:val="48"/>
          <w:lang w:eastAsia="tr-TR"/>
        </w:rPr>
        <w:t>Yusuf Toprak</w:t>
      </w:r>
    </w:p>
    <w:p w:rsidR="00F420B6" w:rsidRDefault="00F420B6" w:rsidP="00654A5D">
      <w:pPr>
        <w:spacing w:after="0" w:line="240" w:lineRule="auto"/>
        <w:rPr>
          <w:rFonts w:ascii="Bickham Script Pro Regular" w:hAnsi="Bickham Script Pro Regular" w:cs="Bickham Script Pro Regular"/>
          <w:b/>
          <w:bCs/>
          <w:color w:val="000000"/>
          <w:sz w:val="48"/>
          <w:szCs w:val="48"/>
          <w:lang w:eastAsia="tr-TR"/>
        </w:rPr>
      </w:pPr>
    </w:p>
    <w:p w:rsidR="00F420B6" w:rsidRPr="003F6B1C" w:rsidRDefault="00F420B6" w:rsidP="00A71226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276469">
          <w:rPr>
            <w:rStyle w:val="Hyperlink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20B6" w:rsidRDefault="00F420B6" w:rsidP="00654A5D">
      <w:pPr>
        <w:spacing w:after="0" w:line="240" w:lineRule="auto"/>
        <w:rPr>
          <w:rFonts w:ascii="Bickham Script Pro Regular" w:hAnsi="Bickham Script Pro Regular" w:cs="Bickham Script Pro Regular"/>
          <w:b/>
          <w:bCs/>
          <w:color w:val="000000"/>
          <w:sz w:val="48"/>
          <w:szCs w:val="48"/>
          <w:lang w:eastAsia="tr-TR"/>
        </w:rPr>
      </w:pPr>
    </w:p>
    <w:p w:rsidR="00F420B6" w:rsidRPr="0095516E" w:rsidRDefault="00F420B6" w:rsidP="00654A5D">
      <w:pPr>
        <w:spacing w:after="0" w:line="240" w:lineRule="auto"/>
        <w:rPr>
          <w:rFonts w:ascii="Bickham Script Pro Regular" w:hAnsi="Bickham Script Pro Regular" w:cs="Bickham Script Pro Regular"/>
          <w:b/>
          <w:bCs/>
          <w:color w:val="000000"/>
          <w:sz w:val="48"/>
          <w:szCs w:val="48"/>
          <w:lang w:eastAsia="tr-TR"/>
        </w:rPr>
      </w:pPr>
      <w:bookmarkStart w:id="0" w:name="_GoBack"/>
      <w:bookmarkEnd w:id="0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40"/>
        <w:gridCol w:w="2341"/>
      </w:tblGrid>
      <w:tr w:rsidR="00F420B6" w:rsidRPr="000816A8">
        <w:tc>
          <w:tcPr>
            <w:tcW w:w="4799" w:type="dxa"/>
            <w:gridSpan w:val="2"/>
          </w:tcPr>
          <w:p w:rsidR="00F420B6" w:rsidRPr="00DA2D10" w:rsidRDefault="00F420B6" w:rsidP="00B4373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2D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 GRUBU</w:t>
            </w:r>
          </w:p>
          <w:p w:rsidR="00F420B6" w:rsidRPr="00C505DE" w:rsidRDefault="00F420B6" w:rsidP="00B4373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ADI SOYADI:</w:t>
            </w:r>
          </w:p>
          <w:p w:rsidR="00F420B6" w:rsidRPr="00C505DE" w:rsidRDefault="00F420B6" w:rsidP="00B4373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SINIF ve NO  :</w:t>
            </w:r>
          </w:p>
          <w:p w:rsidR="00F420B6" w:rsidRDefault="00F420B6" w:rsidP="00B4373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ALDIĞI NOT:</w:t>
            </w:r>
          </w:p>
          <w:p w:rsidR="00F420B6" w:rsidRPr="00B43735" w:rsidRDefault="00F420B6" w:rsidP="00B4373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6"/>
                <w:szCs w:val="6"/>
              </w:rPr>
            </w:pPr>
          </w:p>
        </w:tc>
      </w:tr>
      <w:tr w:rsidR="00F420B6" w:rsidRPr="000816A8">
        <w:trPr>
          <w:trHeight w:val="2957"/>
        </w:trPr>
        <w:tc>
          <w:tcPr>
            <w:tcW w:w="2399" w:type="dxa"/>
          </w:tcPr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left="426" w:hanging="426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</w:tc>
        <w:tc>
          <w:tcPr>
            <w:tcW w:w="2400" w:type="dxa"/>
          </w:tcPr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3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3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</w:tc>
      </w:tr>
    </w:tbl>
    <w:p w:rsidR="00F420B6" w:rsidRPr="00B20C17" w:rsidRDefault="00F420B6" w:rsidP="00C505DE">
      <w:pPr>
        <w:pStyle w:val="ListParagraph"/>
        <w:ind w:left="1416"/>
      </w:pPr>
    </w:p>
    <w:p w:rsidR="00F420B6" w:rsidRPr="00B20C17" w:rsidRDefault="00F420B6" w:rsidP="003C52F4">
      <w:pPr>
        <w:pStyle w:val="ListParagraph"/>
      </w:pPr>
    </w:p>
    <w:sectPr w:rsidR="00F420B6" w:rsidRPr="00B20C17" w:rsidSect="00B20C17">
      <w:pgSz w:w="11906" w:h="16838"/>
      <w:pgMar w:top="1134" w:right="1417" w:bottom="1417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ickham Script Pro Regular Tur">
    <w:panose1 w:val="00000000000000000000"/>
    <w:charset w:val="A2"/>
    <w:family w:val="script"/>
    <w:notTrueType/>
    <w:pitch w:val="variable"/>
    <w:sig w:usb0="00000005" w:usb1="00000000" w:usb2="00000000" w:usb3="00000000" w:csb0="00000010" w:csb1="00000000"/>
  </w:font>
  <w:font w:name="Bickham Script Pro Regular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76146"/>
    <w:multiLevelType w:val="hybridMultilevel"/>
    <w:tmpl w:val="CC708CF6"/>
    <w:lvl w:ilvl="0" w:tplc="214A695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C93F59"/>
    <w:multiLevelType w:val="hybridMultilevel"/>
    <w:tmpl w:val="8050FD5E"/>
    <w:lvl w:ilvl="0" w:tplc="5768CD3E">
      <w:start w:val="1"/>
      <w:numFmt w:val="upperLetter"/>
      <w:lvlText w:val="%1)"/>
      <w:lvlJc w:val="left"/>
      <w:pPr>
        <w:ind w:left="65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72" w:hanging="360"/>
      </w:pPr>
    </w:lvl>
    <w:lvl w:ilvl="2" w:tplc="041F001B">
      <w:start w:val="1"/>
      <w:numFmt w:val="lowerRoman"/>
      <w:lvlText w:val="%3."/>
      <w:lvlJc w:val="right"/>
      <w:pPr>
        <w:ind w:left="2092" w:hanging="180"/>
      </w:pPr>
    </w:lvl>
    <w:lvl w:ilvl="3" w:tplc="041F000F">
      <w:start w:val="1"/>
      <w:numFmt w:val="decimal"/>
      <w:lvlText w:val="%4."/>
      <w:lvlJc w:val="left"/>
      <w:pPr>
        <w:ind w:left="2812" w:hanging="360"/>
      </w:pPr>
    </w:lvl>
    <w:lvl w:ilvl="4" w:tplc="041F0019">
      <w:start w:val="1"/>
      <w:numFmt w:val="lowerLetter"/>
      <w:lvlText w:val="%5."/>
      <w:lvlJc w:val="left"/>
      <w:pPr>
        <w:ind w:left="3532" w:hanging="360"/>
      </w:pPr>
    </w:lvl>
    <w:lvl w:ilvl="5" w:tplc="041F001B">
      <w:start w:val="1"/>
      <w:numFmt w:val="lowerRoman"/>
      <w:lvlText w:val="%6."/>
      <w:lvlJc w:val="right"/>
      <w:pPr>
        <w:ind w:left="4252" w:hanging="180"/>
      </w:pPr>
    </w:lvl>
    <w:lvl w:ilvl="6" w:tplc="041F000F">
      <w:start w:val="1"/>
      <w:numFmt w:val="decimal"/>
      <w:lvlText w:val="%7."/>
      <w:lvlJc w:val="left"/>
      <w:pPr>
        <w:ind w:left="4972" w:hanging="360"/>
      </w:pPr>
    </w:lvl>
    <w:lvl w:ilvl="7" w:tplc="041F0019">
      <w:start w:val="1"/>
      <w:numFmt w:val="lowerLetter"/>
      <w:lvlText w:val="%8."/>
      <w:lvlJc w:val="left"/>
      <w:pPr>
        <w:ind w:left="5692" w:hanging="360"/>
      </w:pPr>
    </w:lvl>
    <w:lvl w:ilvl="8" w:tplc="041F001B">
      <w:start w:val="1"/>
      <w:numFmt w:val="lowerRoman"/>
      <w:lvlText w:val="%9."/>
      <w:lvlJc w:val="right"/>
      <w:pPr>
        <w:ind w:left="6412" w:hanging="180"/>
      </w:pPr>
    </w:lvl>
  </w:abstractNum>
  <w:abstractNum w:abstractNumId="2">
    <w:nsid w:val="1CDF45EA"/>
    <w:multiLevelType w:val="hybridMultilevel"/>
    <w:tmpl w:val="2FDA0360"/>
    <w:lvl w:ilvl="0" w:tplc="69B81990">
      <w:start w:val="1"/>
      <w:numFmt w:val="upperLetter"/>
      <w:lvlText w:val="%1)"/>
      <w:lvlJc w:val="left"/>
      <w:pPr>
        <w:ind w:left="65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72" w:hanging="360"/>
      </w:pPr>
    </w:lvl>
    <w:lvl w:ilvl="2" w:tplc="041F001B">
      <w:start w:val="1"/>
      <w:numFmt w:val="lowerRoman"/>
      <w:lvlText w:val="%3."/>
      <w:lvlJc w:val="right"/>
      <w:pPr>
        <w:ind w:left="2092" w:hanging="180"/>
      </w:pPr>
    </w:lvl>
    <w:lvl w:ilvl="3" w:tplc="041F000F">
      <w:start w:val="1"/>
      <w:numFmt w:val="decimal"/>
      <w:lvlText w:val="%4."/>
      <w:lvlJc w:val="left"/>
      <w:pPr>
        <w:ind w:left="2812" w:hanging="360"/>
      </w:pPr>
    </w:lvl>
    <w:lvl w:ilvl="4" w:tplc="041F0019">
      <w:start w:val="1"/>
      <w:numFmt w:val="lowerLetter"/>
      <w:lvlText w:val="%5."/>
      <w:lvlJc w:val="left"/>
      <w:pPr>
        <w:ind w:left="3532" w:hanging="360"/>
      </w:pPr>
    </w:lvl>
    <w:lvl w:ilvl="5" w:tplc="041F001B">
      <w:start w:val="1"/>
      <w:numFmt w:val="lowerRoman"/>
      <w:lvlText w:val="%6."/>
      <w:lvlJc w:val="right"/>
      <w:pPr>
        <w:ind w:left="4252" w:hanging="180"/>
      </w:pPr>
    </w:lvl>
    <w:lvl w:ilvl="6" w:tplc="041F000F">
      <w:start w:val="1"/>
      <w:numFmt w:val="decimal"/>
      <w:lvlText w:val="%7."/>
      <w:lvlJc w:val="left"/>
      <w:pPr>
        <w:ind w:left="4972" w:hanging="360"/>
      </w:pPr>
    </w:lvl>
    <w:lvl w:ilvl="7" w:tplc="041F0019">
      <w:start w:val="1"/>
      <w:numFmt w:val="lowerLetter"/>
      <w:lvlText w:val="%8."/>
      <w:lvlJc w:val="left"/>
      <w:pPr>
        <w:ind w:left="5692" w:hanging="360"/>
      </w:pPr>
    </w:lvl>
    <w:lvl w:ilvl="8" w:tplc="041F001B">
      <w:start w:val="1"/>
      <w:numFmt w:val="lowerRoman"/>
      <w:lvlText w:val="%9."/>
      <w:lvlJc w:val="right"/>
      <w:pPr>
        <w:ind w:left="6412" w:hanging="180"/>
      </w:pPr>
    </w:lvl>
  </w:abstractNum>
  <w:abstractNum w:abstractNumId="3">
    <w:nsid w:val="1EAE2D95"/>
    <w:multiLevelType w:val="hybridMultilevel"/>
    <w:tmpl w:val="160AF302"/>
    <w:lvl w:ilvl="0" w:tplc="267826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2E4BC6"/>
    <w:multiLevelType w:val="hybridMultilevel"/>
    <w:tmpl w:val="B3F2E1EA"/>
    <w:lvl w:ilvl="0" w:tplc="C2BC3F3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337952"/>
    <w:multiLevelType w:val="hybridMultilevel"/>
    <w:tmpl w:val="7E3E6F04"/>
    <w:lvl w:ilvl="0" w:tplc="1D7EB32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997B8C"/>
    <w:multiLevelType w:val="hybridMultilevel"/>
    <w:tmpl w:val="026AEE36"/>
    <w:lvl w:ilvl="0" w:tplc="FDBCC9F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C9291B"/>
    <w:multiLevelType w:val="hybridMultilevel"/>
    <w:tmpl w:val="7D6616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2930FC"/>
    <w:multiLevelType w:val="hybridMultilevel"/>
    <w:tmpl w:val="D37003FE"/>
    <w:lvl w:ilvl="0" w:tplc="FBC2F79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70F46C5"/>
    <w:multiLevelType w:val="hybridMultilevel"/>
    <w:tmpl w:val="C2B64DA4"/>
    <w:lvl w:ilvl="0" w:tplc="D032AB22">
      <w:start w:val="1"/>
      <w:numFmt w:val="upperLetter"/>
      <w:lvlText w:val="%1)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9B72CA2"/>
    <w:multiLevelType w:val="hybridMultilevel"/>
    <w:tmpl w:val="784211BC"/>
    <w:lvl w:ilvl="0" w:tplc="F95492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7B0C5C"/>
    <w:multiLevelType w:val="hybridMultilevel"/>
    <w:tmpl w:val="96363414"/>
    <w:lvl w:ilvl="0" w:tplc="9EB6149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F5D7602"/>
    <w:multiLevelType w:val="hybridMultilevel"/>
    <w:tmpl w:val="F3F0F8D6"/>
    <w:lvl w:ilvl="0" w:tplc="598485D0">
      <w:start w:val="1"/>
      <w:numFmt w:val="upperLetter"/>
      <w:lvlText w:val="%1)"/>
      <w:lvlJc w:val="left"/>
      <w:pPr>
        <w:ind w:left="65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72" w:hanging="360"/>
      </w:pPr>
    </w:lvl>
    <w:lvl w:ilvl="2" w:tplc="041F001B">
      <w:start w:val="1"/>
      <w:numFmt w:val="lowerRoman"/>
      <w:lvlText w:val="%3."/>
      <w:lvlJc w:val="right"/>
      <w:pPr>
        <w:ind w:left="2092" w:hanging="180"/>
      </w:pPr>
    </w:lvl>
    <w:lvl w:ilvl="3" w:tplc="041F000F">
      <w:start w:val="1"/>
      <w:numFmt w:val="decimal"/>
      <w:lvlText w:val="%4."/>
      <w:lvlJc w:val="left"/>
      <w:pPr>
        <w:ind w:left="2812" w:hanging="360"/>
      </w:pPr>
    </w:lvl>
    <w:lvl w:ilvl="4" w:tplc="041F0019">
      <w:start w:val="1"/>
      <w:numFmt w:val="lowerLetter"/>
      <w:lvlText w:val="%5."/>
      <w:lvlJc w:val="left"/>
      <w:pPr>
        <w:ind w:left="3532" w:hanging="360"/>
      </w:pPr>
    </w:lvl>
    <w:lvl w:ilvl="5" w:tplc="041F001B">
      <w:start w:val="1"/>
      <w:numFmt w:val="lowerRoman"/>
      <w:lvlText w:val="%6."/>
      <w:lvlJc w:val="right"/>
      <w:pPr>
        <w:ind w:left="4252" w:hanging="180"/>
      </w:pPr>
    </w:lvl>
    <w:lvl w:ilvl="6" w:tplc="041F000F">
      <w:start w:val="1"/>
      <w:numFmt w:val="decimal"/>
      <w:lvlText w:val="%7."/>
      <w:lvlJc w:val="left"/>
      <w:pPr>
        <w:ind w:left="4972" w:hanging="360"/>
      </w:pPr>
    </w:lvl>
    <w:lvl w:ilvl="7" w:tplc="041F0019">
      <w:start w:val="1"/>
      <w:numFmt w:val="lowerLetter"/>
      <w:lvlText w:val="%8."/>
      <w:lvlJc w:val="left"/>
      <w:pPr>
        <w:ind w:left="5692" w:hanging="360"/>
      </w:pPr>
    </w:lvl>
    <w:lvl w:ilvl="8" w:tplc="041F001B">
      <w:start w:val="1"/>
      <w:numFmt w:val="lowerRoman"/>
      <w:lvlText w:val="%9."/>
      <w:lvlJc w:val="right"/>
      <w:pPr>
        <w:ind w:left="6412" w:hanging="180"/>
      </w:pPr>
    </w:lvl>
  </w:abstractNum>
  <w:abstractNum w:abstractNumId="13">
    <w:nsid w:val="5EE00377"/>
    <w:multiLevelType w:val="hybridMultilevel"/>
    <w:tmpl w:val="74B4AEDC"/>
    <w:lvl w:ilvl="0" w:tplc="FBF0F3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77F0D90"/>
    <w:multiLevelType w:val="hybridMultilevel"/>
    <w:tmpl w:val="AC5A984A"/>
    <w:lvl w:ilvl="0" w:tplc="F186521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ACB01AB"/>
    <w:multiLevelType w:val="hybridMultilevel"/>
    <w:tmpl w:val="30FEF2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A410C5"/>
    <w:multiLevelType w:val="hybridMultilevel"/>
    <w:tmpl w:val="88245BE4"/>
    <w:lvl w:ilvl="0" w:tplc="41689EB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2"/>
  </w:num>
  <w:num w:numId="3">
    <w:abstractNumId w:val="12"/>
  </w:num>
  <w:num w:numId="4">
    <w:abstractNumId w:val="1"/>
  </w:num>
  <w:num w:numId="5">
    <w:abstractNumId w:val="16"/>
  </w:num>
  <w:num w:numId="6">
    <w:abstractNumId w:val="8"/>
  </w:num>
  <w:num w:numId="7">
    <w:abstractNumId w:val="6"/>
  </w:num>
  <w:num w:numId="8">
    <w:abstractNumId w:val="9"/>
  </w:num>
  <w:num w:numId="9">
    <w:abstractNumId w:val="14"/>
  </w:num>
  <w:num w:numId="10">
    <w:abstractNumId w:val="5"/>
  </w:num>
  <w:num w:numId="11">
    <w:abstractNumId w:val="4"/>
  </w:num>
  <w:num w:numId="12">
    <w:abstractNumId w:val="0"/>
  </w:num>
  <w:num w:numId="13">
    <w:abstractNumId w:val="13"/>
  </w:num>
  <w:num w:numId="14">
    <w:abstractNumId w:val="11"/>
  </w:num>
  <w:num w:numId="15">
    <w:abstractNumId w:val="10"/>
  </w:num>
  <w:num w:numId="16">
    <w:abstractNumId w:val="3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7365"/>
    <w:rsid w:val="0001625A"/>
    <w:rsid w:val="00074123"/>
    <w:rsid w:val="000816A8"/>
    <w:rsid w:val="000945A9"/>
    <w:rsid w:val="000D46F8"/>
    <w:rsid w:val="000D69E3"/>
    <w:rsid w:val="000E65C4"/>
    <w:rsid w:val="000F7FA2"/>
    <w:rsid w:val="00131B27"/>
    <w:rsid w:val="00162DB7"/>
    <w:rsid w:val="00230940"/>
    <w:rsid w:val="00236E80"/>
    <w:rsid w:val="00246212"/>
    <w:rsid w:val="00276469"/>
    <w:rsid w:val="002A20CC"/>
    <w:rsid w:val="002A784B"/>
    <w:rsid w:val="002E7365"/>
    <w:rsid w:val="00390997"/>
    <w:rsid w:val="003946B6"/>
    <w:rsid w:val="003B0588"/>
    <w:rsid w:val="003B1708"/>
    <w:rsid w:val="003C52F4"/>
    <w:rsid w:val="003E6EE3"/>
    <w:rsid w:val="003F6B1C"/>
    <w:rsid w:val="004B4D43"/>
    <w:rsid w:val="004E1DD9"/>
    <w:rsid w:val="00517313"/>
    <w:rsid w:val="00525FFE"/>
    <w:rsid w:val="00531A74"/>
    <w:rsid w:val="005553EC"/>
    <w:rsid w:val="005967BD"/>
    <w:rsid w:val="005A7B0B"/>
    <w:rsid w:val="005D1FCE"/>
    <w:rsid w:val="005D3DE6"/>
    <w:rsid w:val="0061290D"/>
    <w:rsid w:val="00650D09"/>
    <w:rsid w:val="00654A5D"/>
    <w:rsid w:val="006E4279"/>
    <w:rsid w:val="007066EE"/>
    <w:rsid w:val="00735910"/>
    <w:rsid w:val="007E1DB3"/>
    <w:rsid w:val="00872B08"/>
    <w:rsid w:val="00875143"/>
    <w:rsid w:val="008A3211"/>
    <w:rsid w:val="008D544A"/>
    <w:rsid w:val="00920D09"/>
    <w:rsid w:val="0095516E"/>
    <w:rsid w:val="009C6A19"/>
    <w:rsid w:val="009E6545"/>
    <w:rsid w:val="009F2097"/>
    <w:rsid w:val="00A14AC5"/>
    <w:rsid w:val="00A252E2"/>
    <w:rsid w:val="00A36274"/>
    <w:rsid w:val="00A71226"/>
    <w:rsid w:val="00A94403"/>
    <w:rsid w:val="00AF23E2"/>
    <w:rsid w:val="00B02139"/>
    <w:rsid w:val="00B20C17"/>
    <w:rsid w:val="00B43735"/>
    <w:rsid w:val="00B83896"/>
    <w:rsid w:val="00BB010A"/>
    <w:rsid w:val="00C505DE"/>
    <w:rsid w:val="00C62661"/>
    <w:rsid w:val="00C73749"/>
    <w:rsid w:val="00CB3B9B"/>
    <w:rsid w:val="00D219E1"/>
    <w:rsid w:val="00D57BC7"/>
    <w:rsid w:val="00D6443C"/>
    <w:rsid w:val="00DA2D10"/>
    <w:rsid w:val="00DA53CF"/>
    <w:rsid w:val="00DC682F"/>
    <w:rsid w:val="00E13CC8"/>
    <w:rsid w:val="00E2659F"/>
    <w:rsid w:val="00E55FE2"/>
    <w:rsid w:val="00F264E0"/>
    <w:rsid w:val="00F420B6"/>
    <w:rsid w:val="00F50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DB3"/>
    <w:pPr>
      <w:spacing w:after="160" w:line="259" w:lineRule="auto"/>
    </w:pPr>
    <w:rPr>
      <w:rFonts w:cs="Calibri"/>
      <w:lang w:eastAsia="en-US"/>
    </w:rPr>
  </w:style>
  <w:style w:type="paragraph" w:styleId="Heading5">
    <w:name w:val="heading 5"/>
    <w:basedOn w:val="Normal"/>
    <w:link w:val="Heading5Char"/>
    <w:uiPriority w:val="99"/>
    <w:qFormat/>
    <w:rsid w:val="002E736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2E7365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NormalWeb">
    <w:name w:val="Normal (Web)"/>
    <w:basedOn w:val="Normal"/>
    <w:uiPriority w:val="99"/>
    <w:semiHidden/>
    <w:rsid w:val="002E7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trong">
    <w:name w:val="Strong"/>
    <w:basedOn w:val="DefaultParagraphFont"/>
    <w:uiPriority w:val="99"/>
    <w:qFormat/>
    <w:rsid w:val="002E7365"/>
    <w:rPr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2E7365"/>
  </w:style>
  <w:style w:type="character" w:styleId="Hyperlink">
    <w:name w:val="Hyperlink"/>
    <w:basedOn w:val="DefaultParagraphFont"/>
    <w:uiPriority w:val="99"/>
    <w:semiHidden/>
    <w:rsid w:val="002E7365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D219E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55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3</Pages>
  <Words>672</Words>
  <Characters>3836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</dc:creator>
  <cp:keywords/>
  <dc:description/>
  <cp:lastModifiedBy>eda</cp:lastModifiedBy>
  <cp:revision>22</cp:revision>
  <dcterms:created xsi:type="dcterms:W3CDTF">2013-05-20T17:15:00Z</dcterms:created>
  <dcterms:modified xsi:type="dcterms:W3CDTF">2013-05-21T20:38:00Z</dcterms:modified>
</cp:coreProperties>
</file>