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44E" w:rsidRDefault="009E244E" w:rsidP="0085269B">
      <w:r>
        <w:rPr>
          <w:noProof/>
        </w:rPr>
        <w:pict>
          <v:roundrect id="Yuvarlatılmış Dikdörtgen 350" o:spid="_x0000_s1027" style="position:absolute;margin-left:-44.6pt;margin-top:-29.65pt;width:516pt;height:30pt;z-index:251722752;visibility:visible;v-text-anchor:middle" arcsize="10923f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E244E" w:rsidRPr="00A74F24" w:rsidRDefault="009E244E" w:rsidP="00A07B5D">
                  <w:pPr>
                    <w:jc w:val="center"/>
                    <w:rPr>
                      <w:rFonts w:ascii="Hand writing Mutlu" w:hAnsi="Hand writing Mutlu" w:cs="Hand writing Mutlu"/>
                      <w:b/>
                      <w:bCs/>
                    </w:rPr>
                  </w:pPr>
                  <w:r w:rsidRPr="00A74F24">
                    <w:rPr>
                      <w:rFonts w:ascii="Hand writing Mutlu" w:hAnsi="Hand writing Mutlu" w:cs="Hand writing Mutlu"/>
                      <w:b/>
                      <w:bCs/>
                    </w:rPr>
                    <w:t xml:space="preserve">1. SINIF </w:t>
                  </w:r>
                  <w:r w:rsidRPr="00A74F24">
                    <w:rPr>
                      <w:b/>
                      <w:bCs/>
                    </w:rPr>
                    <w:t>–</w:t>
                  </w:r>
                  <w:r w:rsidRPr="00A74F24">
                    <w:rPr>
                      <w:rFonts w:ascii="Hand writing Mutlu" w:hAnsi="Hand writing Mutlu" w:cs="Hand writing Mutlu"/>
                      <w:b/>
                      <w:bCs/>
                    </w:rPr>
                    <w:t xml:space="preserve"> 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</w:rPr>
                    <w:t>D</w:t>
                  </w:r>
                  <w:r w:rsidRPr="00A74F24">
                    <w:rPr>
                      <w:rFonts w:ascii="Hand writing Mutlu" w:hAnsi="Hand writing Mutlu" w:cs="Hand writing Mutlu"/>
                      <w:b/>
                      <w:bCs/>
                    </w:rPr>
                    <w:t xml:space="preserve"> SESİ KELİME ve CÜMLE ETKİNLİĞİ</w:t>
                  </w:r>
                </w:p>
              </w:txbxContent>
            </v:textbox>
          </v:roundrect>
        </w:pict>
      </w:r>
    </w:p>
    <w:p w:rsidR="009E244E" w:rsidRDefault="009E244E" w:rsidP="0085269B">
      <w:r>
        <w:rPr>
          <w:noProof/>
        </w:rPr>
        <w:pict>
          <v:rect id="Dikdörtgen 139" o:spid="_x0000_s1028" style="position:absolute;margin-left:416.65pt;margin-top:-4.1pt;width:63pt;height:30.75pt;z-index:251614208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029" type="#_x0000_t13" style="position:absolute;margin-left:400.15pt;margin-top:3.4pt;width:16.5pt;height:16.5pt;z-index:251611136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30" style="position:absolute;margin-left:336.35pt;margin-top:-16.85pt;width:63.75pt;height:59.25pt;z-index:251620352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CA56D0" w:rsidRDefault="009E244E" w:rsidP="00E942B0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li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2" o:spid="_x0000_s1031" type="#_x0000_t13" style="position:absolute;margin-left:319.9pt;margin-top:3.4pt;width:16.5pt;height:16.5pt;z-index:25161011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032" style="position:absolute;margin-left:312.4pt;margin-top:7.15pt;width:7.5pt;height:134.25pt;z-index:251606016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33" style="position:absolute;margin-left:65.6pt;margin-top:-16.85pt;width:63.75pt;height:59.25pt;z-index:251595776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E942B0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E942B0"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mar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5" o:spid="_x0000_s1034" type="#_x0000_t13" style="position:absolute;margin-left:129.35pt;margin-top:3.4pt;width:14.25pt;height:16.5pt;z-index:25159987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035" style="position:absolute;margin-left:143.65pt;margin-top:-4.1pt;width:63pt;height:30.75pt;z-index:25160089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036" style="position:absolute;margin-left:41.65pt;margin-top:7.15pt;width:7.5pt;height:134.25pt;z-index:25159372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037" type="#_x0000_t13" style="position:absolute;margin-left:49.15pt;margin-top:3.4pt;width:16.5pt;height:16.5pt;z-index:25159680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E244E" w:rsidRDefault="009E244E" w:rsidP="0085269B">
      <w:r>
        <w:rPr>
          <w:noProof/>
        </w:rPr>
        <w:pict>
          <v:oval id="Oval 266" o:spid="_x0000_s1038" style="position:absolute;margin-left:336.35pt;margin-top:16.95pt;width:63.75pt;height:59.25pt;z-index:251621376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CA56D0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rin</w:t>
                  </w:r>
                </w:p>
              </w:txbxContent>
            </v:textbox>
          </v:oval>
        </w:pict>
      </w:r>
      <w:r>
        <w:rPr>
          <w:noProof/>
        </w:rPr>
        <w:pict>
          <v:oval id="Oval 263" o:spid="_x0000_s1039" style="position:absolute;margin-left:226.15pt;margin-top:16.95pt;width:68.25pt;height:63.75pt;z-index:251619328;visibility:visible;v-text-anchor:midd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E244E" w:rsidRPr="001854F3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de</w:t>
                  </w:r>
                </w:p>
              </w:txbxContent>
            </v:textbox>
          </v:oval>
        </w:pict>
      </w:r>
      <w:r>
        <w:rPr>
          <w:noProof/>
        </w:rPr>
        <w:pict>
          <v:oval id="Oval 154" o:spid="_x0000_s1040" style="position:absolute;margin-left:-44.6pt;margin-top:16.95pt;width:68.25pt;height:63.75pt;z-index:25159270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E244E" w:rsidRPr="00D9290F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b/>
                      <w:bCs/>
                      <w:sz w:val="36"/>
                      <w:szCs w:val="36"/>
                    </w:rPr>
                    <w:t>da</w:t>
                  </w:r>
                </w:p>
              </w:txbxContent>
            </v:textbox>
          </v:oval>
        </w:pict>
      </w:r>
      <w:r>
        <w:rPr>
          <w:noProof/>
        </w:rPr>
        <w:pict>
          <v:oval id="Oval 261" o:spid="_x0000_s1041" style="position:absolute;margin-left:65.6pt;margin-top:18.45pt;width:63.75pt;height:59.25pt;z-index:251617280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CA56D0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na</w:t>
                  </w:r>
                </w:p>
              </w:txbxContent>
            </v:textbox>
          </v:oval>
        </w:pict>
      </w:r>
    </w:p>
    <w:p w:rsidR="009E244E" w:rsidRDefault="009E244E" w:rsidP="0085269B">
      <w:r>
        <w:rPr>
          <w:noProof/>
        </w:rPr>
        <w:pict>
          <v:rect id="Dikdörtgen 149" o:spid="_x0000_s1042" style="position:absolute;margin-left:416.65pt;margin-top:2.75pt;width:63pt;height:30.75pt;z-index:251615232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043" type="#_x0000_t13" style="position:absolute;margin-left:400.15pt;margin-top:14pt;width:16.5pt;height:16.5pt;z-index:25161216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044" type="#_x0000_t13" style="position:absolute;margin-left:319.9pt;margin-top:16.25pt;width:16.5pt;height:16.5pt;z-index:25160908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045" style="position:absolute;margin-left:294.4pt;margin-top:20pt;width:18pt;height:8.25pt;z-index:25160704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046" style="position:absolute;margin-left:143.65pt;margin-top:6.5pt;width:63pt;height:30.75pt;z-index:25160192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047" type="#_x0000_t13" style="position:absolute;margin-left:127.15pt;margin-top:14pt;width:16.5pt;height:16.5pt;z-index:25160396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048" style="position:absolute;margin-left:23.65pt;margin-top:20pt;width:18pt;height:8.25pt;z-index:251594752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049" type="#_x0000_t13" style="position:absolute;margin-left:49.15pt;margin-top:17pt;width:16.5pt;height:16.5pt;z-index:25159782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E244E" w:rsidRDefault="009E244E" w:rsidP="0085269B"/>
    <w:p w:rsidR="009E244E" w:rsidRDefault="009E244E" w:rsidP="0085269B">
      <w:r>
        <w:rPr>
          <w:noProof/>
        </w:rPr>
        <w:pict>
          <v:rect id="Dikdörtgen 164" o:spid="_x0000_s1050" style="position:absolute;margin-left:416.65pt;margin-top:17.15pt;width:63pt;height:30.75pt;z-index:25161625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051" type="#_x0000_t13" style="position:absolute;margin-left:400.15pt;margin-top:23.15pt;width:16.5pt;height:16.5pt;z-index:25161318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52" style="position:absolute;margin-left:336.35pt;margin-top:-.1pt;width:63.75pt;height:59.25pt;z-index:251622400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A07B5D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b/>
                      <w:bCs/>
                      <w:sz w:val="32"/>
                      <w:szCs w:val="32"/>
                    </w:rPr>
                    <w:t>mek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62" o:spid="_x0000_s1053" style="position:absolute;margin-left:143.65pt;margin-top:17.15pt;width:63pt;height:30.75pt;z-index:25160294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54" style="position:absolute;margin-left:65.6pt;margin-top:1.4pt;width:63.75pt;height:59.25pt;z-index:25161830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E942B0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E942B0"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yan</w:t>
                  </w:r>
                </w:p>
              </w:txbxContent>
            </v:textbox>
          </v:oval>
        </w:pict>
      </w:r>
    </w:p>
    <w:p w:rsidR="009E244E" w:rsidRDefault="009E244E" w:rsidP="0085269B">
      <w:r>
        <w:rPr>
          <w:noProof/>
        </w:rPr>
        <w:pict>
          <v:shape id="Sağ Ok 166" o:spid="_x0000_s1055" type="#_x0000_t13" style="position:absolute;margin-left:319.9pt;margin-top:.7pt;width:16.5pt;height:16.5pt;z-index:25160806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056" type="#_x0000_t13" style="position:absolute;margin-left:127.15pt;margin-top:1.45pt;width:16.5pt;height:16.5pt;z-index:25160499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057" type="#_x0000_t13" style="position:absolute;margin-left:49.15pt;margin-top:1.45pt;width:16.5pt;height:16.5pt;z-index:25159884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E244E" w:rsidRDefault="009E244E" w:rsidP="0085269B"/>
    <w:p w:rsidR="009E244E" w:rsidRDefault="009E244E" w:rsidP="0085269B"/>
    <w:p w:rsidR="009E244E" w:rsidRDefault="009E244E" w:rsidP="0085269B"/>
    <w:p w:rsidR="009E244E" w:rsidRDefault="009E244E" w:rsidP="0085269B">
      <w:r>
        <w:rPr>
          <w:noProof/>
        </w:rPr>
        <w:pict>
          <v:rect id="Dikdörtgen 268" o:spid="_x0000_s1058" style="position:absolute;margin-left:416.65pt;margin-top:-4.1pt;width:63pt;height:30.75pt;z-index:251644928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059" type="#_x0000_t13" style="position:absolute;margin-left:400.15pt;margin-top:3.4pt;width:16.5pt;height:16.5pt;z-index:251641856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60" style="position:absolute;margin-left:336.35pt;margin-top:-16.85pt;width:63.75pt;height:59.25pt;z-index:251651072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CA56D0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le</w:t>
                  </w:r>
                  <w:r w:rsidRPr="00CA56D0"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k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1" o:spid="_x0000_s1061" type="#_x0000_t13" style="position:absolute;margin-left:319.9pt;margin-top:3.4pt;width:16.5pt;height:16.5pt;z-index:25164083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062" style="position:absolute;margin-left:312.4pt;margin-top:7.15pt;width:7.5pt;height:134.25pt;z-index:251636736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63" style="position:absolute;margin-left:65.6pt;margin-top:-16.85pt;width:63.75pt;height:59.25pt;z-index:251626496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CA56D0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lar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4" o:spid="_x0000_s1064" type="#_x0000_t13" style="position:absolute;margin-left:129.35pt;margin-top:3.4pt;width:14.25pt;height:16.5pt;z-index:25163059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065" style="position:absolute;margin-left:143.65pt;margin-top:-4.1pt;width:63pt;height:30.75pt;z-index:25163161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066" style="position:absolute;margin-left:41.65pt;margin-top:7.15pt;width:7.5pt;height:134.25pt;z-index:25162444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067" type="#_x0000_t13" style="position:absolute;margin-left:49.15pt;margin-top:3.4pt;width:16.5pt;height:16.5pt;z-index:25162752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E244E" w:rsidRDefault="009E244E" w:rsidP="0085269B">
      <w:r>
        <w:rPr>
          <w:noProof/>
        </w:rPr>
        <w:pict>
          <v:oval id="Oval 278" o:spid="_x0000_s1068" style="position:absolute;margin-left:336.35pt;margin-top:16.95pt;width:63.75pt;height:59.25pt;z-index:251652096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CA56D0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rek</w:t>
                  </w:r>
                </w:p>
              </w:txbxContent>
            </v:textbox>
          </v:oval>
        </w:pict>
      </w:r>
      <w:r>
        <w:rPr>
          <w:noProof/>
        </w:rPr>
        <w:pict>
          <v:oval id="Oval 279" o:spid="_x0000_s1069" style="position:absolute;margin-left:226.15pt;margin-top:16.95pt;width:68.25pt;height:63.75pt;z-index:251650048;visibility:visible;v-text-anchor:midd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E244E" w:rsidRPr="001854F3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di</w:t>
                  </w:r>
                </w:p>
              </w:txbxContent>
            </v:textbox>
          </v:oval>
        </w:pict>
      </w:r>
      <w:r>
        <w:rPr>
          <w:noProof/>
        </w:rPr>
        <w:pict>
          <v:oval id="Oval 280" o:spid="_x0000_s1070" style="position:absolute;margin-left:-44.6pt;margin-top:16.95pt;width:68.25pt;height:63.75pt;z-index:25162342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E244E" w:rsidRPr="001854F3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do</w:t>
                  </w:r>
                </w:p>
              </w:txbxContent>
            </v:textbox>
          </v:oval>
        </w:pict>
      </w:r>
      <w:r>
        <w:rPr>
          <w:noProof/>
        </w:rPr>
        <w:pict>
          <v:oval id="Oval 281" o:spid="_x0000_s1071" style="position:absolute;margin-left:65.6pt;margin-top:18.45pt;width:63.75pt;height:59.25pt;z-index:251648000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CA56D0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lu</w:t>
                  </w:r>
                </w:p>
              </w:txbxContent>
            </v:textbox>
          </v:oval>
        </w:pict>
      </w:r>
    </w:p>
    <w:p w:rsidR="009E244E" w:rsidRDefault="009E244E" w:rsidP="0085269B">
      <w:r>
        <w:rPr>
          <w:noProof/>
        </w:rPr>
        <w:pict>
          <v:rect id="Dikdörtgen 282" o:spid="_x0000_s1072" style="position:absolute;margin-left:416.65pt;margin-top:2.75pt;width:63pt;height:30.75pt;z-index:251645952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073" type="#_x0000_t13" style="position:absolute;margin-left:400.15pt;margin-top:14pt;width:16.5pt;height:16.5pt;z-index:25164288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074" type="#_x0000_t13" style="position:absolute;margin-left:319.9pt;margin-top:16.25pt;width:16.5pt;height:16.5pt;z-index:25163980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075" style="position:absolute;margin-left:294.4pt;margin-top:20pt;width:18pt;height:8.25pt;z-index:25163776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076" style="position:absolute;margin-left:143.65pt;margin-top:6.5pt;width:63pt;height:30.75pt;z-index:25163264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077" type="#_x0000_t13" style="position:absolute;margin-left:127.15pt;margin-top:14pt;width:16.5pt;height:16.5pt;z-index:25163468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078" style="position:absolute;margin-left:23.65pt;margin-top:20pt;width:18pt;height:8.25pt;z-index:251625472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079" type="#_x0000_t13" style="position:absolute;margin-left:49.15pt;margin-top:17pt;width:16.5pt;height:16.5pt;z-index:25162854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E244E" w:rsidRDefault="009E244E" w:rsidP="0085269B"/>
    <w:p w:rsidR="009E244E" w:rsidRDefault="009E244E" w:rsidP="0085269B">
      <w:r>
        <w:rPr>
          <w:noProof/>
        </w:rPr>
        <w:pict>
          <v:rect id="Dikdörtgen 290" o:spid="_x0000_s1080" style="position:absolute;margin-left:416.65pt;margin-top:17.15pt;width:63pt;height:30.75pt;z-index:25164697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081" type="#_x0000_t13" style="position:absolute;margin-left:400.15pt;margin-top:23.15pt;width:16.5pt;height:16.5pt;z-index:25164390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82" style="position:absolute;margin-left:336.35pt;margin-top:-.1pt;width:63.75pt;height:59.25pt;z-index:251653120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CA56D0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yar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293" o:spid="_x0000_s1083" style="position:absolute;margin-left:143.65pt;margin-top:17.15pt;width:63pt;height:30.75pt;z-index:25163366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84" style="position:absolute;margin-left:65.6pt;margin-top:1.4pt;width:63.75pt;height:59.25pt;z-index:25164902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E942B0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ya</w:t>
                  </w:r>
                </w:p>
              </w:txbxContent>
            </v:textbox>
          </v:oval>
        </w:pict>
      </w:r>
    </w:p>
    <w:p w:rsidR="009E244E" w:rsidRDefault="009E244E" w:rsidP="0085269B">
      <w:r>
        <w:rPr>
          <w:noProof/>
        </w:rPr>
        <w:pict>
          <v:shape id="Sağ Ok 295" o:spid="_x0000_s1085" type="#_x0000_t13" style="position:absolute;margin-left:319.9pt;margin-top:.7pt;width:16.5pt;height:16.5pt;z-index:25163878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086" type="#_x0000_t13" style="position:absolute;margin-left:127.15pt;margin-top:1.45pt;width:16.5pt;height:16.5pt;z-index:25163571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087" type="#_x0000_t13" style="position:absolute;margin-left:49.15pt;margin-top:1.45pt;width:16.5pt;height:16.5pt;z-index:25162956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E244E" w:rsidRDefault="009E244E" w:rsidP="0085269B"/>
    <w:p w:rsidR="009E244E" w:rsidRDefault="009E244E" w:rsidP="0085269B"/>
    <w:p w:rsidR="009E244E" w:rsidRDefault="009E244E" w:rsidP="0085269B"/>
    <w:p w:rsidR="009E244E" w:rsidRDefault="009E244E" w:rsidP="0085269B">
      <w:r>
        <w:rPr>
          <w:noProof/>
        </w:rPr>
        <w:pict>
          <v:rect id="Dikdörtgen 298" o:spid="_x0000_s1088" style="position:absolute;margin-left:416.65pt;margin-top:-4.1pt;width:63pt;height:30.75pt;z-index:251675648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089" type="#_x0000_t13" style="position:absolute;margin-left:400.15pt;margin-top:3.4pt;width:16.5pt;height:16.5pt;z-index:251672576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90" style="position:absolute;margin-left:336.35pt;margin-top:-16.85pt;width:63.75pt;height:59.25pt;z-index:251681792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85269B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lak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1" o:spid="_x0000_s1091" type="#_x0000_t13" style="position:absolute;margin-left:319.9pt;margin-top:3.4pt;width:16.5pt;height:16.5pt;z-index:25167155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092" style="position:absolute;margin-left:312.4pt;margin-top:7.15pt;width:7.5pt;height:134.25pt;z-index:251667456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93" style="position:absolute;margin-left:65.6pt;margin-top:-16.85pt;width:63.75pt;height:59.25pt;z-index:251657216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CA56D0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rak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4" o:spid="_x0000_s1094" type="#_x0000_t13" style="position:absolute;margin-left:129.35pt;margin-top:3.4pt;width:14.25pt;height:16.5pt;z-index:25166131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095" style="position:absolute;margin-left:143.65pt;margin-top:-4.1pt;width:63pt;height:30.75pt;z-index:25166233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096" style="position:absolute;margin-left:41.65pt;margin-top:7.15pt;width:7.5pt;height:134.25pt;z-index:25165516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097" type="#_x0000_t13" style="position:absolute;margin-left:49.15pt;margin-top:3.4pt;width:16.5pt;height:16.5pt;z-index:25165824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E244E" w:rsidRDefault="009E244E" w:rsidP="0085269B">
      <w:r>
        <w:rPr>
          <w:noProof/>
        </w:rPr>
        <w:pict>
          <v:oval id="Oval 308" o:spid="_x0000_s1098" style="position:absolute;margin-left:336.35pt;margin-top:16.95pt;width:63.75pt;height:59.25pt;z-index:251682816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8A3897" w:rsidRDefault="009E244E" w:rsidP="0085269B">
                  <w:pPr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8A3897"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mak</w:t>
                  </w:r>
                </w:p>
              </w:txbxContent>
            </v:textbox>
          </v:oval>
        </w:pict>
      </w:r>
      <w:r>
        <w:rPr>
          <w:noProof/>
        </w:rPr>
        <w:pict>
          <v:oval id="Oval 309" o:spid="_x0000_s1099" style="position:absolute;margin-left:226.15pt;margin-top:16.95pt;width:68.25pt;height:63.75pt;z-index:251680768;visibility:visible;v-text-anchor:middle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E244E" w:rsidRPr="001854F3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da</w:t>
                  </w:r>
                </w:p>
              </w:txbxContent>
            </v:textbox>
          </v:oval>
        </w:pict>
      </w:r>
      <w:r>
        <w:rPr>
          <w:noProof/>
        </w:rPr>
        <w:pict>
          <v:oval id="Oval 310" o:spid="_x0000_s1100" style="position:absolute;margin-left:-44.6pt;margin-top:16.95pt;width:68.25pt;height:63.75pt;z-index:25165414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E244E" w:rsidRPr="001854F3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du</w:t>
                  </w:r>
                </w:p>
              </w:txbxContent>
            </v:textbox>
          </v:oval>
        </w:pict>
      </w:r>
      <w:r>
        <w:rPr>
          <w:noProof/>
        </w:rPr>
        <w:pict>
          <v:oval id="Oval 311" o:spid="_x0000_s1101" style="position:absolute;margin-left:65.6pt;margin-top:18.45pt;width:63.75pt;height:59.25pt;z-index:251678720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E942B0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E942B0"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man</w:t>
                  </w:r>
                </w:p>
              </w:txbxContent>
            </v:textbox>
          </v:oval>
        </w:pict>
      </w:r>
    </w:p>
    <w:p w:rsidR="009E244E" w:rsidRDefault="009E244E" w:rsidP="0085269B">
      <w:r>
        <w:rPr>
          <w:noProof/>
        </w:rPr>
        <w:pict>
          <v:rect id="Dikdörtgen 312" o:spid="_x0000_s1102" style="position:absolute;margin-left:416.65pt;margin-top:2.75pt;width:63pt;height:30.75pt;z-index:251676672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3" type="#_x0000_t13" style="position:absolute;margin-left:400.15pt;margin-top:14pt;width:16.5pt;height:16.5pt;z-index:251673600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104" type="#_x0000_t13" style="position:absolute;margin-left:319.9pt;margin-top:16.25pt;width:16.5pt;height:16.5pt;z-index:25167052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105" style="position:absolute;margin-left:294.4pt;margin-top:20pt;width:18pt;height:8.25pt;z-index:25166848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106" style="position:absolute;margin-left:143.65pt;margin-top:6.5pt;width:63pt;height:30.75pt;z-index:25166336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107" type="#_x0000_t13" style="position:absolute;margin-left:127.15pt;margin-top:14pt;width:16.5pt;height:16.5pt;z-index:25166540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108" style="position:absolute;margin-left:23.65pt;margin-top:20pt;width:18pt;height:8.25pt;z-index:251656192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109" type="#_x0000_t13" style="position:absolute;margin-left:49.15pt;margin-top:17pt;width:16.5pt;height:16.5pt;z-index:25165926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E244E" w:rsidRDefault="009E244E" w:rsidP="0085269B"/>
    <w:p w:rsidR="009E244E" w:rsidRDefault="009E244E" w:rsidP="0085269B">
      <w:r>
        <w:rPr>
          <w:noProof/>
        </w:rPr>
        <w:pict>
          <v:shape id="Sağ Ok 321" o:spid="_x0000_s1110" type="#_x0000_t13" style="position:absolute;margin-left:400.15pt;margin-top:24.65pt;width:16.5pt;height:16.5pt;z-index:25167462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111" style="position:absolute;margin-left:416.65pt;margin-top:17.15pt;width:63pt;height:30.75pt;z-index:25167769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112" style="position:absolute;margin-left:336.35pt;margin-top:-.1pt;width:63.75pt;height:59.25pt;z-index:251683840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CA56D0" w:rsidRDefault="009E244E" w:rsidP="0085269B">
                  <w:pP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 w:cs="Hand writing Mutlu"/>
                      <w:sz w:val="32"/>
                      <w:szCs w:val="32"/>
                    </w:rPr>
                    <w:t>mat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323" o:spid="_x0000_s1113" style="position:absolute;margin-left:143.65pt;margin-top:17.15pt;width:63pt;height:30.75pt;z-index:25166438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114" style="position:absolute;margin-left:65.6pt;margin-top:1.4pt;width:63.75pt;height:59.25pt;z-index:25167974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E942B0" w:rsidRDefault="009E244E" w:rsidP="0085269B">
                  <w:pPr>
                    <w:jc w:val="center"/>
                    <w:rPr>
                      <w:rFonts w:ascii="Hand writing Mutlu" w:hAnsi="Hand writing Mutlu" w:cs="Hand writing Mutlu"/>
                      <w:sz w:val="28"/>
                      <w:szCs w:val="28"/>
                    </w:rPr>
                  </w:pPr>
                  <w:r w:rsidRPr="00E942B0">
                    <w:rPr>
                      <w:rFonts w:ascii="Hand writing Mutlu" w:hAnsi="Hand writing Mutlu" w:cs="Hand writing Mutlu"/>
                      <w:sz w:val="28"/>
                      <w:szCs w:val="28"/>
                    </w:rPr>
                    <w:t>rum</w:t>
                  </w:r>
                </w:p>
              </w:txbxContent>
            </v:textbox>
          </v:oval>
        </w:pict>
      </w:r>
    </w:p>
    <w:p w:rsidR="009E244E" w:rsidRDefault="009E244E" w:rsidP="0085269B">
      <w:r>
        <w:rPr>
          <w:noProof/>
        </w:rPr>
        <w:pict>
          <v:shape id="Sağ Ok 326" o:spid="_x0000_s1115" type="#_x0000_t13" style="position:absolute;margin-left:127.9pt;margin-top:4.35pt;width:16.5pt;height:16.5pt;z-index:251666432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116" type="#_x0000_t13" style="position:absolute;margin-left:319.9pt;margin-top:1.35pt;width:16.5pt;height:16.5pt;z-index:251669504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117" type="#_x0000_t13" style="position:absolute;margin-left:49.15pt;margin-top:1.45pt;width:16.5pt;height:16.5pt;z-index:251660288;visibility:visible;v-text-anchor:middle" adj="10800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9E244E" w:rsidRDefault="009E244E" w:rsidP="0085269B"/>
    <w:p w:rsidR="009E244E" w:rsidRDefault="009E244E" w:rsidP="00FE1F01">
      <w:pPr>
        <w:jc w:val="center"/>
      </w:pPr>
      <w:r w:rsidRPr="007F0DE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0" o:spid="_x0000_i1025" type="#_x0000_t75" alt="http://images.clipartof.com/thumbnails/1134085-Cartoon-Clipart-Of-An-Outlined-Buff-Olympic-Athlete-Man-Running-In-Fear-Black-And-White-Vector-Coloring-Page.jpg" style="width:87pt;height:57.75pt;visibility:visible">
            <v:imagedata r:id="rId6" o:title="" cropbottom="8565f"/>
          </v:shape>
        </w:pict>
      </w:r>
      <w:r w:rsidRPr="007F0DE4">
        <w:rPr>
          <w:noProof/>
        </w:rPr>
        <w:pict>
          <v:shape id="Resim 25" o:spid="_x0000_i1026" type="#_x0000_t75" alt="Coloring page bowling" style="width:77.25pt;height:64.5pt;visibility:visible">
            <v:imagedata r:id="rId7" o:title="" croptop="9059f" cropbottom="12391f" cropleft="11395f" cropright="17424f"/>
          </v:shape>
        </w:pict>
      </w:r>
      <w:r w:rsidRPr="007F0DE4">
        <w:rPr>
          <w:noProof/>
        </w:rPr>
        <w:pict>
          <v:shape id="Resim 37" o:spid="_x0000_i1027" type="#_x0000_t75" alt="http://t3.gstatic.com/images?q=tbn:ANd9GcQkm5RRpLqSx4bRCyM3zF6LHo5nps1VtsPCduoOygk1e8wFQbFA" style="width:71.25pt;height:53.25pt;visibility:visible">
            <v:imagedata r:id="rId8" o:title="" cropbottom="8755f"/>
          </v:shape>
        </w:pict>
      </w:r>
      <w:r w:rsidRPr="007F0DE4">
        <w:rPr>
          <w:noProof/>
        </w:rPr>
        <w:pict>
          <v:shape id="Resim 28" o:spid="_x0000_i1028" type="#_x0000_t75" alt="http://img.oncoloring.com/relay-race-exchange-the-b_498802e43ec86-p.gif" style="width:79.5pt;height:55.5pt;visibility:visible">
            <v:imagedata r:id="rId9" o:title="" cropbottom="11392f"/>
          </v:shape>
        </w:pict>
      </w:r>
      <w:r w:rsidRPr="007F0DE4">
        <w:rPr>
          <w:noProof/>
        </w:rPr>
        <w:pict>
          <v:shape id="Resim 13" o:spid="_x0000_i1029" type="#_x0000_t75" alt="http://vecto.rs/600/vector-of-a-cartoon-trophy-on-the-first-place-podium-coloring-page-outline-by-ron-leishman-14748.jpg" style="width:72.75pt;height:62.25pt;visibility:visible">
            <v:imagedata r:id="rId10" o:title="" cropbottom="2191f"/>
          </v:shape>
        </w:pict>
      </w:r>
    </w:p>
    <w:p w:rsidR="009E244E" w:rsidRDefault="009E244E">
      <w:r>
        <w:rPr>
          <w:noProof/>
        </w:rPr>
        <w:pict>
          <v:roundrect id="_x0000_s1118" style="position:absolute;margin-left:-43.1pt;margin-top:-28.85pt;width:516pt;height:46.5pt;z-index:251721728;visibility:visible;v-text-anchor:middle" arcsize="10923f" fillcolor="gray">
            <v:fill color2="#d9d9d9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9E244E" w:rsidRDefault="009E244E" w:rsidP="00A3759B">
                  <w:pPr>
                    <w:jc w:val="center"/>
                    <w:rPr>
                      <w:rFonts w:ascii="Cambria" w:hAnsi="Cambria" w:cs="Cambria"/>
                      <w:i/>
                      <w:iCs/>
                    </w:rPr>
                  </w:pPr>
                  <w:r w:rsidRPr="005F0EC6">
                    <w:rPr>
                      <w:rFonts w:ascii="Cambria" w:hAnsi="Cambria" w:cs="Cambria"/>
                      <w:i/>
                      <w:iCs/>
                    </w:rPr>
                    <w:t>Aşağıdaki kutucuklarda boş yerlere uygun kelimeleri yazarak oluşan cümleleri yandaki boşluğa yazın.</w:t>
                  </w:r>
                </w:p>
                <w:p w:rsidR="009E244E" w:rsidRPr="003603C8" w:rsidRDefault="009E244E" w:rsidP="00A3759B">
                  <w:pPr>
                    <w:jc w:val="center"/>
                    <w:rPr>
                      <w:rFonts w:ascii="Cambria" w:hAnsi="Cambria" w:cs="Cambria"/>
                      <w:i/>
                      <w:iCs/>
                    </w:rPr>
                  </w:pPr>
                  <w:hyperlink r:id="rId11" w:history="1">
                    <w:r w:rsidRPr="009918F7">
                      <w:rPr>
                        <w:rStyle w:val="Hyperlink"/>
                        <w:rFonts w:ascii="Cambria" w:hAnsi="Cambria" w:cs="Cambria"/>
                        <w:i/>
                        <w:iCs/>
                      </w:rPr>
                      <w:t>http://www.sorubak.com/</w:t>
                    </w:r>
                  </w:hyperlink>
                  <w:r>
                    <w:rPr>
                      <w:rFonts w:ascii="Cambria" w:hAnsi="Cambria" w:cs="Cambria"/>
                      <w:i/>
                      <w:iCs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119" style="position:absolute;margin-left:284.65pt;margin-top:31.15pt;width:208.5pt;height:39pt;z-index:251685888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120" style="position:absolute;margin-left:161.65pt;margin-top:32.65pt;width:89.25pt;height:39pt;z-index:251687936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duyar.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121" style="position:absolute;margin-left:60.4pt;margin-top:32.65pt;width:89.25pt;height:39pt;z-index:251686912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122" style="position:absolute;margin-left:-40.1pt;margin-top:32.65pt;width:89.25pt;height:39pt;z-index:25168486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Derya</w:t>
                  </w:r>
                </w:p>
              </w:txbxContent>
            </v:textbox>
          </v:rect>
        </w:pict>
      </w:r>
    </w:p>
    <w:p w:rsidR="009E244E" w:rsidRPr="00577F36" w:rsidRDefault="009E244E" w:rsidP="00577F36"/>
    <w:p w:rsidR="009E244E" w:rsidRDefault="009E244E" w:rsidP="00577F36"/>
    <w:p w:rsidR="009E244E" w:rsidRDefault="009E244E" w:rsidP="00577F36">
      <w:r>
        <w:rPr>
          <w:noProof/>
        </w:rPr>
        <w:pict>
          <v:rect id="Dikdörtgen 17" o:spid="_x0000_s1123" style="position:absolute;margin-left:284.65pt;margin-top:31.15pt;width:208.5pt;height:39pt;z-index:251689984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124" style="position:absolute;margin-left:161.65pt;margin-top:32.65pt;width:89.25pt;height:39pt;z-index:251692032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oyna.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125" style="position:absolute;margin-left:60.4pt;margin-top:32.65pt;width:89.25pt;height:39pt;z-index:25169100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dama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0" o:spid="_x0000_s1126" style="position:absolute;margin-left:-40.1pt;margin-top:32.65pt;width:89.25pt;height:39pt;z-index:25168896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</w:p>
    <w:p w:rsidR="009E244E" w:rsidRDefault="009E244E" w:rsidP="00577F36"/>
    <w:p w:rsidR="009E244E" w:rsidRDefault="009E244E" w:rsidP="00577F36"/>
    <w:p w:rsidR="009E244E" w:rsidRDefault="009E244E" w:rsidP="00577F36">
      <w:r>
        <w:rPr>
          <w:noProof/>
        </w:rPr>
        <w:pict>
          <v:rect id="Dikdörtgen 25" o:spid="_x0000_s1127" style="position:absolute;margin-left:284.65pt;margin-top:31.15pt;width:208.5pt;height:39pt;z-index:25169408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128" style="position:absolute;margin-left:161.65pt;margin-top:32.65pt;width:89.25pt;height:39pt;z-index:251696128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129" style="position:absolute;margin-left:60.4pt;margin-top:32.65pt;width:89.25pt;height:39pt;z-index:25169510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dayak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8" o:spid="_x0000_s1130" style="position:absolute;margin-left:-40.1pt;margin-top:32.65pt;width:89.25pt;height:39pt;z-index:25169305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 xml:space="preserve">Demet </w:t>
                  </w:r>
                </w:p>
              </w:txbxContent>
            </v:textbox>
          </v:rect>
        </w:pict>
      </w:r>
    </w:p>
    <w:p w:rsidR="009E244E" w:rsidRPr="00577F36" w:rsidRDefault="009E244E" w:rsidP="00577F36"/>
    <w:p w:rsidR="009E244E" w:rsidRPr="00577F36" w:rsidRDefault="009E244E" w:rsidP="00577F36"/>
    <w:p w:rsidR="009E244E" w:rsidRDefault="009E244E" w:rsidP="00577F36">
      <w:r>
        <w:rPr>
          <w:noProof/>
        </w:rPr>
        <w:pict>
          <v:rect id="Dikdörtgen 29" o:spid="_x0000_s1131" style="position:absolute;margin-left:284.65pt;margin-top:31.15pt;width:208.5pt;height:39pt;z-index:251698176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132" style="position:absolute;margin-left:161.65pt;margin-top:32.65pt;width:89.25pt;height:39pt;z-index:25170022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dal.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133" style="position:absolute;margin-left:60.4pt;margin-top:32.65pt;width:89.25pt;height:39pt;z-index:251699200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134" style="position:absolute;margin-left:-40.1pt;margin-top:32.65pt;width:89.25pt;height:39pt;z-index:251697152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Adnan</w:t>
                  </w:r>
                </w:p>
              </w:txbxContent>
            </v:textbox>
          </v:rect>
        </w:pict>
      </w:r>
    </w:p>
    <w:p w:rsidR="009E244E" w:rsidRDefault="009E244E" w:rsidP="00577F36"/>
    <w:p w:rsidR="009E244E" w:rsidRPr="00577F36" w:rsidRDefault="009E244E" w:rsidP="00577F36"/>
    <w:p w:rsidR="009E244E" w:rsidRDefault="009E244E" w:rsidP="00577F36">
      <w:r>
        <w:rPr>
          <w:noProof/>
        </w:rPr>
        <w:pict>
          <v:rect id="Dikdörtgen 257" o:spid="_x0000_s1135" style="position:absolute;margin-left:284.65pt;margin-top:31.15pt;width:208.5pt;height:39pt;z-index:251702272;visibility:visible;v-text-anchor:middle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136" style="position:absolute;margin-left:161.65pt;margin-top:32.65pt;width:89.25pt;height:39pt;z-index:251704320;visibility:visible;v-text-anchor:middle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dal.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137" style="position:absolute;margin-left:60.4pt;margin-top:32.65pt;width:89.25pt;height:39pt;z-index:251703296;visibility:visible;v-text-anchor:middle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uykuya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60" o:spid="_x0000_s1138" style="position:absolute;margin-left:-40.1pt;margin-top:32.65pt;width:89.25pt;height:39pt;z-index:251701248;visibility:visible;v-text-anchor:middle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</w:p>
    <w:p w:rsidR="009E244E" w:rsidRDefault="009E244E" w:rsidP="00577F36"/>
    <w:p w:rsidR="009E244E" w:rsidRPr="00577F36" w:rsidRDefault="009E244E" w:rsidP="00577F36"/>
    <w:p w:rsidR="009E244E" w:rsidRDefault="009E244E" w:rsidP="00577F36">
      <w:r>
        <w:rPr>
          <w:noProof/>
        </w:rPr>
        <w:pict>
          <v:rect id="Dikdörtgen 264" o:spid="_x0000_s1139" style="position:absolute;margin-left:284.65pt;margin-top:31.15pt;width:208.5pt;height:39pt;z-index:251706368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140" style="position:absolute;margin-left:161.65pt;margin-top:32.65pt;width:89.25pt;height:39pt;z-index:251708416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141" style="position:absolute;margin-left:60.4pt;margin-top:32.65pt;width:89.25pt;height:39pt;z-index:251707392;visibility:visible;v-text-anchor:middle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dolma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0" o:spid="_x0000_s1142" style="position:absolute;margin-left:-40.1pt;margin-top:32.65pt;width:89.25pt;height:39pt;z-index:25170534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Dilek</w:t>
                  </w:r>
                </w:p>
              </w:txbxContent>
            </v:textbox>
          </v:rect>
        </w:pict>
      </w:r>
    </w:p>
    <w:p w:rsidR="009E244E" w:rsidRPr="00577F36" w:rsidRDefault="009E244E" w:rsidP="00577F36"/>
    <w:p w:rsidR="009E244E" w:rsidRPr="00577F36" w:rsidRDefault="009E244E" w:rsidP="00577F36"/>
    <w:p w:rsidR="009E244E" w:rsidRDefault="009E244E" w:rsidP="00577F36">
      <w:r>
        <w:rPr>
          <w:noProof/>
        </w:rPr>
        <w:pict>
          <v:rect id="Dikdörtgen 331" o:spid="_x0000_s1143" style="position:absolute;margin-left:284.65pt;margin-top:31.15pt;width:208.5pt;height:39pt;z-index:251710464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144" style="position:absolute;margin-left:161.65pt;margin-top:32.65pt;width:89.25pt;height:39pt;z-index:251712512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dokun.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145" style="position:absolute;margin-left:60.4pt;margin-top:32.65pt;width:89.25pt;height:39pt;z-index:25171148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146" style="position:absolute;margin-left:-40.1pt;margin-top:32.65pt;width:89.25pt;height:39pt;z-index:251709440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Serdar</w:t>
                  </w:r>
                </w:p>
              </w:txbxContent>
            </v:textbox>
          </v:rect>
        </w:pict>
      </w:r>
    </w:p>
    <w:p w:rsidR="009E244E" w:rsidRPr="00577F36" w:rsidRDefault="009E244E" w:rsidP="00577F36"/>
    <w:p w:rsidR="009E244E" w:rsidRPr="00577F36" w:rsidRDefault="009E244E" w:rsidP="00577F36"/>
    <w:p w:rsidR="009E244E" w:rsidRDefault="009E244E" w:rsidP="00577F36">
      <w:r>
        <w:rPr>
          <w:noProof/>
        </w:rPr>
        <w:pict>
          <v:rect id="Dikdörtgen 335" o:spid="_x0000_s1147" style="position:absolute;margin-left:284.65pt;margin-top:31.15pt;width:208.5pt;height:39pt;z-index:25171456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148" style="position:absolute;margin-left:161.65pt;margin-top:32.65pt;width:89.25pt;height:39pt;z-index:251716608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olma.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149" style="position:absolute;margin-left:60.4pt;margin-top:32.65pt;width:89.25pt;height:39pt;z-index:251715584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deli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150" style="position:absolute;margin-left:-40.1pt;margin-top:32.65pt;width:89.25pt;height:39pt;z-index:251713536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</w:t>
                  </w:r>
                </w:p>
              </w:txbxContent>
            </v:textbox>
          </v:rect>
        </w:pict>
      </w:r>
    </w:p>
    <w:p w:rsidR="009E244E" w:rsidRPr="00577F36" w:rsidRDefault="009E244E" w:rsidP="00577F36"/>
    <w:p w:rsidR="009E244E" w:rsidRDefault="009E244E" w:rsidP="00577F36"/>
    <w:p w:rsidR="009E244E" w:rsidRDefault="009E244E" w:rsidP="00577F36">
      <w:r>
        <w:rPr>
          <w:noProof/>
        </w:rPr>
        <w:pict>
          <v:rect id="Dikdörtgen 340" o:spid="_x0000_s1151" style="position:absolute;margin-left:161.65pt;margin-top:32.65pt;width:89.25pt;height:39pt;z-index:25172070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………</w:t>
                  </w: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152" style="position:absolute;margin-left:60.4pt;margin-top:32.65pt;width:89.25pt;height:39pt;z-index:251719680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dilek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2" o:spid="_x0000_s1153" style="position:absolute;margin-left:-40.1pt;margin-top:32.65pt;width:89.25pt;height:39pt;z-index:251717632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9E244E" w:rsidRPr="00577F36" w:rsidRDefault="009E244E" w:rsidP="00577F36">
                  <w:pPr>
                    <w:jc w:val="center"/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Erdal</w:t>
                  </w:r>
                </w:p>
              </w:txbxContent>
            </v:textbox>
          </v:rect>
        </w:pict>
      </w:r>
    </w:p>
    <w:p w:rsidR="009E244E" w:rsidRDefault="009E244E" w:rsidP="00577F36">
      <w:r>
        <w:rPr>
          <w:noProof/>
        </w:rPr>
        <w:pict>
          <v:rect id="Dikdörtgen 339" o:spid="_x0000_s1154" style="position:absolute;margin-left:285.4pt;margin-top:5.7pt;width:208.5pt;height:39pt;z-index:251718656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9E244E" w:rsidRPr="00577F36" w:rsidRDefault="009E244E" w:rsidP="00FE1F01">
      <w:pPr>
        <w:jc w:val="center"/>
      </w:pPr>
      <w:bookmarkStart w:id="0" w:name="_GoBack"/>
      <w:bookmarkEnd w:id="0"/>
    </w:p>
    <w:sectPr w:rsidR="009E244E" w:rsidRPr="00577F36" w:rsidSect="00165982">
      <w:headerReference w:type="default" r:id="rId12"/>
      <w:pgSz w:w="11906" w:h="16838"/>
      <w:pgMar w:top="1418" w:right="1418" w:bottom="426" w:left="1418" w:header="709" w:footer="709" w:gutter="0"/>
      <w:pgBorders w:offsetFrom="page">
        <w:top w:val="pushPinNote1" w:sz="30" w:space="24" w:color="auto"/>
        <w:left w:val="pushPinNote1" w:sz="30" w:space="24" w:color="auto"/>
        <w:bottom w:val="pushPinNote1" w:sz="30" w:space="24" w:color="auto"/>
        <w:right w:val="pushPinNote1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44E" w:rsidRDefault="009E244E" w:rsidP="00AF6C40">
      <w:pPr>
        <w:spacing w:after="0" w:line="240" w:lineRule="auto"/>
      </w:pPr>
      <w:r>
        <w:separator/>
      </w:r>
    </w:p>
  </w:endnote>
  <w:endnote w:type="continuationSeparator" w:id="0">
    <w:p w:rsidR="009E244E" w:rsidRDefault="009E244E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44E" w:rsidRDefault="009E244E" w:rsidP="00AF6C40">
      <w:pPr>
        <w:spacing w:after="0" w:line="240" w:lineRule="auto"/>
      </w:pPr>
      <w:r>
        <w:separator/>
      </w:r>
    </w:p>
  </w:footnote>
  <w:footnote w:type="continuationSeparator" w:id="0">
    <w:p w:rsidR="009E244E" w:rsidRDefault="009E244E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44E" w:rsidRDefault="009E244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49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269B"/>
    <w:rsid w:val="00165982"/>
    <w:rsid w:val="001854F3"/>
    <w:rsid w:val="001E5D3C"/>
    <w:rsid w:val="003603C8"/>
    <w:rsid w:val="00402931"/>
    <w:rsid w:val="00437AD5"/>
    <w:rsid w:val="00577F36"/>
    <w:rsid w:val="005F0EC6"/>
    <w:rsid w:val="006A04A6"/>
    <w:rsid w:val="006B2171"/>
    <w:rsid w:val="00703C5F"/>
    <w:rsid w:val="007E3CDD"/>
    <w:rsid w:val="007F0DE4"/>
    <w:rsid w:val="0085269B"/>
    <w:rsid w:val="008A3897"/>
    <w:rsid w:val="008F7F14"/>
    <w:rsid w:val="009918F7"/>
    <w:rsid w:val="00994497"/>
    <w:rsid w:val="009C203B"/>
    <w:rsid w:val="009D3F19"/>
    <w:rsid w:val="009E244E"/>
    <w:rsid w:val="00A07B5D"/>
    <w:rsid w:val="00A3759B"/>
    <w:rsid w:val="00A74F24"/>
    <w:rsid w:val="00AC3CAF"/>
    <w:rsid w:val="00AF6C40"/>
    <w:rsid w:val="00B021CB"/>
    <w:rsid w:val="00B17762"/>
    <w:rsid w:val="00C67784"/>
    <w:rsid w:val="00C8482C"/>
    <w:rsid w:val="00CA56D0"/>
    <w:rsid w:val="00D9290F"/>
    <w:rsid w:val="00E942B0"/>
    <w:rsid w:val="00E95410"/>
    <w:rsid w:val="00FE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4A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6C40"/>
  </w:style>
  <w:style w:type="paragraph" w:styleId="Footer">
    <w:name w:val="footer"/>
    <w:basedOn w:val="Normal"/>
    <w:link w:val="FooterChar"/>
    <w:uiPriority w:val="99"/>
    <w:semiHidden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6C40"/>
  </w:style>
  <w:style w:type="paragraph" w:styleId="BalloonText">
    <w:name w:val="Balloon Text"/>
    <w:basedOn w:val="Normal"/>
    <w:link w:val="BalloonTextChar"/>
    <w:uiPriority w:val="99"/>
    <w:semiHidden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7B5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603C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27</Words>
  <Characters>160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eymen</dc:creator>
  <cp:keywords>www.sorubak.com</cp:keywords>
  <dc:description>www.sorubak.com</dc:description>
  <cp:lastModifiedBy>EDANUR</cp:lastModifiedBy>
  <cp:revision>4</cp:revision>
  <dcterms:created xsi:type="dcterms:W3CDTF">2013-02-01T08:51:00Z</dcterms:created>
  <dcterms:modified xsi:type="dcterms:W3CDTF">2013-02-24T16:36:00Z</dcterms:modified>
  <cp:category>www.sorubak.com</cp:category>
  <cp:version>www.sorubak.com</cp:version>
</cp:coreProperties>
</file>