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66" w:rsidRPr="00CD4458" w:rsidRDefault="00566066" w:rsidP="001464A3">
      <w:pPr>
        <w:rPr>
          <w:rFonts w:ascii="Script MT Bold" w:hAnsi="Script MT Bold" w:cs="Script MT Bold"/>
          <w:b/>
          <w:bCs/>
          <w:sz w:val="16"/>
          <w:szCs w:val="16"/>
        </w:rPr>
      </w:pPr>
    </w:p>
    <w:p w:rsidR="00566066" w:rsidRDefault="00566066" w:rsidP="002B26B2">
      <w:pPr>
        <w:jc w:val="center"/>
        <w:rPr>
          <w:rFonts w:ascii="Lucida Handwriting" w:hAnsi="Lucida Handwriting" w:cs="Lucida Handwriting"/>
          <w:b/>
          <w:bCs/>
          <w:sz w:val="28"/>
          <w:szCs w:val="28"/>
        </w:rPr>
      </w:pPr>
      <w:r w:rsidRPr="002B26B2">
        <w:rPr>
          <w:rFonts w:ascii="Lucida Handwriting" w:hAnsi="Lucida Handwriting" w:cs="Lucida Handwriting"/>
          <w:b/>
          <w:bCs/>
          <w:sz w:val="28"/>
          <w:szCs w:val="28"/>
        </w:rPr>
        <w:t>E</w:t>
      </w:r>
      <w:r w:rsidRPr="008B5539">
        <w:rPr>
          <w:rFonts w:ascii="Comic Sans MS" w:hAnsi="Comic Sans MS" w:cs="Comic Sans MS"/>
          <w:sz w:val="28"/>
          <w:szCs w:val="28"/>
        </w:rPr>
        <w:t>ş</w:t>
      </w:r>
      <w:r w:rsidRPr="002B26B2">
        <w:rPr>
          <w:rFonts w:ascii="Lucida Handwriting" w:hAnsi="Lucida Handwriting" w:cs="Lucida Handwriting"/>
          <w:b/>
          <w:bCs/>
          <w:sz w:val="28"/>
          <w:szCs w:val="28"/>
        </w:rPr>
        <w:t xml:space="preserve"> Anlamlı (Anlamda</w:t>
      </w:r>
      <w:r w:rsidRPr="008B5539">
        <w:rPr>
          <w:rFonts w:ascii="Comic Sans MS" w:hAnsi="Comic Sans MS" w:cs="Comic Sans MS"/>
          <w:sz w:val="28"/>
          <w:szCs w:val="28"/>
        </w:rPr>
        <w:t>ş</w:t>
      </w:r>
      <w:r w:rsidRPr="002B26B2">
        <w:rPr>
          <w:rFonts w:ascii="Lucida Handwriting" w:hAnsi="Lucida Handwriting" w:cs="Lucida Handwriting"/>
          <w:b/>
          <w:bCs/>
          <w:sz w:val="28"/>
          <w:szCs w:val="28"/>
        </w:rPr>
        <w:t>) Kelimeler</w:t>
      </w:r>
    </w:p>
    <w:p w:rsidR="00566066" w:rsidRDefault="00566066" w:rsidP="00251602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66066" w:rsidRPr="002B26B2" w:rsidRDefault="00566066" w:rsidP="002B26B2">
      <w:pPr>
        <w:jc w:val="center"/>
        <w:rPr>
          <w:rFonts w:ascii="Lucida Handwriting" w:hAnsi="Lucida Handwriting" w:cs="Lucida Handwriting"/>
          <w:b/>
          <w:bCs/>
          <w:sz w:val="28"/>
          <w:szCs w:val="28"/>
        </w:rPr>
      </w:pPr>
    </w:p>
    <w:p w:rsidR="00566066" w:rsidRPr="00E21E87" w:rsidRDefault="00566066" w:rsidP="009F6320">
      <w:pPr>
        <w:ind w:firstLine="709"/>
        <w:rPr>
          <w:rFonts w:ascii="Hand writing Mutlu" w:hAnsi="Hand writing Mutlu" w:cs="Hand writing Mutlu"/>
          <w:sz w:val="28"/>
          <w:szCs w:val="28"/>
        </w:rPr>
      </w:pPr>
      <w:r w:rsidRPr="00E21E87">
        <w:rPr>
          <w:rFonts w:ascii="Hand writing Mutlu" w:hAnsi="Hand writing Mutlu" w:cs="Hand writing Mutlu"/>
          <w:sz w:val="28"/>
          <w:szCs w:val="28"/>
        </w:rPr>
        <w:t>Yazılışları ve söylenişleri farklı, anlamları aynı olan kelimelere anlamdaş (eş anlamlı) kelimeler denir.</w:t>
      </w:r>
    </w:p>
    <w:p w:rsidR="00566066" w:rsidRPr="00E21E87" w:rsidRDefault="00566066" w:rsidP="00E21E87">
      <w:pPr>
        <w:rPr>
          <w:rFonts w:ascii="Hand writing Mutlu" w:hAnsi="Hand writing Mutlu" w:cs="Hand writing Mutlu"/>
          <w:sz w:val="28"/>
          <w:szCs w:val="28"/>
          <w:u w:val="double"/>
        </w:rPr>
      </w:pPr>
      <w:r w:rsidRPr="00E21E87">
        <w:rPr>
          <w:rFonts w:ascii="Hand writing Mutlu" w:hAnsi="Hand writing Mutlu" w:cs="Hand writing Mutlu"/>
          <w:sz w:val="28"/>
          <w:szCs w:val="28"/>
          <w:u w:val="double"/>
        </w:rPr>
        <w:t>ÖRNEKLER:</w:t>
      </w:r>
    </w:p>
    <w:p w:rsidR="00566066" w:rsidRPr="00E21E87" w:rsidRDefault="00566066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91.05pt;margin-top:12.1pt;width:28.5pt;height:.05pt;z-index:251643904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73.8pt;margin-top:12.15pt;width:28.5pt;height:.05pt;z-index:251638784" o:connectortype="straight">
            <v:stroke endarrow="block"/>
          </v:shape>
        </w:pict>
      </w:r>
      <w:r>
        <w:rPr>
          <w:rFonts w:ascii="Hand writing Mutlu" w:hAnsi="Hand writing Mutlu" w:cs="Hand writing Mutlu"/>
          <w:sz w:val="28"/>
          <w:szCs w:val="28"/>
        </w:rPr>
        <w:t>ö</w:t>
      </w:r>
      <w:r w:rsidRPr="00E21E87">
        <w:rPr>
          <w:rFonts w:ascii="Hand writing Mutlu" w:hAnsi="Hand writing Mutlu" w:cs="Hand writing Mutlu"/>
          <w:sz w:val="28"/>
          <w:szCs w:val="28"/>
        </w:rPr>
        <w:t>ğrenci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talebe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misafir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konuk</w:t>
      </w:r>
    </w:p>
    <w:p w:rsidR="00566066" w:rsidRPr="00E21E87" w:rsidRDefault="00566066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shape id="_x0000_s1039" type="#_x0000_t32" style="position:absolute;margin-left:391.05pt;margin-top:32.95pt;width:28.5pt;height:.05pt;z-index:251645952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391.05pt;margin-top:12.7pt;width:28.5pt;height:.05pt;z-index:251644928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73.8pt;margin-top:54.75pt;width:28.5pt;height:.05pt;z-index:251641856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73.8pt;margin-top:33pt;width:28.5pt;height:.05pt;z-index:251640832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73.8pt;margin-top:12.75pt;width:28.5pt;height:.05pt;z-index:251639808" o:connectortype="straight">
            <v:stroke endarrow="block"/>
          </v:shape>
        </w:pict>
      </w:r>
      <w:r>
        <w:rPr>
          <w:rFonts w:ascii="Hand writing Mutlu" w:hAnsi="Hand writing Mutlu" w:cs="Hand writing Mutlu"/>
          <w:sz w:val="28"/>
          <w:szCs w:val="28"/>
        </w:rPr>
        <w:t>s</w:t>
      </w:r>
      <w:r w:rsidRPr="00E21E87">
        <w:rPr>
          <w:rFonts w:ascii="Hand writing Mutlu" w:hAnsi="Hand writing Mutlu" w:cs="Hand writing Mutlu"/>
          <w:sz w:val="28"/>
          <w:szCs w:val="28"/>
        </w:rPr>
        <w:t>onbahar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güz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cümle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>tümce</w:t>
      </w:r>
    </w:p>
    <w:p w:rsidR="00566066" w:rsidRPr="00E21E87" w:rsidRDefault="00566066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o</w:t>
      </w:r>
      <w:r w:rsidRPr="00E21E87">
        <w:rPr>
          <w:rFonts w:ascii="Hand writing Mutlu" w:hAnsi="Hand writing Mutlu" w:cs="Hand writing Mutlu"/>
          <w:sz w:val="28"/>
          <w:szCs w:val="28"/>
        </w:rPr>
        <w:t>kul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mektep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>kırmızı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al</w:t>
      </w:r>
    </w:p>
    <w:p w:rsidR="00566066" w:rsidRPr="00E21E87" w:rsidRDefault="00566066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shape id="_x0000_s1044" type="#_x0000_t32" style="position:absolute;margin-left:391.05pt;margin-top:11.2pt;width:28.5pt;height:.05pt;z-index:251646976" o:connectortype="straight">
            <v:stroke endarrow="block"/>
          </v:shape>
        </w:pict>
      </w:r>
      <w:r>
        <w:rPr>
          <w:rFonts w:ascii="Hand writing Mutlu" w:hAnsi="Hand writing Mutlu" w:cs="Hand writing Mutlu"/>
          <w:sz w:val="28"/>
          <w:szCs w:val="28"/>
        </w:rPr>
        <w:t>y</w:t>
      </w:r>
      <w:r w:rsidRPr="00E21E87">
        <w:rPr>
          <w:rFonts w:ascii="Hand writing Mutlu" w:hAnsi="Hand writing Mutlu" w:cs="Hand writing Mutlu"/>
          <w:sz w:val="28"/>
          <w:szCs w:val="28"/>
        </w:rPr>
        <w:t>ıl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sene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>hediye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armağan</w:t>
      </w:r>
    </w:p>
    <w:p w:rsidR="00566066" w:rsidRPr="00E21E87" w:rsidRDefault="00566066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shape id="_x0000_s1045" type="#_x0000_t32" style="position:absolute;margin-left:391.05pt;margin-top:11.8pt;width:28.5pt;height:.05pt;z-index:251648000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margin-left:73.8pt;margin-top:11.75pt;width:28.5pt;height:.05pt;z-index:251642880" o:connectortype="straight">
            <v:stroke endarrow="block"/>
          </v:shape>
        </w:pict>
      </w:r>
      <w:r>
        <w:rPr>
          <w:rFonts w:ascii="Hand writing Mutlu" w:hAnsi="Hand writing Mutlu" w:cs="Hand writing Mutlu"/>
          <w:sz w:val="28"/>
          <w:szCs w:val="28"/>
        </w:rPr>
        <w:t>a</w:t>
      </w:r>
      <w:r w:rsidRPr="00E21E87">
        <w:rPr>
          <w:rFonts w:ascii="Hand writing Mutlu" w:hAnsi="Hand writing Mutlu" w:cs="Hand writing Mutlu"/>
          <w:sz w:val="28"/>
          <w:szCs w:val="28"/>
        </w:rPr>
        <w:t>k</w:t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ab/>
        <w:t>beyaz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kenar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E21E87">
        <w:rPr>
          <w:rFonts w:ascii="Hand writing Mutlu" w:hAnsi="Hand writing Mutlu" w:cs="Hand writing Mutlu"/>
          <w:sz w:val="28"/>
          <w:szCs w:val="28"/>
        </w:rPr>
        <w:t>kıyı</w:t>
      </w:r>
    </w:p>
    <w:p w:rsidR="00566066" w:rsidRDefault="00566066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566066" w:rsidRPr="00CF2FAA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Pr="006979A2">
        <w:rPr>
          <w:rFonts w:ascii="Lucida Handwriting" w:hAnsi="Lucida Handwriting" w:cs="Lucida Handwriting"/>
          <w:sz w:val="28"/>
          <w:szCs w:val="28"/>
        </w:rPr>
        <w:t xml:space="preserve">Merve, </w:t>
      </w:r>
      <w:r w:rsidRPr="006979A2">
        <w:rPr>
          <w:rFonts w:ascii="Lucida Handwriting" w:hAnsi="Lucida Handwriting" w:cs="Lucida Handwriting"/>
          <w:sz w:val="28"/>
          <w:szCs w:val="28"/>
          <w:u w:val="double"/>
        </w:rPr>
        <w:t>ya</w:t>
      </w:r>
      <w:r w:rsidRPr="00D53646">
        <w:rPr>
          <w:rFonts w:ascii="Comic Sans MS" w:hAnsi="Comic Sans MS" w:cs="Comic Sans MS"/>
          <w:sz w:val="28"/>
          <w:szCs w:val="28"/>
          <w:u w:val="double"/>
        </w:rPr>
        <w:t>ş</w:t>
      </w:r>
      <w:r w:rsidRPr="006979A2">
        <w:rPr>
          <w:rFonts w:ascii="Lucida Handwriting" w:hAnsi="Lucida Handwriting" w:cs="Lucida Handwriting"/>
          <w:sz w:val="28"/>
          <w:szCs w:val="28"/>
          <w:u w:val="double"/>
        </w:rPr>
        <w:t>lı</w:t>
      </w:r>
      <w:r w:rsidRPr="006979A2">
        <w:rPr>
          <w:rFonts w:ascii="Lucida Handwriting" w:hAnsi="Lucida Handwriting" w:cs="Lucida Handwriting"/>
          <w:sz w:val="28"/>
          <w:szCs w:val="28"/>
        </w:rPr>
        <w:t xml:space="preserve"> adamın elini tutuyordu</w:t>
      </w:r>
      <w:r w:rsidRPr="006979A2">
        <w:rPr>
          <w:rFonts w:ascii="Viner Hand ITC" w:hAnsi="Viner Hand ITC" w:cs="Viner Hand ITC"/>
          <w:sz w:val="28"/>
          <w:szCs w:val="28"/>
        </w:rPr>
        <w:t>.</w:t>
      </w:r>
      <w:r>
        <w:rPr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cümlesinde altı çizili kelimenin eş anlamlısı hangisidir?</w:t>
      </w:r>
      <w:r w:rsidRPr="006979A2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566066" w:rsidRPr="00CF2FAA" w:rsidRDefault="00566066" w:rsidP="006979A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uzun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ihtiyar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fakir</w:t>
      </w:r>
    </w:p>
    <w:p w:rsidR="00566066" w:rsidRPr="00CF2FAA" w:rsidRDefault="00566066" w:rsidP="001B7BFE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2.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Pr="006979A2">
        <w:rPr>
          <w:rFonts w:ascii="Lucida Handwriting" w:hAnsi="Lucida Handwriting" w:cs="Lucida Handwriting"/>
          <w:sz w:val="28"/>
          <w:szCs w:val="28"/>
        </w:rPr>
        <w:t>Ö</w:t>
      </w:r>
      <w:r w:rsidRPr="006979A2">
        <w:rPr>
          <w:sz w:val="28"/>
          <w:szCs w:val="28"/>
        </w:rPr>
        <w:t>ğ</w:t>
      </w:r>
      <w:r w:rsidRPr="006979A2">
        <w:rPr>
          <w:rFonts w:ascii="Lucida Handwriting" w:hAnsi="Lucida Handwriting" w:cs="Lucida Handwriting"/>
          <w:sz w:val="28"/>
          <w:szCs w:val="28"/>
        </w:rPr>
        <w:t xml:space="preserve">retmenimiz, çocukluk </w:t>
      </w:r>
      <w:r w:rsidRPr="006979A2">
        <w:rPr>
          <w:rFonts w:ascii="Lucida Handwriting" w:hAnsi="Lucida Handwriting" w:cs="Lucida Handwriting"/>
          <w:sz w:val="28"/>
          <w:szCs w:val="28"/>
          <w:u w:val="double"/>
        </w:rPr>
        <w:t>anılarını</w:t>
      </w:r>
      <w:r w:rsidRPr="006979A2">
        <w:rPr>
          <w:rFonts w:ascii="Lucida Handwriting" w:hAnsi="Lucida Handwriting" w:cs="Lucida Handwriting"/>
          <w:sz w:val="28"/>
          <w:szCs w:val="28"/>
        </w:rPr>
        <w:t xml:space="preserve"> anlattı</w:t>
      </w:r>
      <w:r w:rsidRPr="006979A2">
        <w:rPr>
          <w:rFonts w:ascii="Viner Hand ITC" w:hAnsi="Viner Hand ITC" w:cs="Viner Hand ITC"/>
          <w:sz w:val="28"/>
          <w:szCs w:val="28"/>
        </w:rPr>
        <w:t>.</w:t>
      </w:r>
      <w:r>
        <w:rPr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cümlesinde altı çizili kelimenin eş anlamlısı hangisidir?</w:t>
      </w:r>
      <w:r w:rsidRPr="006979A2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566066" w:rsidRPr="00CF2FAA" w:rsidRDefault="00566066" w:rsidP="006979A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gecelerini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hikâyesini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hatıralarını</w:t>
      </w:r>
    </w:p>
    <w:p w:rsidR="00566066" w:rsidRPr="00CF2FAA" w:rsidRDefault="00566066" w:rsidP="00084933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3.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>
        <w:rPr>
          <w:rFonts w:ascii="Lucida Handwriting" w:hAnsi="Lucida Handwriting" w:cs="Lucida Handwriting"/>
          <w:sz w:val="28"/>
          <w:szCs w:val="28"/>
        </w:rPr>
        <w:t xml:space="preserve">Ablam okula giderken </w:t>
      </w:r>
      <w:r w:rsidRPr="006979A2">
        <w:rPr>
          <w:rFonts w:ascii="Lucida Handwriting" w:hAnsi="Lucida Handwriting" w:cs="Lucida Handwriting"/>
          <w:sz w:val="28"/>
          <w:szCs w:val="28"/>
          <w:u w:val="double"/>
        </w:rPr>
        <w:t>siyah</w:t>
      </w:r>
      <w:r>
        <w:rPr>
          <w:rFonts w:ascii="Lucida Handwriting" w:hAnsi="Lucida Handwriting" w:cs="Lucida Handwriting"/>
          <w:sz w:val="28"/>
          <w:szCs w:val="28"/>
        </w:rPr>
        <w:t xml:space="preserve"> önlük giyermi</w:t>
      </w:r>
      <w:r>
        <w:rPr>
          <w:sz w:val="28"/>
          <w:szCs w:val="28"/>
        </w:rPr>
        <w:t>ş.</w:t>
      </w:r>
      <w:r>
        <w:rPr>
          <w:rFonts w:ascii="Lucida Handwriting" w:hAnsi="Lucida Handwriting" w:cs="Lucida Handwriting"/>
          <w:sz w:val="28"/>
          <w:szCs w:val="28"/>
        </w:rPr>
        <w:t xml:space="preserve"> </w:t>
      </w:r>
      <w:r>
        <w:rPr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cümlesinde altı çizili kelimenin eş anlamlısı hangisidir?</w:t>
      </w:r>
      <w:r w:rsidRPr="006979A2">
        <w:rPr>
          <w:rFonts w:ascii="Hand writing Mutlu" w:hAnsi="Hand writing Mutlu" w:cs="Hand writing Mutlu"/>
          <w:sz w:val="28"/>
          <w:szCs w:val="28"/>
        </w:rPr>
        <w:t xml:space="preserve"> </w:t>
      </w:r>
    </w:p>
    <w:p w:rsidR="00566066" w:rsidRPr="00CF2FAA" w:rsidRDefault="00566066" w:rsidP="006979A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kara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mavi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eski</w:t>
      </w:r>
    </w:p>
    <w:p w:rsidR="00566066" w:rsidRPr="00CF2FAA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283DA6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4.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Aşağıdaki </w:t>
      </w:r>
      <w:r>
        <w:rPr>
          <w:rFonts w:ascii="Hand writing Mutlu" w:hAnsi="Hand writing Mutlu" w:cs="Hand writing Mutlu"/>
          <w:sz w:val="28"/>
          <w:szCs w:val="28"/>
        </w:rPr>
        <w:t xml:space="preserve">eş anlamlı kelimelerden hangisi </w:t>
      </w:r>
      <w:r w:rsidRPr="009E5E82">
        <w:rPr>
          <w:rFonts w:ascii="Hand writing Mutlu" w:hAnsi="Hand writing Mutlu" w:cs="Hand writing Mutlu"/>
          <w:sz w:val="28"/>
          <w:szCs w:val="28"/>
          <w:u w:val="thick"/>
        </w:rPr>
        <w:t>yanlış</w:t>
      </w:r>
      <w:r>
        <w:rPr>
          <w:rFonts w:ascii="Hand writing Mutlu" w:hAnsi="Hand writing Mutlu" w:cs="Hand writing Mutlu"/>
          <w:sz w:val="28"/>
          <w:szCs w:val="28"/>
        </w:rPr>
        <w:t xml:space="preserve"> eşleştirilmiştir?</w:t>
      </w:r>
    </w:p>
    <w:p w:rsidR="00566066" w:rsidRPr="00CF2FAA" w:rsidRDefault="00566066" w:rsidP="009E5E8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 xml:space="preserve">nefes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soluk 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 xml:space="preserve">kafa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göz 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 xml:space="preserve">surat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yüz </w:t>
      </w:r>
    </w:p>
    <w:p w:rsidR="00566066" w:rsidRPr="00CF2FAA" w:rsidRDefault="00566066" w:rsidP="00D17CD4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9E5E82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5.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Aşağıdaki </w:t>
      </w:r>
      <w:r>
        <w:rPr>
          <w:rFonts w:ascii="Hand writing Mutlu" w:hAnsi="Hand writing Mutlu" w:cs="Hand writing Mutlu"/>
          <w:sz w:val="28"/>
          <w:szCs w:val="28"/>
        </w:rPr>
        <w:t xml:space="preserve">eş anlamlı kelimelerden hangisi </w:t>
      </w:r>
      <w:r>
        <w:rPr>
          <w:rFonts w:ascii="Hand writing Mutlu" w:hAnsi="Hand writing Mutlu" w:cs="Hand writing Mutlu"/>
          <w:sz w:val="28"/>
          <w:szCs w:val="28"/>
          <w:u w:val="thick"/>
        </w:rPr>
        <w:t>doğru</w:t>
      </w:r>
      <w:r>
        <w:rPr>
          <w:rFonts w:ascii="Hand writing Mutlu" w:hAnsi="Hand writing Mutlu" w:cs="Hand writing Mutlu"/>
          <w:sz w:val="28"/>
          <w:szCs w:val="28"/>
        </w:rPr>
        <w:t xml:space="preserve"> eşleştirilmiştir?</w:t>
      </w:r>
    </w:p>
    <w:p w:rsidR="00566066" w:rsidRPr="00CF2FAA" w:rsidRDefault="00566066" w:rsidP="009E5E8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 xml:space="preserve">bitti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tükendi 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 xml:space="preserve">usta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çırak 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 xml:space="preserve">halı </w:t>
      </w:r>
      <w:r>
        <w:rPr>
          <w:sz w:val="28"/>
          <w:szCs w:val="28"/>
        </w:rPr>
        <w:t>–</w:t>
      </w:r>
      <w:r>
        <w:rPr>
          <w:rFonts w:ascii="Hand writing Mutlu" w:hAnsi="Hand writing Mutlu" w:cs="Hand writing Mutlu"/>
          <w:sz w:val="28"/>
          <w:szCs w:val="28"/>
        </w:rPr>
        <w:t xml:space="preserve"> kilim </w:t>
      </w:r>
    </w:p>
    <w:p w:rsidR="00566066" w:rsidRPr="00CF2FAA" w:rsidRDefault="00566066" w:rsidP="00D17CD4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283DA6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6.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CF2FAA">
        <w:rPr>
          <w:sz w:val="28"/>
          <w:szCs w:val="28"/>
        </w:rPr>
        <w:t>“</w:t>
      </w:r>
      <w:r>
        <w:rPr>
          <w:rFonts w:ascii="Lucida Handwriting" w:hAnsi="Lucida Handwriting" w:cs="Lucida Handwriting"/>
          <w:sz w:val="28"/>
          <w:szCs w:val="28"/>
        </w:rPr>
        <w:t>kalp</w:t>
      </w:r>
      <w:r w:rsidRPr="00CF2FAA">
        <w:rPr>
          <w:sz w:val="28"/>
          <w:szCs w:val="28"/>
        </w:rPr>
        <w:t>”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kelime</w:t>
      </w:r>
      <w:r>
        <w:rPr>
          <w:rFonts w:ascii="Hand writing Mutlu" w:hAnsi="Hand writing Mutlu" w:cs="Hand writing Mutlu"/>
          <w:sz w:val="28"/>
          <w:szCs w:val="28"/>
        </w:rPr>
        <w:t xml:space="preserve">sinin </w:t>
      </w:r>
      <w:r w:rsidRPr="002B26B2">
        <w:rPr>
          <w:rFonts w:ascii="Hand writing Mutlu" w:hAnsi="Hand writing Mutlu" w:cs="Hand writing Mutlu"/>
          <w:sz w:val="28"/>
          <w:szCs w:val="28"/>
          <w:u w:val="thick"/>
        </w:rPr>
        <w:t>eş anlamlısı</w:t>
      </w:r>
      <w:r>
        <w:rPr>
          <w:rFonts w:ascii="Hand writing Mutlu" w:hAnsi="Hand writing Mutlu" w:cs="Hand writing Mutlu"/>
          <w:sz w:val="28"/>
          <w:szCs w:val="28"/>
        </w:rPr>
        <w:t xml:space="preserve"> aşağıdaki cümlelerin hangisinde vardır</w:t>
      </w:r>
      <w:r w:rsidRPr="00CF2FAA">
        <w:rPr>
          <w:rFonts w:ascii="Hand writing Mutlu" w:hAnsi="Hand writing Mutlu" w:cs="Hand writing Mutlu"/>
          <w:sz w:val="28"/>
          <w:szCs w:val="28"/>
        </w:rPr>
        <w:t>?</w:t>
      </w:r>
    </w:p>
    <w:p w:rsidR="00566066" w:rsidRPr="00CF2FAA" w:rsidRDefault="00566066" w:rsidP="00250FDA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Babam ciğerlerinden film çekinecekmiş.</w:t>
      </w:r>
    </w:p>
    <w:p w:rsidR="00566066" w:rsidRPr="00CF2FAA" w:rsidRDefault="00566066" w:rsidP="00250FDA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Dedem midesinden ameliyat oldu.</w:t>
      </w:r>
    </w:p>
    <w:p w:rsidR="00566066" w:rsidRPr="00CF2FAA" w:rsidRDefault="00566066" w:rsidP="00250FDA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Her anne çocuğunu yürekten sever.</w:t>
      </w: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7.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7F49B0">
        <w:rPr>
          <w:rFonts w:ascii="Hand writing Mutlu" w:hAnsi="Hand writing Mutlu" w:cs="Hand writing Mutlu"/>
          <w:sz w:val="28"/>
          <w:szCs w:val="28"/>
        </w:rPr>
        <w:t>Aşağıdaki eş anlamlı kelimeleri eşleştiriniz.</w:t>
      </w: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group id="_x0000_s1047" style="position:absolute;margin-left:246.3pt;margin-top:6.95pt;width:6.75pt;height:180.75pt;z-index:251637760" coordorigin="5790,2460" coordsize="135,2190">
            <v:shape id="_x0000_s1048" type="#_x0000_t32" style="position:absolute;left:5790;top:2460;width:0;height:2190" o:connectortype="straight" strokeweight="1.25pt">
              <v:stroke dashstyle="1 1"/>
            </v:shape>
            <v:shape id="_x0000_s1049" type="#_x0000_t32" style="position:absolute;left:5925;top:2460;width:0;height:2190" o:connectortype="straight" strokeweight="1.25pt">
              <v:stroke dashstyle="1 1"/>
            </v:shape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406.8pt;margin-top:147.2pt;width:71.25pt;height:32.25pt;z-index:251663360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süratli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406.8pt;margin-top:102.2pt;width:71.25pt;height:32.25pt;z-index:251662336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el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288.3pt;margin-top:102.2pt;width:71.25pt;height:32.25pt;z-index:251661312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hızlı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288.3pt;margin-top:54.95pt;width:71.25pt;height:32.25pt;z-index:251660288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millet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406.8pt;margin-top:54.95pt;width:71.25pt;height:32.25pt;z-index:251659264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lezzetli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288.3pt;margin-top:6.95pt;width:71.25pt;height:32.25pt;z-index:251657216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tatlı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406.8pt;margin-top:6.95pt;width:71.25pt;height:32.25pt;z-index:251658240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ulus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138.3pt;margin-top:147.2pt;width:71.25pt;height:32.25pt;z-index:251656192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yaş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12.3pt;margin-top:147.2pt;width:71.25pt;height:32.25pt;z-index:251655168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fakir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39.05pt;margin-top:102.2pt;width:71.25pt;height:32.25pt;z-index:251654144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yoksul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12.3pt;margin-top:102.2pt;width:71.25pt;height:32.25pt;z-index:251653120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ıslak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1" type="#_x0000_t202" style="position:absolute;margin-left:139.05pt;margin-top:54.95pt;width:71.25pt;height:32.25pt;z-index:251652096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çağrı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12.3pt;margin-top:54.95pt;width:71.25pt;height:32.25pt;z-index:251651072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ilk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139.05pt;margin-top:6.95pt;width:70.5pt;height:32.25pt;z-index:251650048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birinci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12.3pt;margin-top:6.95pt;width:71.25pt;height:32.25pt;z-index:251649024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mesaj</w:t>
                  </w:r>
                </w:p>
              </w:txbxContent>
            </v:textbox>
          </v:shape>
        </w:pict>
      </w: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7F49B0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shape id="_x0000_s1065" type="#_x0000_t202" style="position:absolute;margin-left:288.3pt;margin-top:16.05pt;width:71.25pt;height:32.25pt;z-index:251664384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yabancı</w:t>
                  </w:r>
                </w:p>
              </w:txbxContent>
            </v:textbox>
          </v:shape>
        </w:pict>
      </w: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6979A2">
      <w:pPr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283DA6">
      <w:pPr>
        <w:rPr>
          <w:rFonts w:ascii="Hand writing Mutlu" w:hAnsi="Hand writing Mutlu" w:cs="Hand writing Mutlu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8.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3A0FE9">
        <w:rPr>
          <w:rFonts w:ascii="Lucida Handwriting" w:hAnsi="Lucida Handwriting" w:cs="Lucida Handwriting"/>
          <w:sz w:val="28"/>
          <w:szCs w:val="28"/>
        </w:rPr>
        <w:t xml:space="preserve">“Polisler </w:t>
      </w:r>
      <w:r>
        <w:rPr>
          <w:rFonts w:ascii="Lucida Handwriting" w:hAnsi="Lucida Handwriting" w:cs="Lucida Handwriting"/>
          <w:sz w:val="28"/>
          <w:szCs w:val="28"/>
        </w:rPr>
        <w:t xml:space="preserve"> </w:t>
      </w:r>
      <w:r w:rsidRPr="003A0FE9">
        <w:rPr>
          <w:rFonts w:ascii="Comic Sans MS" w:hAnsi="Comic Sans MS" w:cs="Comic Sans MS"/>
          <w:sz w:val="28"/>
          <w:szCs w:val="28"/>
        </w:rPr>
        <w:t>ş</w:t>
      </w:r>
      <w:r w:rsidRPr="003A0FE9">
        <w:rPr>
          <w:rFonts w:ascii="Lucida Handwriting" w:hAnsi="Lucida Handwriting" w:cs="Lucida Handwriting"/>
          <w:sz w:val="28"/>
          <w:szCs w:val="28"/>
        </w:rPr>
        <w:t>u yöne do</w:t>
      </w:r>
      <w:r w:rsidRPr="003A0FE9">
        <w:rPr>
          <w:sz w:val="28"/>
          <w:szCs w:val="28"/>
        </w:rPr>
        <w:t>ğ</w:t>
      </w:r>
      <w:r w:rsidRPr="003A0FE9">
        <w:rPr>
          <w:rFonts w:ascii="Lucida Handwriting" w:hAnsi="Lucida Handwriting" w:cs="Lucida Handwriting"/>
          <w:sz w:val="28"/>
          <w:szCs w:val="28"/>
        </w:rPr>
        <w:t>ru gittiler.”</w:t>
      </w:r>
      <w:r>
        <w:rPr>
          <w:rFonts w:ascii="Hand writing Mutlu" w:hAnsi="Hand writing Mutlu" w:cs="Hand writing Mutlu"/>
          <w:sz w:val="28"/>
          <w:szCs w:val="28"/>
        </w:rPr>
        <w:t xml:space="preserve"> cümlesindeki </w:t>
      </w:r>
      <w:r w:rsidRPr="00C20BDA">
        <w:rPr>
          <w:rFonts w:ascii="Script MT Bold" w:hAnsi="Script MT Bold" w:cs="Script MT Bold"/>
          <w:sz w:val="28"/>
          <w:szCs w:val="28"/>
        </w:rPr>
        <w:t>“</w:t>
      </w:r>
      <w:r w:rsidRPr="00C363DD">
        <w:rPr>
          <w:rFonts w:ascii="Script MT Bold" w:hAnsi="Script MT Bold" w:cs="Script MT Bold"/>
          <w:sz w:val="32"/>
          <w:szCs w:val="32"/>
        </w:rPr>
        <w:t>yöne</w:t>
      </w:r>
      <w:r w:rsidRPr="00C20BDA">
        <w:rPr>
          <w:rFonts w:ascii="Script MT Bold" w:hAnsi="Script MT Bold" w:cs="Script MT Bold"/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kelimesinin yerine aşağıdakilerden hangisini koyabiliriz</w:t>
      </w:r>
      <w:r w:rsidRPr="00CF2FAA">
        <w:rPr>
          <w:rFonts w:ascii="Hand writing Mutlu" w:hAnsi="Hand writing Mutlu" w:cs="Hand writing Mutlu"/>
          <w:sz w:val="28"/>
          <w:szCs w:val="28"/>
        </w:rPr>
        <w:t>?</w:t>
      </w:r>
    </w:p>
    <w:p w:rsidR="00566066" w:rsidRDefault="00566066" w:rsidP="00250FDA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yola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tarafa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sokağa</w:t>
      </w:r>
    </w:p>
    <w:p w:rsidR="00566066" w:rsidRDefault="00566066" w:rsidP="00283DA6">
      <w:pPr>
        <w:tabs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5B3186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9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Pr="003A0FE9">
        <w:rPr>
          <w:rFonts w:ascii="Lucida Handwriting" w:hAnsi="Lucida Handwriting" w:cs="Lucida Handwriting"/>
          <w:sz w:val="28"/>
          <w:szCs w:val="28"/>
        </w:rPr>
        <w:t>Ak</w:t>
      </w:r>
      <w:r w:rsidRPr="003A0FE9">
        <w:rPr>
          <w:rFonts w:ascii="Hand writing Mutlu" w:hAnsi="Hand writing Mutlu" w:cs="Hand writing Mutlu"/>
          <w:sz w:val="28"/>
          <w:szCs w:val="28"/>
        </w:rPr>
        <w:t>ş</w:t>
      </w:r>
      <w:r w:rsidRPr="003A0FE9">
        <w:rPr>
          <w:rFonts w:ascii="Lucida Handwriting" w:hAnsi="Lucida Handwriting" w:cs="Lucida Handwriting"/>
          <w:sz w:val="28"/>
          <w:szCs w:val="28"/>
        </w:rPr>
        <w:t>amki gösteri çok harikaydı</w:t>
      </w:r>
      <w:r>
        <w:rPr>
          <w:rFonts w:ascii="Hand writing Mutlu" w:hAnsi="Hand writing Mutlu" w:cs="Hand writing Mutlu"/>
          <w:sz w:val="28"/>
          <w:szCs w:val="28"/>
        </w:rPr>
        <w:t>.</w:t>
      </w:r>
      <w:r>
        <w:rPr>
          <w:sz w:val="28"/>
          <w:szCs w:val="28"/>
        </w:rPr>
        <w:t>”</w:t>
      </w:r>
      <w:r>
        <w:rPr>
          <w:rFonts w:ascii="Hand writing Mutlu" w:hAnsi="Hand writing Mutlu" w:cs="Hand writing Mutlu"/>
          <w:sz w:val="28"/>
          <w:szCs w:val="28"/>
        </w:rPr>
        <w:t xml:space="preserve"> cümlesinde </w:t>
      </w:r>
      <w:r w:rsidRPr="003A0FE9">
        <w:rPr>
          <w:rFonts w:ascii="Lucida Handwriting" w:hAnsi="Lucida Handwriting" w:cs="Lucida Handwriting"/>
          <w:sz w:val="28"/>
          <w:szCs w:val="28"/>
          <w:u w:val="double"/>
        </w:rPr>
        <w:t>“harika”</w:t>
      </w:r>
      <w:r>
        <w:rPr>
          <w:rFonts w:ascii="Hand writing Mutlu" w:hAnsi="Hand writing Mutlu" w:cs="Hand writing Mutlu"/>
          <w:sz w:val="28"/>
          <w:szCs w:val="28"/>
        </w:rPr>
        <w:t xml:space="preserve"> kelimesinin yerine aşağıdakilerden hangisi getirilirse cümlenin anlamı değişmez?</w:t>
      </w:r>
    </w:p>
    <w:p w:rsidR="00566066" w:rsidRDefault="00566066" w:rsidP="00250FDA">
      <w:pPr>
        <w:tabs>
          <w:tab w:val="left" w:pos="426"/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kötüydü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sıkıcıydı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şahaneydi</w:t>
      </w:r>
    </w:p>
    <w:p w:rsidR="00566066" w:rsidRDefault="00566066" w:rsidP="005B3186">
      <w:pPr>
        <w:tabs>
          <w:tab w:val="left" w:pos="3969"/>
          <w:tab w:val="left" w:pos="7230"/>
        </w:tabs>
        <w:rPr>
          <w:rFonts w:ascii="Hand writing Mutlu" w:hAnsi="Hand writing Mutlu" w:cs="Hand writing Mutlu"/>
          <w:sz w:val="28"/>
          <w:szCs w:val="28"/>
        </w:rPr>
      </w:pPr>
    </w:p>
    <w:p w:rsidR="00566066" w:rsidRPr="00CF2FAA" w:rsidRDefault="00566066" w:rsidP="00C20BDA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10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7F49B0">
        <w:rPr>
          <w:rFonts w:ascii="Hand writing Mutlu" w:hAnsi="Hand writing Mutlu" w:cs="Hand writing Mutlu"/>
          <w:sz w:val="28"/>
          <w:szCs w:val="28"/>
        </w:rPr>
        <w:t>Aşağıdaki eş anlamlı kelimeleri eşleştiriniz.</w:t>
      </w:r>
    </w:p>
    <w:p w:rsidR="00566066" w:rsidRDefault="00566066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group id="_x0000_s1066" style="position:absolute;margin-left:246.3pt;margin-top:7.85pt;width:6.75pt;height:114.75pt;z-index:251671552" coordorigin="5790,2460" coordsize="135,2190">
            <v:shape id="_x0000_s1067" type="#_x0000_t32" style="position:absolute;left:5790;top:2460;width:0;height:2190" o:connectortype="straight" strokeweight="1.25pt">
              <v:stroke dashstyle="1 1"/>
            </v:shape>
            <v:shape id="_x0000_s1068" type="#_x0000_t32" style="position:absolute;left:5925;top:2460;width:0;height:2190" o:connectortype="straight" strokeweight="1.25pt">
              <v:stroke dashstyle="1 1"/>
            </v:shape>
          </v:group>
        </w:pict>
      </w:r>
      <w:r>
        <w:rPr>
          <w:noProof/>
        </w:rPr>
        <w:pict>
          <v:shape id="_x0000_s1069" type="#_x0000_t202" style="position:absolute;margin-left:403.05pt;margin-top:7.85pt;width:83.25pt;height:32.25pt;z-index:251673600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yurt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276.3pt;margin-top:7.85pt;width:83.25pt;height:32.25pt;z-index:251672576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soru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127.05pt;margin-top:7.85pt;width:83.25pt;height:32.25pt;z-index:251665408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muallim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2" type="#_x0000_t202" style="position:absolute;margin-left:1.05pt;margin-top:7.85pt;width:78.75pt;height:32.25pt;z-index:251666432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ufak</w:t>
                  </w:r>
                </w:p>
              </w:txbxContent>
            </v:textbox>
          </v:shape>
        </w:pict>
      </w:r>
    </w:p>
    <w:p w:rsidR="00566066" w:rsidRDefault="00566066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shape id="_x0000_s1073" type="#_x0000_t202" style="position:absolute;margin-left:403.05pt;margin-top:5.4pt;width:83.25pt;height:32.25pt;z-index:251674624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sual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276.3pt;margin-top:5.4pt;width:83.25pt;height:32.25pt;z-index:251675648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kirli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27.05pt;margin-top:5.4pt;width:83.25pt;height:32.25pt;z-index:251667456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küçük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1.05pt;margin-top:5.4pt;width:78.75pt;height:32.25pt;z-index:251668480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hekim</w:t>
                  </w:r>
                </w:p>
              </w:txbxContent>
            </v:textbox>
          </v:shape>
        </w:pict>
      </w:r>
    </w:p>
    <w:p w:rsidR="00566066" w:rsidRDefault="00566066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>
      <w:pPr>
        <w:rPr>
          <w:rFonts w:ascii="Hand writing Mutlu" w:hAnsi="Hand writing Mutlu" w:cs="Hand writing Mutlu"/>
          <w:sz w:val="28"/>
          <w:szCs w:val="28"/>
        </w:rPr>
      </w:pPr>
      <w:r>
        <w:rPr>
          <w:noProof/>
        </w:rPr>
        <w:pict>
          <v:shape id="_x0000_s1077" type="#_x0000_t202" style="position:absolute;margin-left:403.05pt;margin-top:2.95pt;width:83.25pt;height:32.25pt;z-index:251676672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pis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margin-left:276.3pt;margin-top:2.95pt;width:83.25pt;height:32.25pt;z-index:251677696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vatan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202" style="position:absolute;margin-left:127.05pt;margin-top:2.95pt;width:83.25pt;height:32.25pt;z-index:251670528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doktor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1.05pt;margin-top:2.95pt;width:78.75pt;height:32.25pt;z-index:251669504">
            <v:textbox>
              <w:txbxContent>
                <w:p w:rsidR="00566066" w:rsidRPr="007F49B0" w:rsidRDefault="00566066" w:rsidP="007F49B0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öğretmen</w:t>
                  </w:r>
                </w:p>
              </w:txbxContent>
            </v:textbox>
          </v:shape>
        </w:pict>
      </w:r>
    </w:p>
    <w:p w:rsidR="00566066" w:rsidRDefault="00566066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>
      <w:pPr>
        <w:rPr>
          <w:rFonts w:ascii="Hand writing Mutlu" w:hAnsi="Hand writing Mutlu" w:cs="Hand writing Mutlu"/>
          <w:sz w:val="28"/>
          <w:szCs w:val="28"/>
        </w:rPr>
      </w:pPr>
    </w:p>
    <w:p w:rsidR="00566066" w:rsidRDefault="00566066" w:rsidP="00C363D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11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7F49B0">
        <w:rPr>
          <w:rFonts w:ascii="Hand writing Mutlu" w:hAnsi="Hand writing Mutlu" w:cs="Hand writing Mutlu"/>
          <w:sz w:val="28"/>
          <w:szCs w:val="28"/>
        </w:rPr>
        <w:t xml:space="preserve">Aşağıdaki </w:t>
      </w:r>
      <w:r>
        <w:rPr>
          <w:rFonts w:ascii="Hand writing Mutlu" w:hAnsi="Hand writing Mutlu" w:cs="Hand writing Mutlu"/>
          <w:sz w:val="28"/>
          <w:szCs w:val="28"/>
        </w:rPr>
        <w:t>kelimelerin eş anlamını bulup karşılarına yazınız</w:t>
      </w:r>
      <w:r w:rsidRPr="007F49B0">
        <w:rPr>
          <w:rFonts w:ascii="Hand writing Mutlu" w:hAnsi="Hand writing Mutlu" w:cs="Hand writing Mutlu"/>
          <w:sz w:val="28"/>
          <w:szCs w:val="28"/>
        </w:rPr>
        <w:t>.</w:t>
      </w:r>
    </w:p>
    <w:p w:rsidR="00566066" w:rsidRDefault="00566066" w:rsidP="00C363D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elbise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devamlı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</w:t>
      </w:r>
    </w:p>
    <w:p w:rsidR="00566066" w:rsidRDefault="00566066" w:rsidP="00C363D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faydalı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tamirat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</w:t>
      </w:r>
    </w:p>
    <w:p w:rsidR="00566066" w:rsidRDefault="00566066" w:rsidP="00C363D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rüya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berbat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………………</w:t>
      </w:r>
    </w:p>
    <w:p w:rsidR="00566066" w:rsidRDefault="00566066" w:rsidP="00C363DD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müsaade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sz w:val="28"/>
          <w:szCs w:val="28"/>
        </w:rPr>
        <w:t>……………</w:t>
      </w:r>
      <w:r>
        <w:rPr>
          <w:rFonts w:ascii="Hand writing Mutlu" w:hAnsi="Hand writing Mutlu" w:cs="Hand writing Mutlu"/>
          <w:sz w:val="28"/>
          <w:szCs w:val="28"/>
        </w:rPr>
        <w:t>...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</w:p>
    <w:sectPr w:rsidR="00566066" w:rsidSect="00371D0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066" w:rsidRDefault="00566066">
      <w:r>
        <w:separator/>
      </w:r>
    </w:p>
  </w:endnote>
  <w:endnote w:type="continuationSeparator" w:id="1">
    <w:p w:rsidR="00566066" w:rsidRDefault="00566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66" w:rsidRDefault="00566066">
    <w:pPr>
      <w:pStyle w:val="Footer"/>
    </w:pPr>
    <w:r>
      <w:rPr>
        <w:noProof/>
      </w:rPr>
      <w:pict>
        <v:group id="_x0000_s2054" style="position:absolute;margin-left:393pt;margin-top:-58.25pt;width:140.9pt;height:63pt;z-index:251667456" coordorigin="8874,14917" coordsize="2818,1260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8874;top:15277;width:2818;height:900" filled="f" stroked="f">
            <v:textbox style="mso-next-textbox:#_x0000_s2055">
              <w:txbxContent>
                <w:p w:rsidR="00566066" w:rsidRPr="007340AA" w:rsidRDefault="00566066" w:rsidP="007F4283">
                  <w:pPr>
                    <w:jc w:val="center"/>
                    <w:rPr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Süleyman OCAK</w:t>
                  </w:r>
                </w:p>
                <w:p w:rsidR="00566066" w:rsidRPr="007340AA" w:rsidRDefault="00566066" w:rsidP="007F4283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Uzman 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9697;top:14917;width:1122;height:405">
            <v:imagedata r:id="rId1" o:title=""/>
          </v:shape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66" w:rsidRDefault="00566066">
    <w:pPr>
      <w:pStyle w:val="Footer"/>
    </w:pPr>
    <w:r>
      <w:rPr>
        <w:noProof/>
      </w:rPr>
      <w:pict>
        <v:group id="_x0000_s2057" style="position:absolute;margin-left:666pt;margin-top:-47.8pt;width:117pt;height:55.85pt;z-index:251669504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5737;top:2317;width:2340;height:711" filled="f" stroked="f">
            <v:textbox style="mso-next-textbox:#_x0000_s2058">
              <w:txbxContent>
                <w:p w:rsidR="00566066" w:rsidRPr="009218F6" w:rsidRDefault="00566066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566066" w:rsidRPr="007340AA" w:rsidRDefault="00566066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9" type="#_x0000_t75" style="position:absolute;left:6277;top:1957;width:1122;height:405">
            <v:imagedata r:id="rId1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066" w:rsidRDefault="00566066">
      <w:r>
        <w:separator/>
      </w:r>
    </w:p>
  </w:footnote>
  <w:footnote w:type="continuationSeparator" w:id="1">
    <w:p w:rsidR="00566066" w:rsidRDefault="005660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66" w:rsidRDefault="0056606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4" o:spid="_x0000_s2049" type="#_x0000_t136" style="position:absolute;margin-left:0;margin-top:0;width:252.75pt;height:24.75pt;rotation:315;z-index:-251656192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66" w:rsidRPr="00FF6CAE" w:rsidRDefault="00566066" w:rsidP="00FF6CAE">
    <w:pPr>
      <w:rPr>
        <w:rFonts w:ascii="Hand writing Mutlu" w:hAnsi="Hand writing Mutlu" w:cs="Hand writing Mutlu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46pt;margin-top:11.7pt;width:262.45pt;height:42.15pt;z-index:251662336">
          <v:textbox style="mso-next-textbox:#_x0000_s2050">
            <w:txbxContent>
              <w:p w:rsidR="00566066" w:rsidRPr="00B43F47" w:rsidRDefault="00566066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Adım Soyadım: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</w:p>
              <w:p w:rsidR="00566066" w:rsidRPr="00B43F47" w:rsidRDefault="00566066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Okul Numaram: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.</w:t>
                </w:r>
              </w:p>
            </w:txbxContent>
          </v:textbox>
        </v:shape>
      </w:pict>
    </w:r>
    <w:r>
      <w:rPr>
        <w:noProof/>
      </w:rPr>
      <w:pict>
        <v:shape id="_x0000_s2051" type="#_x0000_t202" style="position:absolute;margin-left:-30pt;margin-top:11.7pt;width:266.35pt;height:42.15pt;z-index:251663360">
          <v:textbox style="mso-next-textbox:#_x0000_s2051">
            <w:txbxContent>
              <w:p w:rsidR="00566066" w:rsidRPr="00B43F47" w:rsidRDefault="00566066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Bafra Gazi İlköğretim Okulu 1/B Sınıfı</w:t>
                </w:r>
              </w:p>
              <w:p w:rsidR="00566066" w:rsidRPr="00B43F47" w:rsidRDefault="00566066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 xml:space="preserve">Türkçe Dersi Çalışma Kâğıdı - </w:t>
                </w:r>
                <w:r>
                  <w:rPr>
                    <w:rFonts w:ascii="Hand writing Mutlu" w:hAnsi="Hand writing Mutlu" w:cs="Hand writing Mutlu"/>
                    <w:sz w:val="22"/>
                    <w:szCs w:val="22"/>
                  </w:rPr>
                  <w:t>14</w:t>
                </w:r>
              </w:p>
              <w:p w:rsidR="00566066" w:rsidRDefault="00566066"/>
            </w:txbxContent>
          </v:textbox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692345" o:spid="_x0000_s2052" type="#_x0000_t136" style="position:absolute;margin-left:114.55pt;margin-top:355.4pt;width:252.75pt;height:24.75pt;rotation:315;z-index:-251652096;mso-position-horizontal-relative:margin;mso-position-vertical-relative:margin" o:allowincell="f" fillcolor="#d8d8d8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  <w:r>
      <w:rPr>
        <w:noProof/>
      </w:rPr>
      <w:pict>
        <v:shape id="_x0000_s2053" type="#_x0000_t136" style="position:absolute;margin-left:113.55pt;margin-top:408.8pt;width:255.3pt;height:24.75pt;rotation:-2972755fd;z-index:251665408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Bafra Gazi İÖO - Süleyman OCAK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2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6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5DE"/>
    <w:rsid w:val="00002AE3"/>
    <w:rsid w:val="00002D84"/>
    <w:rsid w:val="000076BE"/>
    <w:rsid w:val="00010A4B"/>
    <w:rsid w:val="000144A0"/>
    <w:rsid w:val="00016DB7"/>
    <w:rsid w:val="000247EC"/>
    <w:rsid w:val="0002719C"/>
    <w:rsid w:val="00030150"/>
    <w:rsid w:val="0003300E"/>
    <w:rsid w:val="0003767C"/>
    <w:rsid w:val="0005016B"/>
    <w:rsid w:val="0006239E"/>
    <w:rsid w:val="00066ADC"/>
    <w:rsid w:val="00076D6D"/>
    <w:rsid w:val="00084933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6334"/>
    <w:rsid w:val="000F269F"/>
    <w:rsid w:val="000F2AE6"/>
    <w:rsid w:val="00102343"/>
    <w:rsid w:val="00106B20"/>
    <w:rsid w:val="00125021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4A9A"/>
    <w:rsid w:val="0017512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F2065"/>
    <w:rsid w:val="001F556E"/>
    <w:rsid w:val="001F77CC"/>
    <w:rsid w:val="002125AC"/>
    <w:rsid w:val="002245B2"/>
    <w:rsid w:val="00224BDC"/>
    <w:rsid w:val="00242049"/>
    <w:rsid w:val="00250FDA"/>
    <w:rsid w:val="00251602"/>
    <w:rsid w:val="00257119"/>
    <w:rsid w:val="00263AE4"/>
    <w:rsid w:val="002642A1"/>
    <w:rsid w:val="00265F18"/>
    <w:rsid w:val="00275F12"/>
    <w:rsid w:val="002761F0"/>
    <w:rsid w:val="00283DA6"/>
    <w:rsid w:val="00295255"/>
    <w:rsid w:val="002A23D1"/>
    <w:rsid w:val="002A33C9"/>
    <w:rsid w:val="002A4D11"/>
    <w:rsid w:val="002B18BE"/>
    <w:rsid w:val="002B26B2"/>
    <w:rsid w:val="002B661A"/>
    <w:rsid w:val="002C2B85"/>
    <w:rsid w:val="002C4B71"/>
    <w:rsid w:val="002C70C8"/>
    <w:rsid w:val="002D5B3A"/>
    <w:rsid w:val="002F1EBD"/>
    <w:rsid w:val="002F6905"/>
    <w:rsid w:val="003013FD"/>
    <w:rsid w:val="0030650C"/>
    <w:rsid w:val="00315E78"/>
    <w:rsid w:val="003220F2"/>
    <w:rsid w:val="003278F7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860DA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5DCA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610B4"/>
    <w:rsid w:val="0047704E"/>
    <w:rsid w:val="004845F9"/>
    <w:rsid w:val="004868FA"/>
    <w:rsid w:val="004905BE"/>
    <w:rsid w:val="00491AFC"/>
    <w:rsid w:val="00491B61"/>
    <w:rsid w:val="0049367F"/>
    <w:rsid w:val="004954B3"/>
    <w:rsid w:val="004967FC"/>
    <w:rsid w:val="004A4FAB"/>
    <w:rsid w:val="004B1C83"/>
    <w:rsid w:val="004B243C"/>
    <w:rsid w:val="004B58D8"/>
    <w:rsid w:val="004B6B50"/>
    <w:rsid w:val="004C01CE"/>
    <w:rsid w:val="004C7237"/>
    <w:rsid w:val="004D7BC9"/>
    <w:rsid w:val="004F4AD1"/>
    <w:rsid w:val="004F4B91"/>
    <w:rsid w:val="005044B7"/>
    <w:rsid w:val="005070F8"/>
    <w:rsid w:val="0050756E"/>
    <w:rsid w:val="00522359"/>
    <w:rsid w:val="0053038F"/>
    <w:rsid w:val="005303C4"/>
    <w:rsid w:val="00536C75"/>
    <w:rsid w:val="00536D06"/>
    <w:rsid w:val="00546143"/>
    <w:rsid w:val="00555586"/>
    <w:rsid w:val="00557787"/>
    <w:rsid w:val="00560F29"/>
    <w:rsid w:val="00562776"/>
    <w:rsid w:val="00566066"/>
    <w:rsid w:val="00573F26"/>
    <w:rsid w:val="00576522"/>
    <w:rsid w:val="00585F20"/>
    <w:rsid w:val="0059406A"/>
    <w:rsid w:val="005A09D0"/>
    <w:rsid w:val="005A4174"/>
    <w:rsid w:val="005B3186"/>
    <w:rsid w:val="005B37AC"/>
    <w:rsid w:val="005C1973"/>
    <w:rsid w:val="005D4740"/>
    <w:rsid w:val="005D4B4A"/>
    <w:rsid w:val="005F3AE4"/>
    <w:rsid w:val="005F5A2F"/>
    <w:rsid w:val="005F5D86"/>
    <w:rsid w:val="006063E3"/>
    <w:rsid w:val="0063489D"/>
    <w:rsid w:val="006372BD"/>
    <w:rsid w:val="006572A1"/>
    <w:rsid w:val="00661385"/>
    <w:rsid w:val="006663ED"/>
    <w:rsid w:val="00676E23"/>
    <w:rsid w:val="00677E6F"/>
    <w:rsid w:val="00680F47"/>
    <w:rsid w:val="00683C92"/>
    <w:rsid w:val="00690E86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656E"/>
    <w:rsid w:val="006C58D0"/>
    <w:rsid w:val="006D1EA0"/>
    <w:rsid w:val="006D41A3"/>
    <w:rsid w:val="006E171F"/>
    <w:rsid w:val="006E6F2E"/>
    <w:rsid w:val="006F654D"/>
    <w:rsid w:val="007060DB"/>
    <w:rsid w:val="0071055E"/>
    <w:rsid w:val="00710D7B"/>
    <w:rsid w:val="0071397F"/>
    <w:rsid w:val="00713E2E"/>
    <w:rsid w:val="00716D81"/>
    <w:rsid w:val="00725C5F"/>
    <w:rsid w:val="007340AA"/>
    <w:rsid w:val="00744847"/>
    <w:rsid w:val="00745D85"/>
    <w:rsid w:val="00757C90"/>
    <w:rsid w:val="007647C9"/>
    <w:rsid w:val="0076659D"/>
    <w:rsid w:val="00780523"/>
    <w:rsid w:val="00780D88"/>
    <w:rsid w:val="007820EA"/>
    <w:rsid w:val="00783521"/>
    <w:rsid w:val="007859B3"/>
    <w:rsid w:val="00786A7B"/>
    <w:rsid w:val="0078732A"/>
    <w:rsid w:val="00793EC7"/>
    <w:rsid w:val="007A65B6"/>
    <w:rsid w:val="007B10BA"/>
    <w:rsid w:val="007B1F82"/>
    <w:rsid w:val="007C21D3"/>
    <w:rsid w:val="007D336D"/>
    <w:rsid w:val="007D6713"/>
    <w:rsid w:val="007F4283"/>
    <w:rsid w:val="007F49B0"/>
    <w:rsid w:val="007F7016"/>
    <w:rsid w:val="00801AC5"/>
    <w:rsid w:val="0080201D"/>
    <w:rsid w:val="00802360"/>
    <w:rsid w:val="00816335"/>
    <w:rsid w:val="00817779"/>
    <w:rsid w:val="008239B0"/>
    <w:rsid w:val="00835FFC"/>
    <w:rsid w:val="00851D59"/>
    <w:rsid w:val="00852AAC"/>
    <w:rsid w:val="0085374B"/>
    <w:rsid w:val="00855D3D"/>
    <w:rsid w:val="00857E36"/>
    <w:rsid w:val="00862CF1"/>
    <w:rsid w:val="0086354D"/>
    <w:rsid w:val="0088665C"/>
    <w:rsid w:val="0088701D"/>
    <w:rsid w:val="00894C33"/>
    <w:rsid w:val="00897523"/>
    <w:rsid w:val="008A27CE"/>
    <w:rsid w:val="008A7EB5"/>
    <w:rsid w:val="008B2B9B"/>
    <w:rsid w:val="008B3472"/>
    <w:rsid w:val="008B5539"/>
    <w:rsid w:val="008C032D"/>
    <w:rsid w:val="008D1A05"/>
    <w:rsid w:val="008E7B17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35EC"/>
    <w:rsid w:val="00937569"/>
    <w:rsid w:val="00937C54"/>
    <w:rsid w:val="009431BD"/>
    <w:rsid w:val="00950A28"/>
    <w:rsid w:val="0095396B"/>
    <w:rsid w:val="009648F9"/>
    <w:rsid w:val="00971116"/>
    <w:rsid w:val="0097176E"/>
    <w:rsid w:val="0097273E"/>
    <w:rsid w:val="00981D90"/>
    <w:rsid w:val="00986156"/>
    <w:rsid w:val="009932E4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297C"/>
    <w:rsid w:val="009E2C60"/>
    <w:rsid w:val="009E4FA6"/>
    <w:rsid w:val="009E566D"/>
    <w:rsid w:val="009E5A23"/>
    <w:rsid w:val="009E5E82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44413"/>
    <w:rsid w:val="00A509DC"/>
    <w:rsid w:val="00A532D0"/>
    <w:rsid w:val="00A55FE0"/>
    <w:rsid w:val="00A836E8"/>
    <w:rsid w:val="00A9245C"/>
    <w:rsid w:val="00AA43A5"/>
    <w:rsid w:val="00AC6DC9"/>
    <w:rsid w:val="00AD5D66"/>
    <w:rsid w:val="00B00B50"/>
    <w:rsid w:val="00B00BCA"/>
    <w:rsid w:val="00B04046"/>
    <w:rsid w:val="00B05D63"/>
    <w:rsid w:val="00B26917"/>
    <w:rsid w:val="00B3227C"/>
    <w:rsid w:val="00B330D9"/>
    <w:rsid w:val="00B33631"/>
    <w:rsid w:val="00B34C65"/>
    <w:rsid w:val="00B42AF4"/>
    <w:rsid w:val="00B43F47"/>
    <w:rsid w:val="00B44AE9"/>
    <w:rsid w:val="00B55137"/>
    <w:rsid w:val="00B55D94"/>
    <w:rsid w:val="00B573EF"/>
    <w:rsid w:val="00B63164"/>
    <w:rsid w:val="00B632C7"/>
    <w:rsid w:val="00B65458"/>
    <w:rsid w:val="00B77E40"/>
    <w:rsid w:val="00B81E01"/>
    <w:rsid w:val="00B908E6"/>
    <w:rsid w:val="00B92100"/>
    <w:rsid w:val="00BC0D98"/>
    <w:rsid w:val="00BC3A25"/>
    <w:rsid w:val="00BD6A17"/>
    <w:rsid w:val="00BE1043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32B41"/>
    <w:rsid w:val="00C33F2C"/>
    <w:rsid w:val="00C34F10"/>
    <w:rsid w:val="00C363DD"/>
    <w:rsid w:val="00C42183"/>
    <w:rsid w:val="00C42E8D"/>
    <w:rsid w:val="00C52C24"/>
    <w:rsid w:val="00C54DAE"/>
    <w:rsid w:val="00C56590"/>
    <w:rsid w:val="00C65636"/>
    <w:rsid w:val="00C67D05"/>
    <w:rsid w:val="00C7513F"/>
    <w:rsid w:val="00C81656"/>
    <w:rsid w:val="00C84703"/>
    <w:rsid w:val="00C9003E"/>
    <w:rsid w:val="00C90720"/>
    <w:rsid w:val="00C955B2"/>
    <w:rsid w:val="00CA2699"/>
    <w:rsid w:val="00CA327A"/>
    <w:rsid w:val="00CA66AD"/>
    <w:rsid w:val="00CB2E04"/>
    <w:rsid w:val="00CB33F4"/>
    <w:rsid w:val="00CB7408"/>
    <w:rsid w:val="00CD0DE7"/>
    <w:rsid w:val="00CD4458"/>
    <w:rsid w:val="00CD7DF9"/>
    <w:rsid w:val="00CE71A0"/>
    <w:rsid w:val="00CF2FAA"/>
    <w:rsid w:val="00D0160E"/>
    <w:rsid w:val="00D04EC5"/>
    <w:rsid w:val="00D11BB8"/>
    <w:rsid w:val="00D17CD4"/>
    <w:rsid w:val="00D17DD1"/>
    <w:rsid w:val="00D34D8F"/>
    <w:rsid w:val="00D35479"/>
    <w:rsid w:val="00D37496"/>
    <w:rsid w:val="00D40C5D"/>
    <w:rsid w:val="00D418CD"/>
    <w:rsid w:val="00D432C9"/>
    <w:rsid w:val="00D50A44"/>
    <w:rsid w:val="00D51EC7"/>
    <w:rsid w:val="00D51F22"/>
    <w:rsid w:val="00D53646"/>
    <w:rsid w:val="00D624F3"/>
    <w:rsid w:val="00D77551"/>
    <w:rsid w:val="00D77A4B"/>
    <w:rsid w:val="00D80C97"/>
    <w:rsid w:val="00D841F0"/>
    <w:rsid w:val="00D8530F"/>
    <w:rsid w:val="00D97D62"/>
    <w:rsid w:val="00DA744F"/>
    <w:rsid w:val="00DB2044"/>
    <w:rsid w:val="00DB4023"/>
    <w:rsid w:val="00DB64E3"/>
    <w:rsid w:val="00DB6A11"/>
    <w:rsid w:val="00DC7907"/>
    <w:rsid w:val="00DD13D4"/>
    <w:rsid w:val="00DF7541"/>
    <w:rsid w:val="00E06A36"/>
    <w:rsid w:val="00E06A8C"/>
    <w:rsid w:val="00E07563"/>
    <w:rsid w:val="00E1644D"/>
    <w:rsid w:val="00E16EE3"/>
    <w:rsid w:val="00E21E87"/>
    <w:rsid w:val="00E245B4"/>
    <w:rsid w:val="00E2487C"/>
    <w:rsid w:val="00E24D84"/>
    <w:rsid w:val="00E329E6"/>
    <w:rsid w:val="00E401D3"/>
    <w:rsid w:val="00E434CF"/>
    <w:rsid w:val="00E55E99"/>
    <w:rsid w:val="00E64C8B"/>
    <w:rsid w:val="00E76802"/>
    <w:rsid w:val="00E83261"/>
    <w:rsid w:val="00E84324"/>
    <w:rsid w:val="00E86975"/>
    <w:rsid w:val="00EA14D1"/>
    <w:rsid w:val="00EA5510"/>
    <w:rsid w:val="00EA579D"/>
    <w:rsid w:val="00EB6BDC"/>
    <w:rsid w:val="00EC42CE"/>
    <w:rsid w:val="00ED1D5B"/>
    <w:rsid w:val="00EE3307"/>
    <w:rsid w:val="00EE73C9"/>
    <w:rsid w:val="00EF2A29"/>
    <w:rsid w:val="00F201C7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868A8"/>
    <w:rsid w:val="00F877FF"/>
    <w:rsid w:val="00F935BE"/>
    <w:rsid w:val="00F957F7"/>
    <w:rsid w:val="00F95A38"/>
    <w:rsid w:val="00F95D64"/>
    <w:rsid w:val="00FA32C0"/>
    <w:rsid w:val="00FB358F"/>
    <w:rsid w:val="00FB78D6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4F8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54F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54F8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7CD4"/>
    <w:pPr>
      <w:ind w:left="720"/>
    </w:pPr>
  </w:style>
  <w:style w:type="character" w:styleId="Hyperlink">
    <w:name w:val="Hyperlink"/>
    <w:basedOn w:val="DefaultParagraphFont"/>
    <w:uiPriority w:val="99"/>
    <w:rsid w:val="002516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281</Words>
  <Characters>1607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</dc:creator>
  <dc:description>www.sorubak.com</dc:description>
  <cp:lastPrinted>2008-03-09T20:50:00Z</cp:lastPrinted>
  <dcterms:created xsi:type="dcterms:W3CDTF">2008-03-09T20:51:00Z</dcterms:created>
  <dcterms:modified xsi:type="dcterms:W3CDTF">2013-05-18T19:42:00Z</dcterms:modified>
</cp:coreProperties>
</file>