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0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678"/>
      </w:tblGrid>
      <w:tr w:rsidR="00740B42" w:rsidRPr="00CE7B10">
        <w:tc>
          <w:tcPr>
            <w:tcW w:w="492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4.65pt;margin-top:-25.35pt;width:393.75pt;height:21.75pt;z-index:251658240;visibility:visible" strokeweight=".5pt">
                  <v:textbox>
                    <w:txbxContent>
                      <w:p w:rsidR="00740B42" w:rsidRPr="001012BE" w:rsidRDefault="00740B42">
                        <w:pPr>
                          <w:rPr>
                            <w:b/>
                            <w:bCs/>
                          </w:rPr>
                        </w:pPr>
                        <w:r w:rsidRPr="001012BE">
                          <w:rPr>
                            <w:b/>
                            <w:bCs/>
                          </w:rPr>
                          <w:t>ALİBEYHÜYÜĞÜ İMAM HATİP LİSESİ 9-E SINIFI II.DÖNEM I</w:t>
                        </w:r>
                        <w:r>
                          <w:rPr>
                            <w:b/>
                            <w:bCs/>
                          </w:rPr>
                          <w:t>I</w:t>
                        </w:r>
                        <w:r w:rsidRPr="001012BE">
                          <w:rPr>
                            <w:b/>
                            <w:bCs/>
                          </w:rPr>
                          <w:t>.YAZILI SORULARI</w:t>
                        </w:r>
                      </w:p>
                    </w:txbxContent>
                  </v:textbox>
                </v:shape>
              </w:pic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>1.Tam sayılar kümesinde tanımlı her a,b için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     a * b =  2a – b   olarak tanımlanmıştır. 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     k * 7 = 5 * 13      olduğuna göre k’yı bulunuz.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 w:rsidRPr="00CE7B10">
              <w:rPr>
                <w:b/>
                <w:bCs/>
              </w:rPr>
              <w:t xml:space="preserve"> 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 w:rsidRPr="00CE7B10">
              <w:rPr>
                <w:b/>
                <w:bCs/>
              </w:rPr>
              <w:t>ÇÖZÜM:</w:t>
            </w:r>
          </w:p>
        </w:tc>
      </w:tr>
      <w:tr w:rsidR="00740B42" w:rsidRPr="00CE7B10">
        <w:tc>
          <w:tcPr>
            <w:tcW w:w="492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41" w:rightFromText="141" w:vertAnchor="text" w:horzAnchor="page" w:tblpX="624" w:tblpY="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602"/>
              <w:gridCol w:w="598"/>
              <w:gridCol w:w="710"/>
              <w:gridCol w:w="710"/>
            </w:tblGrid>
            <w:tr w:rsidR="00740B42" w:rsidRPr="00CE7B10">
              <w:trPr>
                <w:trHeight w:val="149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>+</w:t>
                  </w: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 a</w:t>
                  </w: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  b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  c</w:t>
                  </w:r>
                </w:p>
              </w:tc>
            </w:tr>
            <w:tr w:rsidR="00740B42" w:rsidRPr="00CE7B10">
              <w:trPr>
                <w:trHeight w:val="153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 a</w:t>
                  </w: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 14</w:t>
                  </w: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13</w:t>
                  </w:r>
                </w:p>
              </w:tc>
            </w:tr>
            <w:tr w:rsidR="00740B42" w:rsidRPr="00CE7B10">
              <w:trPr>
                <w:trHeight w:val="116"/>
              </w:trPr>
              <w:tc>
                <w:tcPr>
                  <w:tcW w:w="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 b</w:t>
                  </w: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</w:p>
                <w:p w:rsidR="00740B42" w:rsidRPr="00CE7B10" w:rsidRDefault="00740B42" w:rsidP="00CE7B1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</w:pPr>
                  <w:r w:rsidRPr="00CE7B10">
                    <w:rPr>
                      <w:rFonts w:ascii="Arial" w:hAnsi="Arial" w:cs="Arial"/>
                      <w:b/>
                      <w:bCs/>
                      <w:shd w:val="clear" w:color="auto" w:fill="FFFFFF"/>
                    </w:rPr>
                    <w:t xml:space="preserve"> 11</w:t>
                  </w:r>
                </w:p>
              </w:tc>
            </w:tr>
          </w:tbl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>2.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</w:pPr>
            <w:r w:rsidRPr="00CE7B10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Tablodaki a,b,c birer sayıdır. Buna göre a’yı bulunuz.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 w:rsidRPr="00CE7B10">
              <w:rPr>
                <w:b/>
                <w:bCs/>
              </w:rPr>
              <w:t>ÇÖZÜM:</w:t>
            </w:r>
          </w:p>
        </w:tc>
      </w:tr>
      <w:tr w:rsidR="00740B42" w:rsidRPr="00CE7B10">
        <w:tc>
          <w:tcPr>
            <w:tcW w:w="492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3.         </w:t>
            </w:r>
            <w:r w:rsidRPr="00CE7B10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2" o:spid="_x0000_i1025" type="#_x0000_t75" alt="http://bilgiyelpazesi.net/egitim_ogretim/yazili_sorulari_yazili_arsivi/matematik_dersi_yazili_sorulari/matematik_dersi_9_2_2_yazili/matematik_dersi_9_sinif_2_donem_2_yazili_1_dosyalar/image002.gif" style="width:159.75pt;height:18pt;visibility:visible">
                  <v:imagedata r:id="rId7" o:title=""/>
                </v:shape>
              </w:pict>
            </w:r>
            <w:r w:rsidRPr="00CE7B1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 xml:space="preserve">    </w:t>
            </w:r>
          </w:p>
          <w:p w:rsidR="00740B42" w:rsidRPr="00CE7B10" w:rsidRDefault="00740B42" w:rsidP="00CE7B1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işleminde verilenlere göre  m =?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 w:rsidRPr="00CE7B10">
              <w:rPr>
                <w:b/>
                <w:bCs/>
              </w:rPr>
              <w:t>ÇÖZÜM:</w:t>
            </w:r>
          </w:p>
        </w:tc>
      </w:tr>
      <w:tr w:rsidR="00740B42" w:rsidRPr="00CE7B10">
        <w:tc>
          <w:tcPr>
            <w:tcW w:w="4928" w:type="dxa"/>
          </w:tcPr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right="141"/>
              <w:jc w:val="both"/>
              <w:rPr>
                <w:rFonts w:ascii="Comic Sans MS" w:hAnsi="Comic Sans MS" w:cs="Comic Sans MS"/>
                <w:b/>
                <w:bCs/>
                <w:sz w:val="17"/>
                <w:szCs w:val="17"/>
                <w:lang w:eastAsia="tr-TR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4. </w:t>
            </w:r>
            <w:r w:rsidRPr="00CE7B10">
              <w:rPr>
                <w:rFonts w:ascii="Arial" w:hAnsi="Arial" w:cs="Arial"/>
                <w:b/>
                <w:bCs/>
                <w:sz w:val="24"/>
                <w:szCs w:val="24"/>
                <w:lang w:eastAsia="tr-TR"/>
              </w:rPr>
              <w:t>a bir doğalsayı olmak üzere 3.a + 6 çift sayı ise aşağıdaki ifadelerin tek mi çift mi olduklarını inceleyiniz.</w:t>
            </w:r>
          </w:p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left="180" w:right="141" w:firstLine="180"/>
              <w:jc w:val="both"/>
              <w:rPr>
                <w:rFonts w:ascii="Comic Sans MS" w:hAnsi="Comic Sans MS" w:cs="Comic Sans MS"/>
                <w:b/>
                <w:bCs/>
                <w:sz w:val="17"/>
                <w:szCs w:val="17"/>
                <w:lang w:eastAsia="tr-TR"/>
              </w:rPr>
            </w:pPr>
            <w:r w:rsidRPr="00CE7B10">
              <w:rPr>
                <w:rFonts w:ascii="Arial" w:hAnsi="Arial" w:cs="Arial"/>
                <w:b/>
                <w:bCs/>
                <w:sz w:val="18"/>
                <w:szCs w:val="18"/>
                <w:lang w:eastAsia="tr-TR"/>
              </w:rPr>
              <w:t> </w:t>
            </w:r>
          </w:p>
          <w:p w:rsidR="00740B42" w:rsidRPr="00CE7B10" w:rsidRDefault="00740B42" w:rsidP="00CE7B10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141"/>
              <w:jc w:val="both"/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5C7FC9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</w:p>
          <w:p w:rsidR="00740B42" w:rsidRPr="00CE7B10" w:rsidRDefault="00740B42" w:rsidP="00CE7B10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141"/>
              <w:jc w:val="both"/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fldChar w:fldCharType="begin"/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instrText xml:space="preserve"> QUOTE </w:instrText>
            </w:r>
            <w:r w:rsidRPr="00CE7B10">
              <w:pict>
                <v:shape id="_x0000_i1026" type="#_x0000_t75" style="width:51.75pt;height:15pt">
                  <v:imagedata r:id="rId8" o:title="" chromakey="white"/>
                </v:shape>
              </w:pic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instrText xml:space="preserve"> </w:instrTex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fldChar w:fldCharType="separate"/>
            </w:r>
            <w:r w:rsidRPr="00CE7B10">
              <w:pict>
                <v:shape id="_x0000_i1027" type="#_x0000_t75" style="width:51.75pt;height:15pt">
                  <v:imagedata r:id="rId8" o:title="" chromakey="white"/>
                </v:shape>
              </w:pic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fldChar w:fldCharType="end"/>
            </w:r>
          </w:p>
          <w:p w:rsidR="00740B42" w:rsidRPr="00CE7B10" w:rsidRDefault="00740B42" w:rsidP="00CE7B10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right="141"/>
              <w:jc w:val="both"/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fldChar w:fldCharType="begin"/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instrText xml:space="preserve"> QUOTE </w:instrText>
            </w:r>
            <w:r w:rsidRPr="00CE7B10">
              <w:pict>
                <v:shape id="_x0000_i1028" type="#_x0000_t75" style="width:41.25pt;height:15pt">
                  <v:imagedata r:id="rId9" o:title="" chromakey="white"/>
                </v:shape>
              </w:pic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instrText xml:space="preserve"> </w:instrTex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fldChar w:fldCharType="separate"/>
            </w:r>
            <w:r w:rsidRPr="00CE7B10">
              <w:pict>
                <v:shape id="_x0000_i1029" type="#_x0000_t75" style="width:41.25pt;height:15pt">
                  <v:imagedata r:id="rId9" o:title="" chromakey="white"/>
                </v:shape>
              </w:pict>
            </w:r>
            <w:r w:rsidRPr="00CE7B10">
              <w:rPr>
                <w:rFonts w:ascii="Comic Sans MS" w:hAnsi="Comic Sans MS" w:cs="Comic Sans MS"/>
                <w:b/>
                <w:bCs/>
                <w:color w:val="000000"/>
                <w:sz w:val="28"/>
                <w:szCs w:val="28"/>
                <w:lang w:eastAsia="tr-TR"/>
              </w:rPr>
              <w:fldChar w:fldCharType="end"/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 w:rsidRPr="00CE7B10">
              <w:rPr>
                <w:b/>
                <w:bCs/>
              </w:rPr>
              <w:t xml:space="preserve"> 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 w:rsidRPr="00CE7B10">
              <w:rPr>
                <w:b/>
                <w:bCs/>
              </w:rPr>
              <w:t>ÇÖZÜM:</w:t>
            </w:r>
          </w:p>
        </w:tc>
      </w:tr>
      <w:tr w:rsidR="00740B42" w:rsidRPr="00CE7B10">
        <w:tc>
          <w:tcPr>
            <w:tcW w:w="4928" w:type="dxa"/>
          </w:tcPr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right="141"/>
              <w:jc w:val="both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5.  </w:t>
            </w:r>
            <w:r w:rsidRPr="00CE7B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3a2b  dört basamaklı sayısının 5 ile bölümünden kalan 2’dir. Bu sayı 6 ile bölünebildiğine göre,</w:t>
            </w:r>
            <w:r w:rsidRPr="00CE7B10">
              <w:rPr>
                <w:b/>
                <w:bCs/>
                <w:sz w:val="24"/>
                <w:szCs w:val="24"/>
              </w:rPr>
              <w:t xml:space="preserve"> </w:t>
            </w:r>
            <w:r w:rsidRPr="00CE7B1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a’nın alabileceği değerler toplamı kaçtır?</w:t>
            </w:r>
          </w:p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right="141"/>
              <w:jc w:val="both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left="180" w:right="141" w:firstLine="180"/>
              <w:jc w:val="both"/>
              <w:rPr>
                <w:b/>
                <w:bCs/>
              </w:rPr>
            </w:pPr>
          </w:p>
        </w:tc>
      </w:tr>
      <w:tr w:rsidR="00740B42" w:rsidRPr="00CE7B10">
        <w:tc>
          <w:tcPr>
            <w:tcW w:w="492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6. Eni  81 m, boyu 270 m olan dikdörtgen biçimindeki bir tarla hiç alan artmayacak şekilde eş karelere bölünerek küçük bölgeler yapılıyor.Bu şekilde en az kaç tane bölge elde edilir? 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>7.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 </w:t>
            </w:r>
            <w:r w:rsidRPr="00CE7B10">
              <w:rPr>
                <w:rFonts w:ascii="Arial" w:hAnsi="Arial" w:cs="Arial"/>
                <w:noProof/>
                <w:color w:val="003366"/>
                <w:sz w:val="18"/>
                <w:szCs w:val="18"/>
                <w:lang w:eastAsia="tr-TR"/>
              </w:rPr>
              <w:pict>
                <v:shape id="Resim 13" o:spid="_x0000_i1030" type="#_x0000_t75" alt="http://bilgiyelpazesi.net/egitim_ogretim/yazili_sorulari_yazili_arsivi/matematik_dersi_yazili_sorulari/matematik_dersi_9_2_2_yazili/matematik_dersi_9_sinif_2_donem_2_yazili_2_dosyalar/image007.gif" style="width:192pt;height:129pt;visibility:visible">
                  <v:imagedata r:id="rId10" o:title=""/>
                </v:shape>
              </w:pict>
            </w:r>
          </w:p>
          <w:p w:rsidR="00740B42" w:rsidRPr="00CE7B10" w:rsidRDefault="00740B42" w:rsidP="00CE7B10">
            <w:pPr>
              <w:tabs>
                <w:tab w:val="left" w:pos="960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tabs>
                <w:tab w:val="left" w:pos="960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40B42" w:rsidRPr="00CE7B10">
        <w:trPr>
          <w:trHeight w:val="2293"/>
        </w:trPr>
        <w:tc>
          <w:tcPr>
            <w:tcW w:w="492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8. a) </w:t>
            </w:r>
            <w:r w:rsidRPr="00CE7B1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-2 . (3 – 5) – [(5 – 13) : (-2) – (-2).3] = ?</w:t>
            </w:r>
          </w:p>
          <w:p w:rsidR="00740B42" w:rsidRPr="00CE7B10" w:rsidRDefault="00740B42" w:rsidP="00CE7B1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E7B1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CE7B1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  <w:t xml:space="preserve"> b) </w:t>
            </w:r>
            <w:r w:rsidRPr="00CE7B10">
              <w:rPr>
                <w:b/>
                <w:bCs/>
              </w:rPr>
              <w:t xml:space="preserve"> </w:t>
            </w:r>
            <w:r w:rsidRPr="00CE7B10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</w:rPr>
              <w:t>Rakamları farklı üç basamaklı en küçük tam sayı ile rakamları farklı iki basamaklı en büyük dogal sayının toplamı kaçtır?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</w:tr>
      <w:tr w:rsidR="00740B42" w:rsidRPr="00CE7B10">
        <w:tc>
          <w:tcPr>
            <w:tcW w:w="492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right="141"/>
              <w:jc w:val="both"/>
              <w:rPr>
                <w:rFonts w:ascii="Arial" w:hAnsi="Arial" w:cs="Arial"/>
                <w:b/>
                <w:bCs/>
                <w:shd w:val="clear" w:color="auto" w:fill="FFFFFF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9. a) </w:t>
            </w:r>
            <w:r w:rsidRPr="00CE7B10">
              <w:rPr>
                <w:rFonts w:ascii="Arial" w:hAnsi="Arial" w:cs="Arial"/>
                <w:b/>
                <w:bCs/>
                <w:shd w:val="clear" w:color="auto" w:fill="FFFFFF"/>
              </w:rPr>
              <w:t xml:space="preserve"> Salı günü ilk sınavına giren bir öğrenci 13 günde bir sınava gireceğine göre 22. sınavına hangi gün girer?</w:t>
            </w:r>
          </w:p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left="180" w:right="141" w:firstLine="180"/>
              <w:jc w:val="both"/>
              <w:rPr>
                <w:rFonts w:ascii="Arial" w:hAnsi="Arial" w:cs="Arial"/>
                <w:b/>
                <w:bCs/>
                <w:color w:val="003366"/>
                <w:sz w:val="18"/>
                <w:szCs w:val="18"/>
                <w:shd w:val="clear" w:color="auto" w:fill="FFFFFF"/>
              </w:rPr>
            </w:pPr>
          </w:p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left="180" w:right="141" w:firstLine="180"/>
              <w:jc w:val="both"/>
              <w:rPr>
                <w:rFonts w:ascii="Arial" w:hAnsi="Arial" w:cs="Arial"/>
                <w:b/>
                <w:bCs/>
                <w:color w:val="003366"/>
                <w:sz w:val="18"/>
                <w:szCs w:val="18"/>
                <w:lang w:eastAsia="tr-TR"/>
              </w:rPr>
            </w:pPr>
          </w:p>
          <w:p w:rsidR="00740B42" w:rsidRPr="00CE7B10" w:rsidRDefault="00740B42" w:rsidP="00CE7B10">
            <w:pPr>
              <w:shd w:val="clear" w:color="auto" w:fill="FFFFFF"/>
              <w:spacing w:after="0" w:line="240" w:lineRule="auto"/>
              <w:ind w:left="180" w:right="141" w:firstLine="180"/>
              <w:jc w:val="both"/>
              <w:rPr>
                <w:rFonts w:ascii="Comic Sans MS" w:hAnsi="Comic Sans MS" w:cs="Comic Sans MS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CE7B10">
              <w:rPr>
                <w:rFonts w:ascii="Arial" w:hAnsi="Arial" w:cs="Arial"/>
                <w:b/>
                <w:bCs/>
                <w:color w:val="003366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678" w:type="dxa"/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b)    </w:t>
            </w:r>
            <w:r w:rsidRPr="00CE7B10">
              <w:rPr>
                <w:rFonts w:ascii="Arial" w:hAnsi="Arial" w:cs="Arial"/>
                <w:b/>
                <w:bCs/>
                <w:noProof/>
                <w:sz w:val="28"/>
                <w:szCs w:val="28"/>
                <w:lang w:eastAsia="tr-TR"/>
              </w:rPr>
              <w:pict>
                <v:shape id="Resim 9" o:spid="_x0000_i1031" type="#_x0000_t75" alt="http://bilgiyelpazesi.net/egitim_ogretim/yazili_sorulari_yazili_arsivi/matematik_dersi_yazili_sorulari/matematik_dersi_9_2_2_yazili/matematik_dersi_9_sinif_2_donem_2_yazili_2_dosyalar/image006.gif" style="width:73.5pt;height:18.75pt;visibility:visible">
                  <v:imagedata r:id="rId11" o:title=""/>
                </v:shape>
              </w:pict>
            </w:r>
            <w:r w:rsidRPr="00CE7B10">
              <w:rPr>
                <w:rFonts w:ascii="Arial" w:hAnsi="Arial" w:cs="Arial"/>
                <w:b/>
                <w:bCs/>
                <w:sz w:val="28"/>
                <w:szCs w:val="28"/>
                <w:lang w:eastAsia="tr-TR"/>
              </w:rPr>
              <w:t> </w:t>
            </w:r>
            <w:r w:rsidRPr="00CE7B10">
              <w:rPr>
                <w:rFonts w:ascii="Arial" w:hAnsi="Arial" w:cs="Arial"/>
                <w:b/>
                <w:bCs/>
                <w:lang w:eastAsia="tr-TR"/>
              </w:rPr>
              <w:t>sayısının birler basamağı kaçtır?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</w:tr>
      <w:tr w:rsidR="00740B42" w:rsidRPr="00CE7B10">
        <w:tc>
          <w:tcPr>
            <w:tcW w:w="9606" w:type="dxa"/>
            <w:gridSpan w:val="2"/>
            <w:tcBorders>
              <w:top w:val="nil"/>
            </w:tcBorders>
          </w:tcPr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E7B10">
              <w:rPr>
                <w:b/>
                <w:bCs/>
                <w:sz w:val="24"/>
                <w:szCs w:val="24"/>
              </w:rPr>
              <w:t xml:space="preserve">10.     </w:t>
            </w:r>
            <w:r w:rsidRPr="00CE7B10">
              <w:rPr>
                <w:b/>
                <w:bCs/>
                <w:sz w:val="48"/>
                <w:szCs w:val="48"/>
              </w:rPr>
              <w:t xml:space="preserve"> </w:t>
            </w:r>
            <w:r w:rsidRPr="00CE7B10">
              <w:rPr>
                <w:b/>
                <w:bCs/>
                <w:sz w:val="48"/>
                <w:szCs w:val="48"/>
              </w:rPr>
              <w:fldChar w:fldCharType="begin"/>
            </w:r>
            <w:r w:rsidRPr="00CE7B10">
              <w:rPr>
                <w:b/>
                <w:bCs/>
                <w:sz w:val="48"/>
                <w:szCs w:val="48"/>
              </w:rPr>
              <w:instrText xml:space="preserve"> QUOTE </w:instrText>
            </w:r>
            <w:r w:rsidRPr="00CE7B10">
              <w:pict>
                <v:shape id="_x0000_i1032" type="#_x0000_t75" style="width:122.25pt;height:75pt">
                  <v:imagedata r:id="rId12" o:title="" chromakey="white"/>
                </v:shape>
              </w:pict>
            </w:r>
            <w:r w:rsidRPr="00CE7B10">
              <w:rPr>
                <w:b/>
                <w:bCs/>
                <w:sz w:val="48"/>
                <w:szCs w:val="48"/>
              </w:rPr>
              <w:instrText xml:space="preserve"> </w:instrText>
            </w:r>
            <w:r w:rsidRPr="00CE7B10">
              <w:rPr>
                <w:b/>
                <w:bCs/>
                <w:sz w:val="48"/>
                <w:szCs w:val="48"/>
              </w:rPr>
              <w:fldChar w:fldCharType="separate"/>
            </w:r>
            <w:r w:rsidRPr="00CE7B10">
              <w:pict>
                <v:shape id="_x0000_i1033" type="#_x0000_t75" style="width:122.25pt;height:75pt">
                  <v:imagedata r:id="rId12" o:title="" chromakey="white"/>
                </v:shape>
              </w:pict>
            </w:r>
            <w:r w:rsidRPr="00CE7B10">
              <w:rPr>
                <w:b/>
                <w:bCs/>
                <w:sz w:val="48"/>
                <w:szCs w:val="48"/>
              </w:rPr>
              <w:fldChar w:fldCharType="end"/>
            </w:r>
            <w:r w:rsidRPr="00CE7B10">
              <w:rPr>
                <w:b/>
                <w:bCs/>
                <w:sz w:val="48"/>
                <w:szCs w:val="48"/>
              </w:rPr>
              <w:t xml:space="preserve"> :</w:t>
            </w:r>
            <w:r w:rsidRPr="00CE7B10">
              <w:rPr>
                <w:b/>
                <w:bCs/>
                <w:sz w:val="24"/>
                <w:szCs w:val="24"/>
              </w:rPr>
              <w:fldChar w:fldCharType="begin"/>
            </w:r>
            <w:r w:rsidRPr="00CE7B10">
              <w:rPr>
                <w:b/>
                <w:bCs/>
                <w:sz w:val="24"/>
                <w:szCs w:val="24"/>
              </w:rPr>
              <w:instrText xml:space="preserve"> QUOTE </w:instrText>
            </w:r>
            <w:r w:rsidRPr="00CE7B10">
              <w:pict>
                <v:shape id="_x0000_i1034" type="#_x0000_t75" style="width:58.5pt;height:39.75pt">
                  <v:imagedata r:id="rId13" o:title="" chromakey="white"/>
                </v:shape>
              </w:pict>
            </w:r>
            <w:r w:rsidRPr="00CE7B10">
              <w:rPr>
                <w:b/>
                <w:bCs/>
                <w:sz w:val="24"/>
                <w:szCs w:val="24"/>
              </w:rPr>
              <w:instrText xml:space="preserve"> </w:instrText>
            </w:r>
            <w:r w:rsidRPr="00CE7B10">
              <w:rPr>
                <w:b/>
                <w:bCs/>
                <w:sz w:val="24"/>
                <w:szCs w:val="24"/>
              </w:rPr>
              <w:fldChar w:fldCharType="separate"/>
            </w:r>
            <w:r w:rsidRPr="00CE7B10">
              <w:pict>
                <v:shape id="_x0000_i1035" type="#_x0000_t75" style="width:58.5pt;height:39.75pt">
                  <v:imagedata r:id="rId13" o:title="" chromakey="white"/>
                </v:shape>
              </w:pict>
            </w:r>
            <w:r w:rsidRPr="00CE7B10">
              <w:rPr>
                <w:b/>
                <w:bCs/>
                <w:sz w:val="24"/>
                <w:szCs w:val="24"/>
              </w:rPr>
              <w:fldChar w:fldCharType="end"/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hyperlink r:id="rId14" w:history="1">
              <w:r w:rsidRPr="000C5562">
                <w:rPr>
                  <w:rStyle w:val="Hyperlink"/>
                  <w:b/>
                  <w:bCs/>
                  <w:sz w:val="24"/>
                  <w:szCs w:val="24"/>
                </w:rPr>
                <w:t>www.sorubak.com</w:t>
              </w:r>
            </w:hyperlink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  <w:p w:rsidR="00740B42" w:rsidRPr="00CE7B10" w:rsidRDefault="00740B42" w:rsidP="00CE7B10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740B42" w:rsidRPr="005C7FC9" w:rsidRDefault="00740B42">
      <w:pPr>
        <w:rPr>
          <w:b/>
          <w:bCs/>
        </w:rPr>
      </w:pPr>
      <w:r w:rsidRPr="005C7FC9">
        <w:rPr>
          <w:b/>
          <w:bCs/>
        </w:rPr>
        <w:t xml:space="preserve">                                              </w:t>
      </w:r>
      <w:hyperlink r:id="rId15" w:history="1">
        <w:r w:rsidRPr="000C5562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  <w:r w:rsidRPr="005C7FC9">
        <w:rPr>
          <w:b/>
          <w:bCs/>
        </w:rPr>
        <w:t xml:space="preserve">                                                                                </w:t>
      </w:r>
      <w:r>
        <w:rPr>
          <w:b/>
          <w:bCs/>
        </w:rPr>
        <w:t xml:space="preserve">                               </w:t>
      </w:r>
      <w:r w:rsidRPr="005C7FC9">
        <w:rPr>
          <w:b/>
          <w:bCs/>
        </w:rPr>
        <w:t>HATİCE AKCIL</w:t>
      </w:r>
    </w:p>
    <w:p w:rsidR="00740B42" w:rsidRPr="005C7FC9" w:rsidRDefault="00740B42">
      <w:pPr>
        <w:rPr>
          <w:b/>
          <w:bCs/>
        </w:rPr>
      </w:pPr>
      <w:r w:rsidRPr="005C7FC9">
        <w:rPr>
          <w:b/>
          <w:bCs/>
        </w:rPr>
        <w:t xml:space="preserve">                                                                                                                                       MATEMATİK ÖĞRETMENİ</w:t>
      </w:r>
    </w:p>
    <w:sectPr w:rsidR="00740B42" w:rsidRPr="005C7FC9" w:rsidSect="002A07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B42" w:rsidRDefault="00740B42" w:rsidP="00CD7C2E">
      <w:pPr>
        <w:spacing w:after="0" w:line="240" w:lineRule="auto"/>
      </w:pPr>
      <w:r>
        <w:separator/>
      </w:r>
    </w:p>
  </w:endnote>
  <w:endnote w:type="continuationSeparator" w:id="0">
    <w:p w:rsidR="00740B42" w:rsidRDefault="00740B42" w:rsidP="00CD7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B42" w:rsidRDefault="00740B42" w:rsidP="00CD7C2E">
      <w:pPr>
        <w:spacing w:after="0" w:line="240" w:lineRule="auto"/>
      </w:pPr>
      <w:r>
        <w:separator/>
      </w:r>
    </w:p>
  </w:footnote>
  <w:footnote w:type="continuationSeparator" w:id="0">
    <w:p w:rsidR="00740B42" w:rsidRDefault="00740B42" w:rsidP="00CD7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1438C"/>
    <w:multiLevelType w:val="hybridMultilevel"/>
    <w:tmpl w:val="25301218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F2428BF"/>
    <w:multiLevelType w:val="hybridMultilevel"/>
    <w:tmpl w:val="95D47826"/>
    <w:lvl w:ilvl="0" w:tplc="C8AC07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211DA0"/>
    <w:multiLevelType w:val="hybridMultilevel"/>
    <w:tmpl w:val="5D6A40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CF4C3C"/>
    <w:multiLevelType w:val="hybridMultilevel"/>
    <w:tmpl w:val="F1E20EBC"/>
    <w:lvl w:ilvl="0" w:tplc="E9E0D7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35F60"/>
    <w:multiLevelType w:val="hybridMultilevel"/>
    <w:tmpl w:val="59B024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675C"/>
    <w:rsid w:val="0001648B"/>
    <w:rsid w:val="00054DD2"/>
    <w:rsid w:val="00062AE8"/>
    <w:rsid w:val="000C5562"/>
    <w:rsid w:val="000D17CB"/>
    <w:rsid w:val="001012BE"/>
    <w:rsid w:val="001F5FEB"/>
    <w:rsid w:val="002A0710"/>
    <w:rsid w:val="002E675C"/>
    <w:rsid w:val="003E2D5C"/>
    <w:rsid w:val="005C7FC9"/>
    <w:rsid w:val="00740B42"/>
    <w:rsid w:val="007F258D"/>
    <w:rsid w:val="008B4E4E"/>
    <w:rsid w:val="009012A9"/>
    <w:rsid w:val="00923F7B"/>
    <w:rsid w:val="00985059"/>
    <w:rsid w:val="00B75C5C"/>
    <w:rsid w:val="00BF4952"/>
    <w:rsid w:val="00C5290A"/>
    <w:rsid w:val="00CD7C2E"/>
    <w:rsid w:val="00CE7B10"/>
    <w:rsid w:val="00D22223"/>
    <w:rsid w:val="00E0393A"/>
    <w:rsid w:val="00E7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71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F5FE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99"/>
    <w:rsid w:val="001F5FE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99"/>
    <w:rsid w:val="001F5FE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99"/>
    <w:rsid w:val="001F5FEB"/>
    <w:rPr>
      <w:rFonts w:cs="Calibri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4">
    <w:name w:val="Light Shading Accent 4"/>
    <w:basedOn w:val="TableNormal"/>
    <w:uiPriority w:val="99"/>
    <w:rsid w:val="001F5FEB"/>
    <w:rPr>
      <w:rFonts w:cs="Calibri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99"/>
    <w:rsid w:val="001F5FEB"/>
    <w:rPr>
      <w:rFonts w:cs="Calibri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1F5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5F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5FEB"/>
    <w:pPr>
      <w:ind w:left="720"/>
    </w:pPr>
  </w:style>
  <w:style w:type="table" w:styleId="LightList">
    <w:name w:val="Light List"/>
    <w:basedOn w:val="TableNormal"/>
    <w:uiPriority w:val="99"/>
    <w:rsid w:val="00BF4952"/>
    <w:rPr>
      <w:rFonts w:eastAsia="Times New Roman" w:cs="Calibri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BF4952"/>
    <w:rPr>
      <w:color w:val="808080"/>
    </w:rPr>
  </w:style>
  <w:style w:type="paragraph" w:styleId="Header">
    <w:name w:val="header"/>
    <w:basedOn w:val="Normal"/>
    <w:link w:val="HeaderChar"/>
    <w:uiPriority w:val="99"/>
    <w:rsid w:val="00CD7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7C2E"/>
  </w:style>
  <w:style w:type="paragraph" w:styleId="Footer">
    <w:name w:val="footer"/>
    <w:basedOn w:val="Normal"/>
    <w:link w:val="FooterChar"/>
    <w:uiPriority w:val="99"/>
    <w:rsid w:val="00CD7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D7C2E"/>
  </w:style>
  <w:style w:type="character" w:styleId="Hyperlink">
    <w:name w:val="Hyperlink"/>
    <w:basedOn w:val="DefaultParagraphFont"/>
    <w:uiPriority w:val="99"/>
    <w:rsid w:val="00D222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256</Words>
  <Characters>1463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hatcii-caniss</dc:creator>
  <cp:keywords>www.sorubak.com</cp:keywords>
  <dc:description>www.sorubak.com</dc:description>
  <cp:lastModifiedBy>EDANUR</cp:lastModifiedBy>
  <cp:revision>3</cp:revision>
  <dcterms:created xsi:type="dcterms:W3CDTF">2013-04-17T20:34:00Z</dcterms:created>
  <dcterms:modified xsi:type="dcterms:W3CDTF">2013-04-26T15:20:00Z</dcterms:modified>
  <cp:category>www.sorubak.com</cp:category>
</cp:coreProperties>
</file>