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438" w:rsidRDefault="005F1438">
      <w:bookmarkStart w:id="0" w:name="_GoBack"/>
      <w:bookmarkEnd w:id="0"/>
    </w:p>
    <w:p w:rsidR="005F1438" w:rsidRDefault="005F1438">
      <w:r w:rsidRPr="006237B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31.75pt;height:55.5pt;visibility:visible">
            <v:imagedata r:id="rId7" o:title=""/>
          </v:shape>
        </w:pict>
      </w:r>
    </w:p>
    <w:p w:rsidR="005F1438" w:rsidRDefault="005F1438">
      <w:r w:rsidRPr="006237B0">
        <w:rPr>
          <w:noProof/>
        </w:rPr>
        <w:pict>
          <v:shape id="Resim 4" o:spid="_x0000_i1026" type="#_x0000_t75" style="width:237.75pt;height:278.25pt;visibility:visible">
            <v:imagedata r:id="rId8" o:title=""/>
          </v:shape>
        </w:pict>
      </w:r>
    </w:p>
    <w:p w:rsidR="005F1438" w:rsidRDefault="005F1438">
      <w:r w:rsidRPr="006237B0">
        <w:rPr>
          <w:noProof/>
        </w:rPr>
        <w:pict>
          <v:shape id="Resim 7" o:spid="_x0000_i1027" type="#_x0000_t75" style="width:244.5pt;height:95.25pt;visibility:visible">
            <v:imagedata r:id="rId9" o:title=""/>
          </v:shape>
        </w:pict>
      </w:r>
    </w:p>
    <w:p w:rsidR="005F1438" w:rsidRDefault="005F1438">
      <w:r w:rsidRPr="006237B0">
        <w:rPr>
          <w:noProof/>
        </w:rPr>
        <w:pict>
          <v:shape id="Resim 10" o:spid="_x0000_i1028" type="#_x0000_t75" style="width:239.25pt;height:111pt;visibility:visible">
            <v:imagedata r:id="rId10" o:title=""/>
          </v:shape>
        </w:pict>
      </w:r>
    </w:p>
    <w:p w:rsidR="005F1438" w:rsidRDefault="005F1438">
      <w:pPr>
        <w:rPr>
          <w:noProof/>
        </w:rPr>
      </w:pPr>
    </w:p>
    <w:p w:rsidR="005F1438" w:rsidRDefault="005F1438">
      <w:r w:rsidRPr="006237B0">
        <w:rPr>
          <w:noProof/>
        </w:rPr>
        <w:pict>
          <v:shape id="Resim 13" o:spid="_x0000_i1029" type="#_x0000_t75" style="width:235.5pt;height:116.25pt;visibility:visible">
            <v:imagedata r:id="rId11" o:title=""/>
          </v:shape>
        </w:pict>
      </w:r>
    </w:p>
    <w:p w:rsidR="005F1438" w:rsidRDefault="005F1438"/>
    <w:p w:rsidR="005F1438" w:rsidRDefault="005F1438">
      <w:pPr>
        <w:rPr>
          <w:noProof/>
        </w:rPr>
      </w:pPr>
      <w:r w:rsidRPr="006237B0">
        <w:rPr>
          <w:noProof/>
        </w:rPr>
        <w:pict>
          <v:shape id="Resim 16" o:spid="_x0000_i1030" type="#_x0000_t75" style="width:238.5pt;height:153.75pt;visibility:visible">
            <v:imagedata r:id="rId12" o:title=""/>
          </v:shape>
        </w:pict>
      </w:r>
    </w:p>
    <w:p w:rsidR="005F1438" w:rsidRDefault="005F1438">
      <w:pPr>
        <w:rPr>
          <w:noProof/>
        </w:rPr>
      </w:pPr>
      <w:r w:rsidRPr="006237B0">
        <w:rPr>
          <w:noProof/>
        </w:rPr>
        <w:pict>
          <v:shape id="Resim 19" o:spid="_x0000_i1031" type="#_x0000_t75" style="width:252pt;height:196.5pt;visibility:visible">
            <v:imagedata r:id="rId13" o:title=""/>
          </v:shape>
        </w:pict>
      </w:r>
    </w:p>
    <w:p w:rsidR="005F1438" w:rsidRDefault="005F1438">
      <w:pPr>
        <w:rPr>
          <w:noProof/>
        </w:rPr>
      </w:pPr>
      <w:r w:rsidRPr="006237B0">
        <w:rPr>
          <w:noProof/>
        </w:rPr>
        <w:pict>
          <v:shape id="Resim 22" o:spid="_x0000_i1032" type="#_x0000_t75" style="width:251.25pt;height:85.5pt;visibility:visible">
            <v:imagedata r:id="rId14" o:title=""/>
          </v:shape>
        </w:pict>
      </w:r>
    </w:p>
    <w:p w:rsidR="005F1438" w:rsidRDefault="005F1438">
      <w:pPr>
        <w:rPr>
          <w:noProof/>
        </w:rPr>
      </w:pPr>
    </w:p>
    <w:p w:rsidR="005F1438" w:rsidRDefault="005F1438">
      <w:pPr>
        <w:rPr>
          <w:noProof/>
        </w:rPr>
      </w:pPr>
      <w:r w:rsidRPr="006237B0">
        <w:rPr>
          <w:noProof/>
        </w:rPr>
        <w:pict>
          <v:shape id="Resim 25" o:spid="_x0000_i1033" type="#_x0000_t75" style="width:254.25pt;height:109.5pt;visibility:visible">
            <v:imagedata r:id="rId15" o:title=""/>
          </v:shape>
        </w:pict>
      </w:r>
    </w:p>
    <w:p w:rsidR="005F1438" w:rsidRDefault="005F1438">
      <w:r w:rsidRPr="006237B0">
        <w:rPr>
          <w:noProof/>
        </w:rPr>
        <w:pict>
          <v:shape id="Resim 28" o:spid="_x0000_i1034" type="#_x0000_t75" style="width:252pt;height:114pt;visibility:visible">
            <v:imagedata r:id="rId16" o:title=""/>
          </v:shape>
        </w:pict>
      </w:r>
    </w:p>
    <w:p w:rsidR="005F1438" w:rsidRDefault="005F1438">
      <w:pPr>
        <w:rPr>
          <w:noProof/>
        </w:rPr>
      </w:pPr>
      <w:r w:rsidRPr="006237B0">
        <w:rPr>
          <w:noProof/>
        </w:rPr>
        <w:pict>
          <v:shape id="Resim 31" o:spid="_x0000_i1035" type="#_x0000_t75" style="width:237.75pt;height:93pt;visibility:visible">
            <v:imagedata r:id="rId17" o:title=""/>
          </v:shape>
        </w:pict>
      </w:r>
    </w:p>
    <w:p w:rsidR="005F1438" w:rsidRDefault="005F1438">
      <w:pPr>
        <w:rPr>
          <w:noProof/>
        </w:rPr>
      </w:pPr>
      <w:r w:rsidRPr="006237B0">
        <w:rPr>
          <w:noProof/>
        </w:rPr>
        <w:pict>
          <v:shape id="Resim 34" o:spid="_x0000_i1036" type="#_x0000_t75" style="width:235.5pt;height:73.5pt;visibility:visible">
            <v:imagedata r:id="rId18" o:title=""/>
          </v:shape>
        </w:pict>
      </w:r>
    </w:p>
    <w:p w:rsidR="005F1438" w:rsidRDefault="005F1438">
      <w:r w:rsidRPr="006237B0">
        <w:rPr>
          <w:noProof/>
        </w:rPr>
        <w:pict>
          <v:shape id="Resim 37" o:spid="_x0000_i1037" type="#_x0000_t75" style="width:219pt;height:168pt;visibility:visible">
            <v:imagedata r:id="rId19" o:title=""/>
          </v:shape>
        </w:pict>
      </w:r>
      <w:r w:rsidRPr="006237B0">
        <w:rPr>
          <w:noProof/>
        </w:rPr>
        <w:pict>
          <v:shape id="Resim 40" o:spid="_x0000_i1038" type="#_x0000_t75" style="width:231pt;height:202.5pt;visibility:visible">
            <v:imagedata r:id="rId20" o:title=""/>
          </v:shape>
        </w:pict>
      </w:r>
      <w:r w:rsidRPr="006237B0">
        <w:rPr>
          <w:noProof/>
        </w:rPr>
        <w:pict>
          <v:shape id="Resim 43" o:spid="_x0000_i1039" type="#_x0000_t75" style="width:219.75pt;height:192.75pt;visibility:visible">
            <v:imagedata r:id="rId21" o:title=""/>
          </v:shape>
        </w:pict>
      </w:r>
    </w:p>
    <w:p w:rsidR="005F1438" w:rsidRDefault="005F1438">
      <w:pPr>
        <w:rPr>
          <w:noProof/>
        </w:rPr>
      </w:pPr>
      <w:r w:rsidRPr="006237B0">
        <w:rPr>
          <w:noProof/>
        </w:rPr>
        <w:pict>
          <v:shape id="Resim 46" o:spid="_x0000_i1040" type="#_x0000_t75" style="width:233.25pt;height:149.25pt;visibility:visible">
            <v:imagedata r:id="rId22" o:title=""/>
          </v:shape>
        </w:pict>
      </w:r>
      <w:r w:rsidRPr="006237B0">
        <w:rPr>
          <w:noProof/>
        </w:rPr>
        <w:pict>
          <v:shape id="Resim 49" o:spid="_x0000_i1041" type="#_x0000_t75" style="width:252pt;height:214.5pt;visibility:visible">
            <v:imagedata r:id="rId23" o:title=""/>
          </v:shape>
        </w:pict>
      </w:r>
      <w:r w:rsidRPr="006237B0">
        <w:rPr>
          <w:noProof/>
        </w:rPr>
        <w:pict>
          <v:shape id="Resim 52" o:spid="_x0000_i1042" type="#_x0000_t75" style="width:234.75pt;height:122.25pt;visibility:visible">
            <v:imagedata r:id="rId24" o:title=""/>
          </v:shape>
        </w:pict>
      </w:r>
      <w:r w:rsidRPr="006237B0">
        <w:rPr>
          <w:noProof/>
        </w:rPr>
        <w:pict>
          <v:shape id="Resim 55" o:spid="_x0000_i1043" type="#_x0000_t75" style="width:237pt;height:132.75pt;visibility:visible">
            <v:imagedata r:id="rId25" o:title=""/>
          </v:shape>
        </w:pict>
      </w:r>
    </w:p>
    <w:p w:rsidR="005F1438" w:rsidRDefault="005F1438">
      <w:r w:rsidRPr="006237B0">
        <w:rPr>
          <w:noProof/>
        </w:rPr>
        <w:pict>
          <v:shape id="Resim 58" o:spid="_x0000_i1044" type="#_x0000_t75" style="width:230.25pt;height:153pt;visibility:visible">
            <v:imagedata r:id="rId26" o:title=""/>
          </v:shape>
        </w:pict>
      </w:r>
    </w:p>
    <w:p w:rsidR="005F1438" w:rsidRDefault="005F1438">
      <w:r>
        <w:t>NOT: Değerli  öğretmen  arkadaşlarım,  istediğiniz soruların seçeneklerini silerek  klasik soruya çevirebilirsiniz.</w:t>
      </w:r>
    </w:p>
    <w:p w:rsidR="005F1438" w:rsidRDefault="005F1438">
      <w:r>
        <w:t>CEVAP ANAHTARI</w:t>
      </w:r>
    </w:p>
    <w:p w:rsidR="005F1438" w:rsidRDefault="005F1438"/>
    <w:p w:rsidR="005F1438" w:rsidRDefault="005F1438" w:rsidP="000A37FB">
      <w:pPr>
        <w:pStyle w:val="ListParagraph"/>
        <w:numPr>
          <w:ilvl w:val="0"/>
          <w:numId w:val="1"/>
        </w:numPr>
      </w:pPr>
      <w:r>
        <w:t xml:space="preserve">SORU CEVAP (D)  </w:t>
      </w:r>
    </w:p>
    <w:p w:rsidR="005F1438" w:rsidRDefault="005F1438" w:rsidP="000A37FB">
      <w:pPr>
        <w:pStyle w:val="ListParagraph"/>
        <w:numPr>
          <w:ilvl w:val="0"/>
          <w:numId w:val="1"/>
        </w:numPr>
      </w:pPr>
      <w:r>
        <w:t>SORU CEVAP (A)</w:t>
      </w:r>
    </w:p>
    <w:p w:rsidR="005F1438" w:rsidRDefault="005F1438" w:rsidP="000A37FB">
      <w:pPr>
        <w:pStyle w:val="ListParagraph"/>
        <w:numPr>
          <w:ilvl w:val="0"/>
          <w:numId w:val="1"/>
        </w:numPr>
      </w:pPr>
      <w:r>
        <w:t>SORU CEVAP  (D)</w:t>
      </w:r>
    </w:p>
    <w:p w:rsidR="005F1438" w:rsidRDefault="005F1438" w:rsidP="000A37FB">
      <w:pPr>
        <w:pStyle w:val="ListParagraph"/>
        <w:numPr>
          <w:ilvl w:val="0"/>
          <w:numId w:val="1"/>
        </w:numPr>
      </w:pPr>
      <w:r>
        <w:t>SORU CEVAP (B)</w:t>
      </w:r>
    </w:p>
    <w:p w:rsidR="005F1438" w:rsidRDefault="005F1438" w:rsidP="000A37FB">
      <w:pPr>
        <w:pStyle w:val="ListParagraph"/>
        <w:numPr>
          <w:ilvl w:val="0"/>
          <w:numId w:val="1"/>
        </w:numPr>
      </w:pPr>
      <w:r>
        <w:t>SORU CEVAP (C)</w:t>
      </w:r>
    </w:p>
    <w:p w:rsidR="005F1438" w:rsidRDefault="005F1438" w:rsidP="000A37FB">
      <w:pPr>
        <w:pStyle w:val="ListParagraph"/>
        <w:numPr>
          <w:ilvl w:val="0"/>
          <w:numId w:val="1"/>
        </w:numPr>
      </w:pPr>
      <w:r>
        <w:t>SORU CEVAP (B)</w:t>
      </w:r>
    </w:p>
    <w:p w:rsidR="005F1438" w:rsidRDefault="005F1438" w:rsidP="000A37FB">
      <w:pPr>
        <w:pStyle w:val="ListParagraph"/>
        <w:numPr>
          <w:ilvl w:val="0"/>
          <w:numId w:val="1"/>
        </w:numPr>
      </w:pPr>
      <w:r>
        <w:t>SORU CEVAP (A)</w:t>
      </w:r>
    </w:p>
    <w:p w:rsidR="005F1438" w:rsidRDefault="005F1438" w:rsidP="000A37FB">
      <w:pPr>
        <w:pStyle w:val="ListParagraph"/>
        <w:numPr>
          <w:ilvl w:val="0"/>
          <w:numId w:val="1"/>
        </w:numPr>
      </w:pPr>
      <w:r>
        <w:t>SORU CEVAP( A)</w:t>
      </w:r>
    </w:p>
    <w:p w:rsidR="005F1438" w:rsidRDefault="005F1438" w:rsidP="000A37FB">
      <w:pPr>
        <w:pStyle w:val="ListParagraph"/>
        <w:numPr>
          <w:ilvl w:val="0"/>
          <w:numId w:val="1"/>
        </w:numPr>
      </w:pPr>
      <w:r>
        <w:t>SORU CEVAP (C)</w:t>
      </w:r>
    </w:p>
    <w:p w:rsidR="005F1438" w:rsidRDefault="005F1438" w:rsidP="000A37FB">
      <w:pPr>
        <w:pStyle w:val="ListParagraph"/>
        <w:numPr>
          <w:ilvl w:val="0"/>
          <w:numId w:val="1"/>
        </w:numPr>
      </w:pPr>
      <w:r>
        <w:t>SORU CEVAP (C)</w:t>
      </w:r>
    </w:p>
    <w:p w:rsidR="005F1438" w:rsidRDefault="005F1438" w:rsidP="000A37FB">
      <w:pPr>
        <w:pStyle w:val="ListParagraph"/>
        <w:numPr>
          <w:ilvl w:val="0"/>
          <w:numId w:val="1"/>
        </w:numPr>
      </w:pPr>
      <w:r>
        <w:t>SORU CEVAP (D)</w:t>
      </w:r>
    </w:p>
    <w:p w:rsidR="005F1438" w:rsidRDefault="005F1438" w:rsidP="000A37FB">
      <w:pPr>
        <w:pStyle w:val="ListParagraph"/>
        <w:numPr>
          <w:ilvl w:val="0"/>
          <w:numId w:val="1"/>
        </w:numPr>
      </w:pPr>
      <w:r>
        <w:t>SORU CEVAP (E)</w:t>
      </w:r>
    </w:p>
    <w:p w:rsidR="005F1438" w:rsidRDefault="005F1438" w:rsidP="000A37FB">
      <w:pPr>
        <w:pStyle w:val="ListParagraph"/>
        <w:numPr>
          <w:ilvl w:val="0"/>
          <w:numId w:val="1"/>
        </w:numPr>
      </w:pPr>
      <w:r>
        <w:t>SORU CEVAP (E)</w:t>
      </w:r>
    </w:p>
    <w:p w:rsidR="005F1438" w:rsidRDefault="005F1438" w:rsidP="000A37FB">
      <w:pPr>
        <w:pStyle w:val="ListParagraph"/>
        <w:numPr>
          <w:ilvl w:val="0"/>
          <w:numId w:val="1"/>
        </w:numPr>
      </w:pPr>
      <w:r>
        <w:t>SORU CEVAP (B)</w:t>
      </w:r>
    </w:p>
    <w:p w:rsidR="005F1438" w:rsidRDefault="005F1438" w:rsidP="000A37FB">
      <w:pPr>
        <w:pStyle w:val="ListParagraph"/>
        <w:numPr>
          <w:ilvl w:val="0"/>
          <w:numId w:val="1"/>
        </w:numPr>
      </w:pPr>
      <w:r>
        <w:t>SORU CEVAP (A)</w:t>
      </w:r>
    </w:p>
    <w:p w:rsidR="005F1438" w:rsidRDefault="005F1438" w:rsidP="000A37FB">
      <w:pPr>
        <w:pStyle w:val="ListParagraph"/>
        <w:numPr>
          <w:ilvl w:val="0"/>
          <w:numId w:val="1"/>
        </w:numPr>
      </w:pPr>
      <w:r>
        <w:t>SORU CEVAP (E )</w:t>
      </w:r>
    </w:p>
    <w:p w:rsidR="005F1438" w:rsidRDefault="005F1438" w:rsidP="000A37FB">
      <w:pPr>
        <w:pStyle w:val="ListParagraph"/>
        <w:numPr>
          <w:ilvl w:val="0"/>
          <w:numId w:val="1"/>
        </w:numPr>
      </w:pPr>
      <w:r>
        <w:t>SORU CEVAP (C)</w:t>
      </w:r>
    </w:p>
    <w:p w:rsidR="005F1438" w:rsidRDefault="005F1438" w:rsidP="000A37FB">
      <w:pPr>
        <w:pStyle w:val="ListParagraph"/>
        <w:numPr>
          <w:ilvl w:val="0"/>
          <w:numId w:val="1"/>
        </w:numPr>
      </w:pPr>
      <w:r>
        <w:t>SORU CEVAP (B)</w:t>
      </w:r>
    </w:p>
    <w:p w:rsidR="005F1438" w:rsidRDefault="005F1438" w:rsidP="000A37FB">
      <w:pPr>
        <w:pStyle w:val="ListParagraph"/>
        <w:numPr>
          <w:ilvl w:val="0"/>
          <w:numId w:val="1"/>
        </w:numPr>
      </w:pPr>
      <w:r>
        <w:t>SORU CEVAP (C)</w:t>
      </w:r>
    </w:p>
    <w:p w:rsidR="005F1438" w:rsidRDefault="005F1438" w:rsidP="000A37FB">
      <w:pPr>
        <w:pStyle w:val="ListParagraph"/>
        <w:numPr>
          <w:ilvl w:val="0"/>
          <w:numId w:val="1"/>
        </w:numPr>
      </w:pPr>
      <w:r>
        <w:t>SORU CEVAP (D)</w:t>
      </w:r>
    </w:p>
    <w:p w:rsidR="005F1438" w:rsidRDefault="005F1438" w:rsidP="000A37FB">
      <w:pPr>
        <w:pStyle w:val="ListParagraph"/>
      </w:pPr>
    </w:p>
    <w:p w:rsidR="005F1438" w:rsidRDefault="005F1438" w:rsidP="000A37FB"/>
    <w:sectPr w:rsidR="005F1438" w:rsidSect="001D1054">
      <w:headerReference w:type="default" r:id="rId27"/>
      <w:pgSz w:w="11906" w:h="16838"/>
      <w:pgMar w:top="426" w:right="282" w:bottom="426" w:left="284" w:header="421" w:footer="708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438" w:rsidRDefault="005F1438" w:rsidP="00B31606">
      <w:pPr>
        <w:spacing w:after="0" w:line="240" w:lineRule="auto"/>
      </w:pPr>
      <w:r>
        <w:separator/>
      </w:r>
    </w:p>
  </w:endnote>
  <w:endnote w:type="continuationSeparator" w:id="0">
    <w:p w:rsidR="005F1438" w:rsidRDefault="005F1438" w:rsidP="00B3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438" w:rsidRDefault="005F1438" w:rsidP="00B31606">
      <w:pPr>
        <w:spacing w:after="0" w:line="240" w:lineRule="auto"/>
      </w:pPr>
      <w:r>
        <w:separator/>
      </w:r>
    </w:p>
  </w:footnote>
  <w:footnote w:type="continuationSeparator" w:id="0">
    <w:p w:rsidR="005F1438" w:rsidRDefault="005F1438" w:rsidP="00B3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38" w:rsidRDefault="005F1438">
    <w:pPr>
      <w:pStyle w:val="Header"/>
    </w:pPr>
    <w:r>
      <w:t>……………………………. LİSESİ 2012-2013 EĞİTİM ÖĞRETİM YILI 2. DÖNEM 9. SINIF FİZİK DERSİ 1. SINAV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52D34"/>
    <w:multiLevelType w:val="hybridMultilevel"/>
    <w:tmpl w:val="B644EB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606"/>
    <w:rsid w:val="000353E4"/>
    <w:rsid w:val="000468A1"/>
    <w:rsid w:val="00047D25"/>
    <w:rsid w:val="000A37FB"/>
    <w:rsid w:val="000F29BA"/>
    <w:rsid w:val="000F58AA"/>
    <w:rsid w:val="0011700B"/>
    <w:rsid w:val="00180A6E"/>
    <w:rsid w:val="001D1054"/>
    <w:rsid w:val="00284F9C"/>
    <w:rsid w:val="00340420"/>
    <w:rsid w:val="003D6129"/>
    <w:rsid w:val="00547D09"/>
    <w:rsid w:val="00575F1C"/>
    <w:rsid w:val="005860DB"/>
    <w:rsid w:val="005C17D3"/>
    <w:rsid w:val="005F1438"/>
    <w:rsid w:val="00615E3F"/>
    <w:rsid w:val="00620757"/>
    <w:rsid w:val="006237B0"/>
    <w:rsid w:val="00636094"/>
    <w:rsid w:val="006A1EB4"/>
    <w:rsid w:val="007B0BDC"/>
    <w:rsid w:val="008666A4"/>
    <w:rsid w:val="008A341B"/>
    <w:rsid w:val="00956341"/>
    <w:rsid w:val="00B202F1"/>
    <w:rsid w:val="00B31606"/>
    <w:rsid w:val="00B857C5"/>
    <w:rsid w:val="00BA3070"/>
    <w:rsid w:val="00BA359E"/>
    <w:rsid w:val="00BB66B1"/>
    <w:rsid w:val="00C21EA4"/>
    <w:rsid w:val="00C445CD"/>
    <w:rsid w:val="00CD47B8"/>
    <w:rsid w:val="00E67947"/>
    <w:rsid w:val="00F711C6"/>
    <w:rsid w:val="00FF5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00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31606"/>
  </w:style>
  <w:style w:type="paragraph" w:styleId="Footer">
    <w:name w:val="footer"/>
    <w:basedOn w:val="Normal"/>
    <w:link w:val="FooterChar"/>
    <w:uiPriority w:val="99"/>
    <w:semiHidden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31606"/>
  </w:style>
  <w:style w:type="paragraph" w:styleId="BalloonText">
    <w:name w:val="Balloon Text"/>
    <w:basedOn w:val="Normal"/>
    <w:link w:val="BalloonTextChar"/>
    <w:uiPriority w:val="99"/>
    <w:semiHidden/>
    <w:rsid w:val="00B3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160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A37F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71</Words>
  <Characters>406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3</cp:revision>
  <dcterms:created xsi:type="dcterms:W3CDTF">2012-04-08T19:34:00Z</dcterms:created>
  <dcterms:modified xsi:type="dcterms:W3CDTF">2013-03-12T19:47:00Z</dcterms:modified>
</cp:coreProperties>
</file>