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CA" w:rsidRPr="00E4667A" w:rsidRDefault="00B149CA" w:rsidP="009478C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1.</w:t>
      </w:r>
      <w:r w:rsidRPr="00E4667A">
        <w:rPr>
          <w:b/>
          <w:bCs/>
          <w:sz w:val="22"/>
          <w:szCs w:val="22"/>
        </w:rPr>
        <w:t>Aşağıdakilerden hangisi toplumu birleştiren temel değerlerden</w:t>
      </w:r>
      <w:r>
        <w:rPr>
          <w:b/>
          <w:bCs/>
          <w:sz w:val="22"/>
          <w:szCs w:val="22"/>
        </w:rPr>
        <w:t xml:space="preserve"> </w:t>
      </w:r>
      <w:r w:rsidRPr="000F54D1">
        <w:rPr>
          <w:b/>
          <w:bCs/>
          <w:sz w:val="22"/>
          <w:szCs w:val="22"/>
          <w:u w:val="single"/>
        </w:rPr>
        <w:t>değildir</w:t>
      </w:r>
      <w:r w:rsidRPr="00E4667A">
        <w:rPr>
          <w:b/>
          <w:bCs/>
          <w:sz w:val="22"/>
          <w:szCs w:val="22"/>
        </w:rPr>
        <w:t>?</w:t>
      </w:r>
      <w:r w:rsidRPr="00E4667A">
        <w:rPr>
          <w:b/>
          <w:bCs/>
          <w:sz w:val="22"/>
          <w:szCs w:val="22"/>
        </w:rPr>
        <w:tab/>
      </w:r>
      <w:r w:rsidRPr="00E4667A">
        <w:rPr>
          <w:b/>
          <w:bCs/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3E38D0">
        <w:rPr>
          <w:sz w:val="22"/>
          <w:szCs w:val="22"/>
        </w:rPr>
        <w:t xml:space="preserve">)Vatan birliği   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 xml:space="preserve">b)Ülkü birliği          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 xml:space="preserve">c)Bayrağımız     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 xml:space="preserve">d)İstiklal marşı  </w:t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e)Din birliği</w:t>
      </w:r>
    </w:p>
    <w:p w:rsidR="00B149CA" w:rsidRPr="003E38D0" w:rsidRDefault="00B149CA" w:rsidP="009478C1">
      <w:pPr>
        <w:rPr>
          <w:sz w:val="22"/>
          <w:szCs w:val="22"/>
        </w:rPr>
      </w:pPr>
    </w:p>
    <w:p w:rsidR="00B149CA" w:rsidRPr="00E4667A" w:rsidRDefault="00B149CA" w:rsidP="009478C1">
      <w:pPr>
        <w:rPr>
          <w:b/>
          <w:bCs/>
          <w:sz w:val="22"/>
          <w:szCs w:val="22"/>
          <w:u w:val="single"/>
        </w:rPr>
      </w:pPr>
      <w:r w:rsidRPr="00E4667A">
        <w:rPr>
          <w:b/>
          <w:bCs/>
          <w:sz w:val="22"/>
          <w:szCs w:val="22"/>
          <w:u w:val="single"/>
        </w:rPr>
        <w:t>2.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Türklerle İslamın ortak olan inanışlarından olmayan aşağıdakilerden hangisidir?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a)Tek tanrı inancı</w:t>
      </w:r>
      <w:r w:rsidRPr="003E38D0"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b)Cihad anlayışı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c)Ahiret inancı</w:t>
      </w:r>
      <w:r w:rsidRPr="003E38D0">
        <w:rPr>
          <w:sz w:val="22"/>
          <w:szCs w:val="22"/>
        </w:rPr>
        <w:t xml:space="preserve">    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d)İbadet şekilleri</w:t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e</w:t>
      </w:r>
      <w:r w:rsidRPr="003E38D0">
        <w:rPr>
          <w:sz w:val="22"/>
          <w:szCs w:val="22"/>
        </w:rPr>
        <w:t>)</w:t>
      </w:r>
      <w:r>
        <w:rPr>
          <w:sz w:val="22"/>
          <w:szCs w:val="22"/>
        </w:rPr>
        <w:t>Kut inancı</w:t>
      </w:r>
    </w:p>
    <w:p w:rsidR="00B149CA" w:rsidRPr="003E38D0" w:rsidRDefault="00B149CA" w:rsidP="009478C1">
      <w:pPr>
        <w:rPr>
          <w:sz w:val="22"/>
          <w:szCs w:val="22"/>
        </w:rPr>
      </w:pPr>
    </w:p>
    <w:p w:rsidR="00B149CA" w:rsidRPr="00E4667A" w:rsidRDefault="00B149CA" w:rsidP="009478C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3.</w:t>
      </w:r>
      <w:r w:rsidRPr="00E4667A">
        <w:rPr>
          <w:b/>
          <w:bCs/>
          <w:sz w:val="22"/>
          <w:szCs w:val="22"/>
        </w:rPr>
        <w:t xml:space="preserve"> Bir milletin üzerinde yaşadığı kültürünü oluşturduğu</w:t>
      </w:r>
      <w:r>
        <w:rPr>
          <w:b/>
          <w:bCs/>
          <w:sz w:val="22"/>
          <w:szCs w:val="22"/>
        </w:rPr>
        <w:t>,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uğruna savaşarak kan dökmüş olduğu</w:t>
      </w:r>
      <w:r w:rsidRPr="00E4667A">
        <w:rPr>
          <w:b/>
          <w:bCs/>
          <w:sz w:val="22"/>
          <w:szCs w:val="22"/>
        </w:rPr>
        <w:t xml:space="preserve"> </w:t>
      </w:r>
      <w:r w:rsidRPr="004052B2">
        <w:rPr>
          <w:b/>
          <w:bCs/>
          <w:sz w:val="22"/>
          <w:szCs w:val="22"/>
          <w:u w:val="single"/>
        </w:rPr>
        <w:t>toprak parçasına</w:t>
      </w:r>
      <w:r w:rsidRPr="00E4667A">
        <w:rPr>
          <w:b/>
          <w:bCs/>
          <w:sz w:val="22"/>
          <w:szCs w:val="22"/>
        </w:rPr>
        <w:t xml:space="preserve"> ne denir?</w:t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 xml:space="preserve">a)Toprak </w:t>
      </w:r>
      <w:r w:rsidRPr="003E38D0"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>b)</w:t>
      </w:r>
      <w:r>
        <w:rPr>
          <w:sz w:val="22"/>
          <w:szCs w:val="22"/>
        </w:rPr>
        <w:t>Vatan</w:t>
      </w:r>
      <w:r w:rsidRPr="003E38D0">
        <w:rPr>
          <w:sz w:val="22"/>
          <w:szCs w:val="22"/>
        </w:rPr>
        <w:tab/>
      </w:r>
    </w:p>
    <w:p w:rsidR="00B149CA" w:rsidRPr="003E38D0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>c) Millet</w:t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 xml:space="preserve">d)Ülkü    </w:t>
      </w:r>
      <w:r w:rsidRPr="003E38D0"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>e)Hiçbiri</w:t>
      </w:r>
    </w:p>
    <w:p w:rsidR="00B149CA" w:rsidRPr="003E38D0" w:rsidRDefault="00B149CA" w:rsidP="009478C1">
      <w:pPr>
        <w:rPr>
          <w:sz w:val="22"/>
          <w:szCs w:val="22"/>
        </w:rPr>
      </w:pPr>
    </w:p>
    <w:p w:rsidR="00B149CA" w:rsidRDefault="00B149CA" w:rsidP="009478C1">
      <w:pPr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4.</w:t>
      </w:r>
      <w:r w:rsidRPr="00185B9E">
        <w:rPr>
          <w:b/>
          <w:bCs/>
          <w:sz w:val="22"/>
          <w:szCs w:val="22"/>
        </w:rPr>
        <w:t xml:space="preserve"> “</w:t>
      </w:r>
      <w:r>
        <w:rPr>
          <w:b/>
          <w:bCs/>
          <w:sz w:val="22"/>
          <w:szCs w:val="22"/>
        </w:rPr>
        <w:t>Eline, beline, diline hakim ol” sözü aşağıdaki alimlerimizden kime aittir?</w:t>
      </w:r>
    </w:p>
    <w:p w:rsidR="00B149CA" w:rsidRDefault="00B149CA" w:rsidP="00185B9E">
      <w:pPr>
        <w:rPr>
          <w:sz w:val="22"/>
          <w:szCs w:val="22"/>
        </w:rPr>
      </w:pPr>
      <w:r>
        <w:rPr>
          <w:sz w:val="22"/>
          <w:szCs w:val="22"/>
        </w:rPr>
        <w:t>a)Ahmet Yesevi</w:t>
      </w:r>
      <w:r w:rsidRPr="009F7B6C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</w:p>
    <w:p w:rsidR="00B149CA" w:rsidRDefault="00B149CA" w:rsidP="00185B9E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9F7B6C">
        <w:rPr>
          <w:sz w:val="22"/>
          <w:szCs w:val="22"/>
        </w:rPr>
        <w:t xml:space="preserve">)Maturidi      </w:t>
      </w:r>
    </w:p>
    <w:p w:rsidR="00B149CA" w:rsidRDefault="00B149CA" w:rsidP="00185B9E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 xml:space="preserve">Ebu Hanife </w:t>
      </w:r>
    </w:p>
    <w:p w:rsidR="00B149CA" w:rsidRDefault="00B149CA" w:rsidP="00185B9E">
      <w:pPr>
        <w:rPr>
          <w:sz w:val="22"/>
          <w:szCs w:val="22"/>
        </w:rPr>
      </w:pPr>
      <w:r>
        <w:rPr>
          <w:sz w:val="22"/>
          <w:szCs w:val="22"/>
        </w:rPr>
        <w:t xml:space="preserve">d)Hacı Bektaşı Veli    </w:t>
      </w:r>
    </w:p>
    <w:p w:rsidR="00B149CA" w:rsidRDefault="00B149CA" w:rsidP="00185B9E">
      <w:pPr>
        <w:rPr>
          <w:sz w:val="22"/>
          <w:szCs w:val="22"/>
        </w:rPr>
      </w:pPr>
      <w:r>
        <w:rPr>
          <w:sz w:val="22"/>
          <w:szCs w:val="22"/>
        </w:rPr>
        <w:t>e)İmam Şafii</w:t>
      </w:r>
    </w:p>
    <w:p w:rsidR="00B149CA" w:rsidRDefault="00B149CA" w:rsidP="009959EF">
      <w:pPr>
        <w:rPr>
          <w:sz w:val="22"/>
          <w:szCs w:val="22"/>
        </w:rPr>
      </w:pPr>
    </w:p>
    <w:p w:rsidR="00B149CA" w:rsidRPr="00E4667A" w:rsidRDefault="00B149CA" w:rsidP="009478C1">
      <w:pPr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5.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Laik bir devlette aşağıdakilerden hangisi olması gerekmektedir?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a)Bütün dinlere karışma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b)Yaygın olan dine göre kurallar koyma</w:t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>c)</w:t>
      </w:r>
      <w:r>
        <w:rPr>
          <w:sz w:val="22"/>
          <w:szCs w:val="22"/>
        </w:rPr>
        <w:t>Herkese dinini yaşama özgürlüğü verme</w:t>
      </w:r>
    </w:p>
    <w:p w:rsidR="00B149CA" w:rsidRDefault="00B149CA" w:rsidP="009478C1">
      <w:pPr>
        <w:rPr>
          <w:sz w:val="22"/>
          <w:szCs w:val="22"/>
        </w:rPr>
      </w:pPr>
      <w:r w:rsidRPr="003E38D0">
        <w:rPr>
          <w:sz w:val="22"/>
          <w:szCs w:val="22"/>
        </w:rPr>
        <w:t>d)</w:t>
      </w:r>
      <w:r>
        <w:rPr>
          <w:sz w:val="22"/>
          <w:szCs w:val="22"/>
        </w:rPr>
        <w:t>Din adamlarını kendisi seçme</w:t>
      </w:r>
    </w:p>
    <w:p w:rsidR="00B149CA" w:rsidRDefault="00B149CA" w:rsidP="009478C1">
      <w:pPr>
        <w:rPr>
          <w:sz w:val="22"/>
          <w:szCs w:val="22"/>
        </w:rPr>
      </w:pPr>
      <w:r>
        <w:rPr>
          <w:sz w:val="22"/>
          <w:szCs w:val="22"/>
        </w:rPr>
        <w:t>e)Anayasayı dini kurallara göre oluşturma</w:t>
      </w:r>
    </w:p>
    <w:p w:rsidR="00B149CA" w:rsidRPr="003E38D0" w:rsidRDefault="00B149CA" w:rsidP="009478C1">
      <w:pPr>
        <w:rPr>
          <w:sz w:val="22"/>
          <w:szCs w:val="22"/>
        </w:rPr>
      </w:pPr>
    </w:p>
    <w:p w:rsidR="00B149CA" w:rsidRPr="00E4667A" w:rsidRDefault="00B149CA" w:rsidP="004D7DA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6.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Mevlevilik tarikatinin kurucusu kimdir?</w:t>
      </w:r>
    </w:p>
    <w:p w:rsidR="00B149CA" w:rsidRDefault="00B149CA" w:rsidP="00A231BF">
      <w:pPr>
        <w:rPr>
          <w:sz w:val="22"/>
          <w:szCs w:val="22"/>
        </w:rPr>
      </w:pPr>
      <w:r>
        <w:rPr>
          <w:sz w:val="22"/>
          <w:szCs w:val="22"/>
        </w:rPr>
        <w:t>a)Ahmet Yesevi</w:t>
      </w:r>
      <w:r w:rsidRPr="009F7B6C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B149CA" w:rsidRDefault="00B149CA" w:rsidP="00A231BF">
      <w:pPr>
        <w:rPr>
          <w:sz w:val="22"/>
          <w:szCs w:val="22"/>
        </w:rPr>
      </w:pPr>
      <w:r>
        <w:rPr>
          <w:sz w:val="22"/>
          <w:szCs w:val="22"/>
        </w:rPr>
        <w:t>b</w:t>
      </w:r>
      <w:r w:rsidRPr="009F7B6C">
        <w:rPr>
          <w:sz w:val="22"/>
          <w:szCs w:val="22"/>
        </w:rPr>
        <w:t xml:space="preserve">)Maturidi      </w:t>
      </w:r>
    </w:p>
    <w:p w:rsidR="00B149CA" w:rsidRDefault="00B149CA" w:rsidP="00A231BF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 xml:space="preserve">Ebu Hanife </w:t>
      </w:r>
    </w:p>
    <w:p w:rsidR="00B149CA" w:rsidRDefault="00B149CA" w:rsidP="00A231BF">
      <w:pPr>
        <w:rPr>
          <w:sz w:val="22"/>
          <w:szCs w:val="22"/>
        </w:rPr>
      </w:pPr>
      <w:r>
        <w:rPr>
          <w:sz w:val="22"/>
          <w:szCs w:val="22"/>
        </w:rPr>
        <w:t xml:space="preserve">d)Hacı Bektaşı Veli     </w:t>
      </w:r>
      <w:r>
        <w:rPr>
          <w:sz w:val="22"/>
          <w:szCs w:val="22"/>
        </w:rPr>
        <w:tab/>
      </w:r>
    </w:p>
    <w:p w:rsidR="00B149CA" w:rsidRDefault="00B149CA" w:rsidP="00A231BF">
      <w:pPr>
        <w:rPr>
          <w:sz w:val="22"/>
          <w:szCs w:val="22"/>
        </w:rPr>
      </w:pPr>
      <w:r>
        <w:rPr>
          <w:sz w:val="22"/>
          <w:szCs w:val="22"/>
        </w:rPr>
        <w:t>e)Mevlana</w:t>
      </w:r>
    </w:p>
    <w:p w:rsidR="00B149CA" w:rsidRDefault="00B149CA" w:rsidP="00A231BF">
      <w:pPr>
        <w:rPr>
          <w:sz w:val="22"/>
          <w:szCs w:val="22"/>
        </w:rPr>
      </w:pPr>
    </w:p>
    <w:p w:rsidR="00B149CA" w:rsidRPr="00E4667A" w:rsidRDefault="00B149CA" w:rsidP="004D7DA1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7.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“Büyük İslam İlmihali” adlı fıkıh kitabının yazarı aşağıdakilerden hangisidir?</w:t>
      </w:r>
    </w:p>
    <w:p w:rsidR="00B149CA" w:rsidRDefault="00B149CA" w:rsidP="00360676">
      <w:pPr>
        <w:rPr>
          <w:sz w:val="22"/>
          <w:szCs w:val="22"/>
        </w:rPr>
      </w:pPr>
      <w:r>
        <w:rPr>
          <w:sz w:val="22"/>
          <w:szCs w:val="22"/>
        </w:rPr>
        <w:t>a)Ömer Nasuhi Bilmen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360676">
      <w:pPr>
        <w:rPr>
          <w:sz w:val="22"/>
          <w:szCs w:val="22"/>
        </w:rPr>
      </w:pPr>
      <w:r>
        <w:rPr>
          <w:sz w:val="22"/>
          <w:szCs w:val="22"/>
        </w:rPr>
        <w:t>b)Yaşar Nuri Öztürk</w:t>
      </w:r>
    </w:p>
    <w:p w:rsidR="00B149CA" w:rsidRDefault="00B149CA" w:rsidP="00360676">
      <w:pPr>
        <w:rPr>
          <w:sz w:val="22"/>
          <w:szCs w:val="22"/>
        </w:rPr>
      </w:pPr>
      <w:r>
        <w:rPr>
          <w:sz w:val="22"/>
          <w:szCs w:val="22"/>
        </w:rPr>
        <w:t>c)Mehmet Nuri Yılmaz</w:t>
      </w:r>
    </w:p>
    <w:p w:rsidR="00B149CA" w:rsidRDefault="00B149CA" w:rsidP="00360676">
      <w:pPr>
        <w:rPr>
          <w:sz w:val="22"/>
          <w:szCs w:val="22"/>
        </w:rPr>
      </w:pPr>
      <w:r>
        <w:rPr>
          <w:sz w:val="22"/>
          <w:szCs w:val="22"/>
        </w:rPr>
        <w:t>d)Elmalılı Hamdi Yazır</w:t>
      </w:r>
    </w:p>
    <w:p w:rsidR="00B149CA" w:rsidRDefault="00B149CA" w:rsidP="00360676">
      <w:pPr>
        <w:rPr>
          <w:sz w:val="22"/>
          <w:szCs w:val="22"/>
        </w:rPr>
      </w:pPr>
      <w:r>
        <w:rPr>
          <w:sz w:val="22"/>
          <w:szCs w:val="22"/>
        </w:rPr>
        <w:t>e)Ebussuud Efendi</w:t>
      </w:r>
    </w:p>
    <w:p w:rsidR="00B149CA" w:rsidRDefault="00B149CA" w:rsidP="004D7DA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B149CA" w:rsidRDefault="00B149CA" w:rsidP="004D7DA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B149CA" w:rsidRPr="003E38D0" w:rsidRDefault="00B149CA" w:rsidP="004D7DA1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B149CA" w:rsidRPr="000527F7" w:rsidRDefault="00B149CA" w:rsidP="00360676">
      <w:pPr>
        <w:widowControl w:val="0"/>
        <w:autoSpaceDE w:val="0"/>
        <w:autoSpaceDN w:val="0"/>
        <w:adjustRightInd w:val="0"/>
        <w:ind w:left="284"/>
        <w:rPr>
          <w:b/>
          <w:bCs/>
          <w:sz w:val="22"/>
          <w:szCs w:val="2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98.95pt;margin-top:-70.8pt;width:43pt;height:53.25pt;z-index:-251710464">
            <v:shadow on="t" color="#868686" opacity=".5" offset="-6pt,3pt" offset2=",-6pt"/>
            <v:textpath style="font-family:&quot;Arial Black&quot;;v-text-kern:t" trim="t" fitpath="t" string="B"/>
          </v:shape>
        </w:pict>
      </w:r>
      <w:r w:rsidRPr="000527F7">
        <w:rPr>
          <w:b/>
          <w:bCs/>
          <w:sz w:val="22"/>
          <w:szCs w:val="22"/>
          <w:u w:val="single"/>
        </w:rPr>
        <w:t>8.</w:t>
      </w:r>
      <w:r w:rsidRPr="000527F7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 milletinin karakterini yansıtan kelime aşağıdakilerden hangisidir?</w:t>
      </w:r>
    </w:p>
    <w:p w:rsidR="00B149CA" w:rsidRDefault="00B149CA" w:rsidP="00360676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a</w:t>
      </w:r>
      <w:r w:rsidRPr="003E38D0">
        <w:rPr>
          <w:sz w:val="22"/>
          <w:szCs w:val="22"/>
        </w:rPr>
        <w:t>)</w:t>
      </w:r>
      <w:r>
        <w:rPr>
          <w:sz w:val="22"/>
          <w:szCs w:val="22"/>
        </w:rPr>
        <w:t xml:space="preserve"> Savaşçılık</w:t>
      </w:r>
      <w:r w:rsidRPr="003E38D0">
        <w:rPr>
          <w:sz w:val="22"/>
          <w:szCs w:val="22"/>
        </w:rPr>
        <w:t xml:space="preserve">            </w:t>
      </w:r>
    </w:p>
    <w:p w:rsidR="00B149CA" w:rsidRDefault="00B149CA" w:rsidP="00360676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b</w:t>
      </w:r>
      <w:r w:rsidRPr="003E38D0">
        <w:rPr>
          <w:sz w:val="22"/>
          <w:szCs w:val="22"/>
        </w:rPr>
        <w:t xml:space="preserve">) </w:t>
      </w:r>
      <w:r>
        <w:rPr>
          <w:sz w:val="22"/>
          <w:szCs w:val="22"/>
        </w:rPr>
        <w:t>Bağımsızlık</w:t>
      </w:r>
      <w:r w:rsidRPr="003E38D0">
        <w:rPr>
          <w:sz w:val="22"/>
          <w:szCs w:val="22"/>
        </w:rPr>
        <w:t xml:space="preserve">          </w:t>
      </w:r>
    </w:p>
    <w:p w:rsidR="00B149CA" w:rsidRPr="003E38D0" w:rsidRDefault="00B149CA" w:rsidP="00360676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c</w:t>
      </w:r>
      <w:r w:rsidRPr="003E38D0">
        <w:rPr>
          <w:sz w:val="22"/>
          <w:szCs w:val="22"/>
        </w:rPr>
        <w:t xml:space="preserve">) </w:t>
      </w:r>
      <w:r>
        <w:rPr>
          <w:sz w:val="22"/>
          <w:szCs w:val="22"/>
        </w:rPr>
        <w:t>Çalışkanlık</w:t>
      </w:r>
    </w:p>
    <w:p w:rsidR="00B149CA" w:rsidRDefault="00B149CA" w:rsidP="00360676">
      <w:pPr>
        <w:ind w:left="284"/>
        <w:rPr>
          <w:sz w:val="22"/>
          <w:szCs w:val="22"/>
        </w:rPr>
      </w:pPr>
      <w:r>
        <w:rPr>
          <w:sz w:val="22"/>
          <w:szCs w:val="22"/>
        </w:rPr>
        <w:t>d) Hırslılık</w:t>
      </w:r>
      <w:r>
        <w:rPr>
          <w:sz w:val="22"/>
          <w:szCs w:val="22"/>
        </w:rPr>
        <w:tab/>
        <w:t xml:space="preserve">       </w:t>
      </w:r>
    </w:p>
    <w:p w:rsidR="00B149CA" w:rsidRDefault="00B149CA" w:rsidP="00360676">
      <w:pPr>
        <w:ind w:left="284"/>
        <w:rPr>
          <w:sz w:val="22"/>
          <w:szCs w:val="22"/>
        </w:rPr>
      </w:pPr>
      <w:r>
        <w:rPr>
          <w:sz w:val="22"/>
          <w:szCs w:val="22"/>
        </w:rPr>
        <w:t>e</w:t>
      </w:r>
      <w:r w:rsidRPr="003E38D0">
        <w:rPr>
          <w:sz w:val="22"/>
          <w:szCs w:val="22"/>
        </w:rPr>
        <w:t>)</w:t>
      </w:r>
      <w:r>
        <w:rPr>
          <w:sz w:val="22"/>
          <w:szCs w:val="22"/>
        </w:rPr>
        <w:t xml:space="preserve"> Hayalcilik</w:t>
      </w:r>
    </w:p>
    <w:p w:rsidR="00B149CA" w:rsidRPr="003E38D0" w:rsidRDefault="00B149CA" w:rsidP="001709C9">
      <w:pPr>
        <w:ind w:left="284"/>
        <w:rPr>
          <w:sz w:val="22"/>
          <w:szCs w:val="22"/>
        </w:rPr>
      </w:pPr>
    </w:p>
    <w:p w:rsidR="00B149CA" w:rsidRPr="00E4667A" w:rsidRDefault="00B149CA" w:rsidP="001709C9">
      <w:pPr>
        <w:ind w:left="284"/>
        <w:rPr>
          <w:b/>
          <w:bCs/>
          <w:sz w:val="22"/>
          <w:szCs w:val="22"/>
          <w:u w:val="single"/>
        </w:rPr>
      </w:pPr>
      <w:r w:rsidRPr="00E4667A">
        <w:rPr>
          <w:b/>
          <w:bCs/>
          <w:sz w:val="22"/>
          <w:szCs w:val="22"/>
          <w:u w:val="single"/>
        </w:rPr>
        <w:t>9.</w:t>
      </w:r>
      <w:r w:rsidRPr="00E4667A">
        <w:rPr>
          <w:b/>
          <w:bCs/>
          <w:sz w:val="22"/>
          <w:szCs w:val="22"/>
        </w:rPr>
        <w:t xml:space="preserve"> İlk Müslüman-Türk devleti aşağıdakilerden hangisidir?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a)Uygurlar</w:t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b)Göktürkler</w:t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c)Karahanlılar</w:t>
      </w:r>
    </w:p>
    <w:p w:rsidR="00B149CA" w:rsidRDefault="00B149CA" w:rsidP="001709C9">
      <w:pPr>
        <w:ind w:left="284"/>
        <w:rPr>
          <w:sz w:val="22"/>
          <w:szCs w:val="22"/>
        </w:rPr>
      </w:pPr>
      <w:r w:rsidRPr="003E38D0">
        <w:rPr>
          <w:sz w:val="22"/>
          <w:szCs w:val="22"/>
        </w:rPr>
        <w:t>d)Osmanlılar</w:t>
      </w:r>
      <w:r w:rsidRPr="003E38D0"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 w:rsidRPr="003E38D0">
        <w:rPr>
          <w:sz w:val="22"/>
          <w:szCs w:val="22"/>
        </w:rPr>
        <w:t>e)Selçuklular</w:t>
      </w:r>
    </w:p>
    <w:p w:rsidR="00B149CA" w:rsidRDefault="00B149CA" w:rsidP="001709C9">
      <w:pPr>
        <w:ind w:left="284"/>
        <w:rPr>
          <w:sz w:val="22"/>
          <w:szCs w:val="22"/>
        </w:rPr>
      </w:pPr>
    </w:p>
    <w:p w:rsidR="00B149CA" w:rsidRPr="009959EF" w:rsidRDefault="00B149CA" w:rsidP="001709C9">
      <w:pPr>
        <w:ind w:left="284"/>
        <w:rPr>
          <w:b/>
          <w:bCs/>
          <w:sz w:val="22"/>
          <w:szCs w:val="22"/>
        </w:rPr>
      </w:pPr>
      <w:r w:rsidRPr="009959EF">
        <w:rPr>
          <w:b/>
          <w:bCs/>
          <w:sz w:val="22"/>
          <w:szCs w:val="22"/>
          <w:u w:val="single"/>
        </w:rPr>
        <w:t>10.</w:t>
      </w:r>
      <w:r w:rsidRPr="009959E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“Ali Kuşçu ve Uluğ Bey” aşağıdaki alanlardan hangisinde çalışmalar yapmıştır?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a)Matematik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b</w:t>
      </w:r>
      <w:r w:rsidRPr="003E38D0">
        <w:rPr>
          <w:sz w:val="22"/>
          <w:szCs w:val="22"/>
        </w:rPr>
        <w:t>)</w:t>
      </w:r>
      <w:r>
        <w:rPr>
          <w:sz w:val="22"/>
          <w:szCs w:val="22"/>
        </w:rPr>
        <w:t>Tıp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c</w:t>
      </w:r>
      <w:r w:rsidRPr="003E38D0">
        <w:rPr>
          <w:sz w:val="22"/>
          <w:szCs w:val="22"/>
        </w:rPr>
        <w:t>)</w:t>
      </w:r>
      <w:r>
        <w:rPr>
          <w:sz w:val="22"/>
          <w:szCs w:val="22"/>
        </w:rPr>
        <w:t>Kimya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d)Astronomi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e)Tarih</w:t>
      </w:r>
    </w:p>
    <w:p w:rsidR="00B149CA" w:rsidRPr="003E38D0" w:rsidRDefault="00B149CA" w:rsidP="001709C9">
      <w:pPr>
        <w:ind w:left="284"/>
        <w:rPr>
          <w:sz w:val="22"/>
          <w:szCs w:val="22"/>
        </w:rPr>
      </w:pPr>
    </w:p>
    <w:p w:rsidR="00B149CA" w:rsidRPr="004052B2" w:rsidRDefault="00B149CA" w:rsidP="001709C9">
      <w:pPr>
        <w:widowControl w:val="0"/>
        <w:autoSpaceDE w:val="0"/>
        <w:autoSpaceDN w:val="0"/>
        <w:adjustRightInd w:val="0"/>
        <w:ind w:left="284"/>
        <w:rPr>
          <w:b/>
          <w:bCs/>
          <w:sz w:val="22"/>
          <w:szCs w:val="22"/>
        </w:rPr>
      </w:pPr>
      <w:r w:rsidRPr="004052B2">
        <w:rPr>
          <w:b/>
          <w:bCs/>
          <w:sz w:val="22"/>
          <w:szCs w:val="22"/>
          <w:u w:val="single"/>
        </w:rPr>
        <w:t>11.</w:t>
      </w:r>
      <w:r w:rsidRPr="004052B2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“Yaratılanı severim yaratandan ötürü” sözü aşağıdakilerden kime aittir?</w:t>
      </w:r>
    </w:p>
    <w:p w:rsidR="00B149CA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a) Yunus Emre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 w:rsidRPr="00974DD0">
        <w:rPr>
          <w:sz w:val="22"/>
          <w:szCs w:val="22"/>
        </w:rPr>
        <w:t xml:space="preserve">b) </w:t>
      </w:r>
      <w:r>
        <w:rPr>
          <w:sz w:val="22"/>
          <w:szCs w:val="22"/>
        </w:rPr>
        <w:t>Mevlana</w:t>
      </w:r>
      <w:r>
        <w:rPr>
          <w:sz w:val="22"/>
          <w:szCs w:val="22"/>
        </w:rPr>
        <w:tab/>
      </w:r>
    </w:p>
    <w:p w:rsidR="00B149CA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c) Hacı Bektaşı Veli</w:t>
      </w:r>
    </w:p>
    <w:p w:rsidR="00B149CA" w:rsidRPr="00974DD0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d) Hacı Bayramı Veli</w:t>
      </w:r>
    </w:p>
    <w:p w:rsidR="00B149CA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  <w:r>
        <w:rPr>
          <w:sz w:val="22"/>
          <w:szCs w:val="22"/>
        </w:rPr>
        <w:t>e) Ahi Evran</w:t>
      </w:r>
    </w:p>
    <w:p w:rsidR="00B149CA" w:rsidRPr="00974DD0" w:rsidRDefault="00B149CA" w:rsidP="001709C9">
      <w:pPr>
        <w:widowControl w:val="0"/>
        <w:autoSpaceDE w:val="0"/>
        <w:autoSpaceDN w:val="0"/>
        <w:adjustRightInd w:val="0"/>
        <w:ind w:left="284"/>
        <w:rPr>
          <w:sz w:val="22"/>
          <w:szCs w:val="22"/>
        </w:rPr>
      </w:pPr>
    </w:p>
    <w:p w:rsidR="00B149CA" w:rsidRPr="00E4667A" w:rsidRDefault="00B149CA" w:rsidP="001709C9">
      <w:pPr>
        <w:widowControl w:val="0"/>
        <w:autoSpaceDE w:val="0"/>
        <w:autoSpaceDN w:val="0"/>
        <w:adjustRightInd w:val="0"/>
        <w:ind w:left="284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12.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Türkler aşağıdakilerden savaşlardan hangisinde sonra İslam dinini kabül etmeye başladılar?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a)Dandanakan savaşı</w:t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b)Talas savaşı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c)Malazgirt savaşı     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d</w:t>
      </w:r>
      <w:r w:rsidRPr="009F7B6C">
        <w:rPr>
          <w:sz w:val="22"/>
          <w:szCs w:val="22"/>
        </w:rPr>
        <w:t xml:space="preserve">)Kösedağ savaşı     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e)</w:t>
      </w:r>
      <w:r w:rsidRPr="009F7B6C">
        <w:rPr>
          <w:sz w:val="22"/>
          <w:szCs w:val="22"/>
        </w:rPr>
        <w:t>Nihavend savaşı</w:t>
      </w:r>
    </w:p>
    <w:p w:rsidR="00B149CA" w:rsidRDefault="00B149CA" w:rsidP="001709C9">
      <w:pPr>
        <w:ind w:left="284"/>
        <w:rPr>
          <w:sz w:val="22"/>
          <w:szCs w:val="22"/>
        </w:rPr>
      </w:pPr>
    </w:p>
    <w:p w:rsidR="00B149CA" w:rsidRPr="00E4667A" w:rsidRDefault="00B149CA" w:rsidP="001709C9">
      <w:pPr>
        <w:widowControl w:val="0"/>
        <w:autoSpaceDE w:val="0"/>
        <w:autoSpaceDN w:val="0"/>
        <w:adjustRightInd w:val="0"/>
        <w:ind w:lef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13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Laiklik ilk defa aşağıdaki devletlerden</w:t>
      </w:r>
      <w:r>
        <w:rPr>
          <w:b/>
          <w:bCs/>
          <w:sz w:val="22"/>
          <w:szCs w:val="22"/>
        </w:rPr>
        <w:t xml:space="preserve"> </w:t>
      </w:r>
      <w:r w:rsidRPr="00E4667A">
        <w:rPr>
          <w:b/>
          <w:bCs/>
          <w:sz w:val="22"/>
          <w:szCs w:val="22"/>
        </w:rPr>
        <w:t>hangisinde uygulanmaya başlanmıştır?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a)İspanya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b)İngiltere     </w:t>
      </w:r>
      <w:r>
        <w:rPr>
          <w:sz w:val="22"/>
          <w:szCs w:val="22"/>
        </w:rPr>
        <w:tab/>
        <w:t xml:space="preserve">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>Almanya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d)Fransa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e)Amerika</w:t>
      </w:r>
    </w:p>
    <w:p w:rsidR="00B149CA" w:rsidRDefault="00B149CA" w:rsidP="001709C9">
      <w:pPr>
        <w:ind w:left="284"/>
        <w:rPr>
          <w:sz w:val="22"/>
          <w:szCs w:val="22"/>
        </w:rPr>
      </w:pPr>
    </w:p>
    <w:p w:rsidR="00B149CA" w:rsidRPr="00E4667A" w:rsidRDefault="00B149CA" w:rsidP="001709C9">
      <w:pPr>
        <w:ind w:left="284"/>
        <w:rPr>
          <w:b/>
          <w:bCs/>
          <w:sz w:val="22"/>
          <w:szCs w:val="22"/>
        </w:rPr>
      </w:pPr>
      <w:r w:rsidRPr="009959EF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  <w:u w:val="single"/>
        </w:rPr>
        <w:t>14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Aşağıdaki alimlerimizden hangisi </w:t>
      </w:r>
      <w:r>
        <w:rPr>
          <w:b/>
          <w:bCs/>
          <w:sz w:val="22"/>
          <w:szCs w:val="22"/>
        </w:rPr>
        <w:t>Şafiilik  mezhebinin kurucusudur?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a)Ahmet Yesevi</w:t>
      </w:r>
      <w:r w:rsidRPr="009F7B6C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b</w:t>
      </w:r>
      <w:r w:rsidRPr="009F7B6C">
        <w:rPr>
          <w:sz w:val="22"/>
          <w:szCs w:val="22"/>
        </w:rPr>
        <w:t xml:space="preserve">)Maturidi     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 xml:space="preserve"> Ebu Hanife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d)Hacı Bektaşı Veli    </w:t>
      </w:r>
    </w:p>
    <w:p w:rsidR="00B149CA" w:rsidRDefault="00B149CA" w:rsidP="001709C9">
      <w:pPr>
        <w:ind w:left="284"/>
        <w:rPr>
          <w:sz w:val="22"/>
          <w:szCs w:val="22"/>
        </w:rPr>
      </w:pPr>
      <w:r>
        <w:rPr>
          <w:sz w:val="22"/>
          <w:szCs w:val="22"/>
        </w:rPr>
        <w:t>e)İmam Şafii</w:t>
      </w:r>
    </w:p>
    <w:p w:rsidR="00B149CA" w:rsidRDefault="00B149CA" w:rsidP="001709C9">
      <w:pPr>
        <w:ind w:left="284"/>
        <w:rPr>
          <w:sz w:val="22"/>
          <w:szCs w:val="22"/>
        </w:rPr>
      </w:pPr>
    </w:p>
    <w:p w:rsidR="00B149CA" w:rsidRDefault="00B149CA" w:rsidP="001709C9">
      <w:pPr>
        <w:ind w:left="284"/>
        <w:rPr>
          <w:sz w:val="22"/>
          <w:szCs w:val="22"/>
        </w:rPr>
      </w:pPr>
    </w:p>
    <w:p w:rsidR="00B149CA" w:rsidRDefault="00B149CA" w:rsidP="002777B4">
      <w:pPr>
        <w:ind w:lef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15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  <w:t>*Fıkhul Ekber kitabının yazarıdır.</w:t>
      </w:r>
    </w:p>
    <w:p w:rsidR="00B149CA" w:rsidRPr="002777B4" w:rsidRDefault="00B149CA" w:rsidP="001709C9">
      <w:pPr>
        <w:ind w:left="284"/>
        <w:rPr>
          <w:b/>
          <w:bCs/>
          <w:sz w:val="22"/>
          <w:szCs w:val="22"/>
        </w:rPr>
      </w:pPr>
      <w:r w:rsidRPr="002777B4">
        <w:rPr>
          <w:b/>
          <w:bCs/>
          <w:sz w:val="22"/>
          <w:szCs w:val="22"/>
        </w:rPr>
        <w:tab/>
        <w:t>*Asıl adı Numan bin Sabit’tir.</w:t>
      </w:r>
    </w:p>
    <w:p w:rsidR="00B149CA" w:rsidRDefault="00B149CA" w:rsidP="001709C9">
      <w:pPr>
        <w:ind w:left="284"/>
        <w:rPr>
          <w:b/>
          <w:bCs/>
          <w:sz w:val="22"/>
          <w:szCs w:val="22"/>
        </w:rPr>
      </w:pPr>
      <w:r w:rsidRPr="002777B4">
        <w:rPr>
          <w:b/>
          <w:bCs/>
          <w:sz w:val="22"/>
          <w:szCs w:val="22"/>
        </w:rPr>
        <w:tab/>
        <w:t>*Hanefilik mezhebinin kurucusudur.</w:t>
      </w:r>
    </w:p>
    <w:p w:rsidR="00B149CA" w:rsidRPr="002777B4" w:rsidRDefault="00B149CA" w:rsidP="001709C9">
      <w:pPr>
        <w:ind w:left="28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Yukarıda bilgileri verilen kişi aşağıdakilerden hangisidir?</w:t>
      </w:r>
    </w:p>
    <w:p w:rsidR="00B149CA" w:rsidRPr="003E38D0" w:rsidRDefault="00B149CA" w:rsidP="002777B4">
      <w:pPr>
        <w:ind w:firstLine="284"/>
        <w:rPr>
          <w:sz w:val="22"/>
          <w:szCs w:val="22"/>
        </w:rPr>
      </w:pPr>
      <w:r w:rsidRPr="003E38D0">
        <w:rPr>
          <w:sz w:val="22"/>
          <w:szCs w:val="22"/>
        </w:rPr>
        <w:t xml:space="preserve">a) </w:t>
      </w:r>
      <w:r>
        <w:rPr>
          <w:sz w:val="22"/>
          <w:szCs w:val="22"/>
        </w:rPr>
        <w:t>Ahmet Yesevi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2777B4">
      <w:pPr>
        <w:ind w:firstLine="284"/>
        <w:rPr>
          <w:sz w:val="22"/>
          <w:szCs w:val="22"/>
        </w:rPr>
      </w:pPr>
      <w:r>
        <w:rPr>
          <w:sz w:val="22"/>
          <w:szCs w:val="22"/>
        </w:rPr>
        <w:t>b) Yunus Emre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2777B4">
      <w:pPr>
        <w:ind w:firstLine="284"/>
        <w:rPr>
          <w:sz w:val="22"/>
          <w:szCs w:val="22"/>
        </w:rPr>
      </w:pPr>
      <w:r>
        <w:rPr>
          <w:sz w:val="22"/>
          <w:szCs w:val="22"/>
        </w:rPr>
        <w:t>c) Hacı Bektaşı Veli</w:t>
      </w:r>
    </w:p>
    <w:p w:rsidR="00B149CA" w:rsidRDefault="00B149CA" w:rsidP="002777B4">
      <w:pPr>
        <w:ind w:firstLine="284"/>
        <w:rPr>
          <w:sz w:val="22"/>
          <w:szCs w:val="22"/>
        </w:rPr>
      </w:pPr>
      <w:r>
        <w:rPr>
          <w:sz w:val="22"/>
          <w:szCs w:val="22"/>
        </w:rPr>
        <w:t>d) Ebu Hanife</w:t>
      </w:r>
    </w:p>
    <w:p w:rsidR="00B149CA" w:rsidRDefault="00B149CA" w:rsidP="002777B4">
      <w:pPr>
        <w:ind w:firstLine="284"/>
        <w:rPr>
          <w:sz w:val="22"/>
          <w:szCs w:val="22"/>
        </w:rPr>
      </w:pPr>
      <w:r>
        <w:rPr>
          <w:sz w:val="22"/>
          <w:szCs w:val="22"/>
        </w:rPr>
        <w:t>e) Yusuf Has Hacip</w:t>
      </w:r>
    </w:p>
    <w:p w:rsidR="00B149CA" w:rsidRDefault="00B149CA" w:rsidP="001709C9">
      <w:pPr>
        <w:ind w:left="284" w:firstLine="180"/>
        <w:rPr>
          <w:sz w:val="22"/>
          <w:szCs w:val="22"/>
        </w:rPr>
      </w:pPr>
    </w:p>
    <w:p w:rsidR="00B149CA" w:rsidRPr="00E4667A" w:rsidRDefault="00B149CA" w:rsidP="002777B4">
      <w:pPr>
        <w:rPr>
          <w:b/>
          <w:bCs/>
          <w:sz w:val="22"/>
          <w:szCs w:val="22"/>
        </w:rPr>
      </w:pPr>
      <w:r w:rsidRPr="002777B4">
        <w:rPr>
          <w:b/>
          <w:bCs/>
          <w:sz w:val="22"/>
          <w:szCs w:val="22"/>
        </w:rPr>
        <w:t xml:space="preserve">   </w:t>
      </w:r>
      <w:r>
        <w:rPr>
          <w:b/>
          <w:bCs/>
          <w:sz w:val="22"/>
          <w:szCs w:val="22"/>
          <w:u w:val="single"/>
        </w:rPr>
        <w:t>16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Aşağıdakilerden hangisi bir esnaf teşkilatıdır</w:t>
      </w:r>
      <w:r w:rsidRPr="00E4667A">
        <w:rPr>
          <w:b/>
          <w:bCs/>
          <w:sz w:val="22"/>
          <w:szCs w:val="22"/>
        </w:rPr>
        <w:t>?</w:t>
      </w:r>
    </w:p>
    <w:p w:rsidR="00B149CA" w:rsidRDefault="00B149CA" w:rsidP="002777B4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a)Mevlevilik  </w:t>
      </w:r>
      <w:r>
        <w:rPr>
          <w:sz w:val="22"/>
          <w:szCs w:val="22"/>
        </w:rPr>
        <w:tab/>
      </w:r>
    </w:p>
    <w:p w:rsidR="00B149CA" w:rsidRDefault="00B149CA" w:rsidP="002777B4">
      <w:pPr>
        <w:ind w:firstLine="180"/>
        <w:rPr>
          <w:sz w:val="22"/>
          <w:szCs w:val="22"/>
        </w:rPr>
      </w:pPr>
      <w:r>
        <w:rPr>
          <w:sz w:val="22"/>
          <w:szCs w:val="22"/>
        </w:rPr>
        <w:t>b)Ahilik</w:t>
      </w:r>
      <w:r>
        <w:rPr>
          <w:sz w:val="22"/>
          <w:szCs w:val="22"/>
        </w:rPr>
        <w:tab/>
        <w:t xml:space="preserve">  </w:t>
      </w:r>
    </w:p>
    <w:p w:rsidR="00B149CA" w:rsidRDefault="00B149CA" w:rsidP="002777B4">
      <w:pPr>
        <w:ind w:firstLine="180"/>
        <w:rPr>
          <w:sz w:val="22"/>
          <w:szCs w:val="22"/>
        </w:rPr>
      </w:pPr>
      <w:r>
        <w:rPr>
          <w:sz w:val="22"/>
          <w:szCs w:val="22"/>
        </w:rPr>
        <w:t>c)</w:t>
      </w:r>
      <w:r w:rsidRPr="003E38D0">
        <w:rPr>
          <w:sz w:val="22"/>
          <w:szCs w:val="22"/>
        </w:rPr>
        <w:t>Yesevi</w:t>
      </w:r>
      <w:r>
        <w:rPr>
          <w:sz w:val="22"/>
          <w:szCs w:val="22"/>
        </w:rPr>
        <w:t>lik</w:t>
      </w:r>
    </w:p>
    <w:p w:rsidR="00B149CA" w:rsidRDefault="00B149CA" w:rsidP="002777B4">
      <w:pPr>
        <w:ind w:firstLine="180"/>
        <w:rPr>
          <w:sz w:val="22"/>
          <w:szCs w:val="22"/>
        </w:rPr>
      </w:pPr>
      <w:r>
        <w:rPr>
          <w:sz w:val="22"/>
          <w:szCs w:val="22"/>
        </w:rPr>
        <w:t>d)Bektaşilik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2777B4">
      <w:pPr>
        <w:ind w:firstLine="180"/>
        <w:rPr>
          <w:sz w:val="22"/>
          <w:szCs w:val="22"/>
        </w:rPr>
      </w:pPr>
      <w:r w:rsidRPr="003E38D0">
        <w:rPr>
          <w:sz w:val="22"/>
          <w:szCs w:val="22"/>
        </w:rPr>
        <w:t>e)</w:t>
      </w:r>
      <w:r>
        <w:rPr>
          <w:sz w:val="22"/>
          <w:szCs w:val="22"/>
        </w:rPr>
        <w:t>Bayramilik</w:t>
      </w:r>
    </w:p>
    <w:p w:rsidR="00B149CA" w:rsidRDefault="00B149CA" w:rsidP="00682BA6">
      <w:pPr>
        <w:ind w:firstLine="180"/>
        <w:rPr>
          <w:sz w:val="22"/>
          <w:szCs w:val="22"/>
        </w:rPr>
      </w:pPr>
    </w:p>
    <w:p w:rsidR="00B149CA" w:rsidRPr="00E4667A" w:rsidRDefault="00B149CA" w:rsidP="002777B4">
      <w:pPr>
        <w:ind w:lef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17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Aşağıdakilerden hangisi Osmanlı mimari anlayışını </w:t>
      </w:r>
      <w:r w:rsidRPr="00A231BF">
        <w:rPr>
          <w:b/>
          <w:bCs/>
          <w:sz w:val="22"/>
          <w:szCs w:val="22"/>
          <w:u w:val="single"/>
        </w:rPr>
        <w:t>yansıtmamaktadır</w:t>
      </w:r>
      <w:r>
        <w:rPr>
          <w:b/>
          <w:bCs/>
          <w:sz w:val="22"/>
          <w:szCs w:val="22"/>
        </w:rPr>
        <w:t>?</w:t>
      </w:r>
    </w:p>
    <w:p w:rsidR="00B149CA" w:rsidRDefault="00B149CA" w:rsidP="00682BA6">
      <w:pPr>
        <w:ind w:firstLine="180"/>
        <w:rPr>
          <w:sz w:val="22"/>
          <w:szCs w:val="22"/>
        </w:rPr>
      </w:pPr>
      <w:r w:rsidRPr="003E38D0">
        <w:rPr>
          <w:sz w:val="22"/>
          <w:szCs w:val="22"/>
        </w:rPr>
        <w:t>a)</w:t>
      </w:r>
      <w:r>
        <w:rPr>
          <w:sz w:val="22"/>
          <w:szCs w:val="22"/>
        </w:rPr>
        <w:t xml:space="preserve"> Cami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682BA6">
      <w:pPr>
        <w:ind w:firstLine="180"/>
        <w:rPr>
          <w:sz w:val="22"/>
          <w:szCs w:val="22"/>
        </w:rPr>
      </w:pPr>
      <w:r>
        <w:rPr>
          <w:sz w:val="22"/>
          <w:szCs w:val="22"/>
        </w:rPr>
        <w:t>b) Han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149CA" w:rsidRDefault="00B149CA" w:rsidP="00682BA6">
      <w:pPr>
        <w:ind w:firstLine="180"/>
        <w:rPr>
          <w:sz w:val="22"/>
          <w:szCs w:val="22"/>
        </w:rPr>
      </w:pPr>
      <w:r>
        <w:rPr>
          <w:sz w:val="22"/>
          <w:szCs w:val="22"/>
        </w:rPr>
        <w:t>c) Aşevi</w:t>
      </w:r>
      <w:r>
        <w:rPr>
          <w:sz w:val="22"/>
          <w:szCs w:val="22"/>
        </w:rPr>
        <w:tab/>
      </w:r>
    </w:p>
    <w:p w:rsidR="00B149CA" w:rsidRDefault="00B149CA" w:rsidP="00682BA6">
      <w:pPr>
        <w:ind w:firstLine="180"/>
        <w:rPr>
          <w:sz w:val="22"/>
          <w:szCs w:val="22"/>
        </w:rPr>
      </w:pPr>
      <w:r>
        <w:rPr>
          <w:sz w:val="22"/>
          <w:szCs w:val="22"/>
        </w:rPr>
        <w:t>d) Müze</w:t>
      </w:r>
      <w:r>
        <w:rPr>
          <w:sz w:val="22"/>
          <w:szCs w:val="22"/>
        </w:rPr>
        <w:tab/>
      </w:r>
      <w:r w:rsidRPr="003E38D0">
        <w:rPr>
          <w:sz w:val="22"/>
          <w:szCs w:val="22"/>
        </w:rPr>
        <w:tab/>
      </w:r>
    </w:p>
    <w:p w:rsidR="00B149CA" w:rsidRDefault="00B149CA" w:rsidP="00682BA6">
      <w:pPr>
        <w:ind w:firstLine="180"/>
        <w:rPr>
          <w:sz w:val="22"/>
          <w:szCs w:val="22"/>
        </w:rPr>
      </w:pPr>
      <w:r w:rsidRPr="003E38D0">
        <w:rPr>
          <w:sz w:val="22"/>
          <w:szCs w:val="22"/>
        </w:rPr>
        <w:t>e)</w:t>
      </w:r>
      <w:r>
        <w:rPr>
          <w:sz w:val="22"/>
          <w:szCs w:val="22"/>
        </w:rPr>
        <w:t xml:space="preserve"> Medrese</w:t>
      </w:r>
    </w:p>
    <w:p w:rsidR="00B149CA" w:rsidRDefault="00B149CA" w:rsidP="00682BA6">
      <w:pPr>
        <w:ind w:firstLine="180"/>
        <w:rPr>
          <w:sz w:val="22"/>
          <w:szCs w:val="22"/>
        </w:rPr>
      </w:pPr>
    </w:p>
    <w:p w:rsidR="00B149CA" w:rsidRDefault="00B149CA" w:rsidP="002777B4">
      <w:pPr>
        <w:ind w:left="18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1</w:t>
      </w:r>
      <w:r>
        <w:rPr>
          <w:b/>
          <w:bCs/>
          <w:sz w:val="22"/>
          <w:szCs w:val="22"/>
          <w:u w:val="single"/>
        </w:rPr>
        <w:t>8</w:t>
      </w:r>
      <w:r w:rsidRPr="00E4667A">
        <w:rPr>
          <w:b/>
          <w:bCs/>
          <w:sz w:val="22"/>
          <w:szCs w:val="22"/>
          <w:u w:val="single"/>
        </w:rPr>
        <w:t>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Yaptığı bilimsel çalışmalar sonucunda ışığın sesten daha hızlı hareket ettiğini tespit eden Müslüman bilim adamı aşağıdakilerden hangisidir?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a)Biruni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b)Kindi      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>İbni Sina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d)Farabi     </w:t>
      </w:r>
      <w:r>
        <w:rPr>
          <w:sz w:val="22"/>
          <w:szCs w:val="22"/>
        </w:rPr>
        <w:tab/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e)Ahmet Cevdet Paşa</w:t>
      </w:r>
    </w:p>
    <w:p w:rsidR="00B149CA" w:rsidRDefault="00B149CA" w:rsidP="00125A1D">
      <w:pPr>
        <w:ind w:left="180"/>
        <w:rPr>
          <w:sz w:val="22"/>
          <w:szCs w:val="22"/>
        </w:rPr>
      </w:pPr>
    </w:p>
    <w:p w:rsidR="00B149CA" w:rsidRPr="00E4667A" w:rsidRDefault="00B149CA" w:rsidP="00B06FC3">
      <w:pPr>
        <w:ind w:left="18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19.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Arapça harflerle güzel yazı yazma sanatına aşağıdakilerden hangi isim verilir?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a)Hüsnühat</w:t>
      </w:r>
      <w:r w:rsidRPr="009F7B6C">
        <w:rPr>
          <w:sz w:val="22"/>
          <w:szCs w:val="22"/>
        </w:rPr>
        <w:t xml:space="preserve">         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b)Tezhip 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 xml:space="preserve">Çini 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d)Minyatür     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e)Hattat</w:t>
      </w:r>
    </w:p>
    <w:p w:rsidR="00B149CA" w:rsidRDefault="00B149CA" w:rsidP="00FF6368">
      <w:pPr>
        <w:ind w:firstLine="180"/>
        <w:rPr>
          <w:sz w:val="22"/>
          <w:szCs w:val="22"/>
        </w:rPr>
      </w:pPr>
    </w:p>
    <w:p w:rsidR="00B149CA" w:rsidRPr="00E4667A" w:rsidRDefault="00B149CA" w:rsidP="0036189A">
      <w:pPr>
        <w:widowControl w:val="0"/>
        <w:autoSpaceDE w:val="0"/>
        <w:autoSpaceDN w:val="0"/>
        <w:adjustRightInd w:val="0"/>
        <w:ind w:left="180"/>
        <w:rPr>
          <w:b/>
          <w:bCs/>
          <w:sz w:val="22"/>
          <w:szCs w:val="22"/>
        </w:rPr>
      </w:pPr>
      <w:r w:rsidRPr="00E4667A">
        <w:rPr>
          <w:b/>
          <w:bCs/>
          <w:sz w:val="22"/>
          <w:szCs w:val="22"/>
          <w:u w:val="single"/>
        </w:rPr>
        <w:t>20.</w:t>
      </w:r>
      <w:r w:rsidRPr="00E4667A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İlk dünya haritasını çizen Müslüman türk bilgini aşağıdakilerden hangisidir?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a)Biruni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b)Kindi      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c</w:t>
      </w:r>
      <w:r w:rsidRPr="009F7B6C">
        <w:rPr>
          <w:sz w:val="22"/>
          <w:szCs w:val="22"/>
        </w:rPr>
        <w:t>)</w:t>
      </w:r>
      <w:r>
        <w:rPr>
          <w:sz w:val="22"/>
          <w:szCs w:val="22"/>
        </w:rPr>
        <w:t>İbni Sina</w:t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 xml:space="preserve">d)Piri Reis    </w:t>
      </w:r>
      <w:r>
        <w:rPr>
          <w:sz w:val="22"/>
          <w:szCs w:val="22"/>
        </w:rPr>
        <w:tab/>
      </w:r>
    </w:p>
    <w:p w:rsidR="00B149CA" w:rsidRDefault="00B149CA" w:rsidP="00BF6FB9">
      <w:pPr>
        <w:ind w:firstLine="180"/>
        <w:rPr>
          <w:sz w:val="22"/>
          <w:szCs w:val="22"/>
        </w:rPr>
      </w:pPr>
      <w:r>
        <w:rPr>
          <w:sz w:val="22"/>
          <w:szCs w:val="22"/>
        </w:rPr>
        <w:t>e)İbni Haldun</w:t>
      </w: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757601">
      <w:pPr>
        <w:ind w:left="180"/>
        <w:rPr>
          <w:sz w:val="22"/>
          <w:szCs w:val="22"/>
        </w:rPr>
      </w:pPr>
    </w:p>
    <w:p w:rsidR="00B149CA" w:rsidRDefault="00B149CA" w:rsidP="001709C9">
      <w:pPr>
        <w:ind w:left="708" w:right="-287" w:hanging="528"/>
        <w:rPr>
          <w:sz w:val="22"/>
          <w:szCs w:val="22"/>
        </w:rPr>
      </w:pPr>
    </w:p>
    <w:p w:rsidR="00B149CA" w:rsidRDefault="00B149CA" w:rsidP="00BF6FB9">
      <w:pPr>
        <w:rPr>
          <w:sz w:val="22"/>
          <w:szCs w:val="22"/>
        </w:rPr>
      </w:pPr>
    </w:p>
    <w:p w:rsidR="00B149CA" w:rsidRPr="00CF2229" w:rsidRDefault="00B149CA" w:rsidP="00BF6FB9">
      <w:pPr>
        <w:ind w:left="708" w:hanging="528"/>
        <w:rPr>
          <w:sz w:val="28"/>
          <w:szCs w:val="28"/>
        </w:rPr>
      </w:pPr>
      <w:r w:rsidRPr="00CF2229">
        <w:rPr>
          <w:b/>
          <w:bCs/>
          <w:sz w:val="28"/>
          <w:szCs w:val="28"/>
          <w:u w:val="single"/>
        </w:rPr>
        <w:t>NOT:</w:t>
      </w:r>
      <w:r w:rsidRPr="00CF2229">
        <w:rPr>
          <w:sz w:val="28"/>
          <w:szCs w:val="28"/>
        </w:rPr>
        <w:t xml:space="preserve"> Her soru 5 puandır. Süre 20 dakikadır.</w:t>
      </w:r>
    </w:p>
    <w:p w:rsidR="00B149CA" w:rsidRPr="00CF2229" w:rsidRDefault="00B149CA" w:rsidP="00BF6FB9">
      <w:pPr>
        <w:ind w:left="708" w:hanging="528"/>
        <w:rPr>
          <w:b/>
          <w:bCs/>
          <w:i/>
          <w:iCs/>
          <w:sz w:val="28"/>
          <w:szCs w:val="28"/>
          <w:u w:val="single"/>
        </w:rPr>
      </w:pPr>
      <w:r w:rsidRPr="00CF2229">
        <w:rPr>
          <w:sz w:val="28"/>
          <w:szCs w:val="28"/>
        </w:rPr>
        <w:tab/>
      </w:r>
      <w:r w:rsidRPr="00CF2229">
        <w:rPr>
          <w:b/>
          <w:bCs/>
          <w:i/>
          <w:iCs/>
          <w:sz w:val="28"/>
          <w:szCs w:val="28"/>
        </w:rPr>
        <w:t xml:space="preserve"> </w:t>
      </w:r>
      <w:r w:rsidRPr="00CF2229">
        <w:rPr>
          <w:b/>
          <w:bCs/>
          <w:i/>
          <w:iCs/>
          <w:sz w:val="28"/>
          <w:szCs w:val="28"/>
          <w:u w:val="single"/>
        </w:rPr>
        <w:t>Kodlama bölümüne işaretlenmeyen cevaplar    dikkate alınmayacaktır.</w:t>
      </w:r>
    </w:p>
    <w:p w:rsidR="00B149CA" w:rsidRPr="00CF2229" w:rsidRDefault="00B149CA" w:rsidP="00BF6FB9">
      <w:pPr>
        <w:pStyle w:val="NoSpacing"/>
        <w:ind w:left="2136"/>
        <w:rPr>
          <w:rFonts w:ascii="Palatino Linotype" w:hAnsi="Palatino Linotype" w:cs="Palatino Linotype"/>
          <w:sz w:val="28"/>
          <w:szCs w:val="28"/>
        </w:rPr>
      </w:pPr>
    </w:p>
    <w:p w:rsidR="00B149CA" w:rsidRPr="00CF2229" w:rsidRDefault="00B149CA" w:rsidP="00BF6FB9">
      <w:pPr>
        <w:pStyle w:val="NoSpacing"/>
        <w:ind w:left="142"/>
        <w:rPr>
          <w:rFonts w:ascii="Palatino Linotype" w:hAnsi="Palatino Linotype" w:cs="Palatino Linotype"/>
          <w:sz w:val="28"/>
          <w:szCs w:val="28"/>
        </w:rPr>
      </w:pPr>
      <w:r w:rsidRPr="00CF2229">
        <w:rPr>
          <w:rFonts w:ascii="Palatino Linotype" w:hAnsi="Palatino Linotype" w:cs="Palatino Linotype"/>
          <w:sz w:val="28"/>
          <w:szCs w:val="28"/>
        </w:rPr>
        <w:t>Ad-Soyad:</w:t>
      </w:r>
    </w:p>
    <w:p w:rsidR="00B149CA" w:rsidRPr="00CF2229" w:rsidRDefault="00B149CA" w:rsidP="00BF6FB9">
      <w:pPr>
        <w:pStyle w:val="NoSpacing"/>
        <w:ind w:left="142"/>
        <w:rPr>
          <w:rFonts w:ascii="Palatino Linotype" w:hAnsi="Palatino Linotype" w:cs="Palatino Linotype"/>
          <w:sz w:val="28"/>
          <w:szCs w:val="28"/>
        </w:rPr>
      </w:pPr>
      <w:r w:rsidRPr="00CF2229">
        <w:rPr>
          <w:rFonts w:ascii="Palatino Linotype" w:hAnsi="Palatino Linotype" w:cs="Palatino Linotype"/>
          <w:sz w:val="28"/>
          <w:szCs w:val="28"/>
        </w:rPr>
        <w:t>Numara:</w:t>
      </w:r>
    </w:p>
    <w:p w:rsidR="00B149CA" w:rsidRPr="00CF2229" w:rsidRDefault="00B149CA" w:rsidP="00BF6FB9">
      <w:pPr>
        <w:pStyle w:val="NoSpacing"/>
        <w:ind w:left="142"/>
        <w:rPr>
          <w:rFonts w:ascii="Palatino Linotype" w:hAnsi="Palatino Linotype" w:cs="Palatino Linotype"/>
          <w:sz w:val="28"/>
          <w:szCs w:val="28"/>
        </w:rPr>
      </w:pPr>
      <w:r w:rsidRPr="00CF2229">
        <w:rPr>
          <w:rFonts w:ascii="Palatino Linotype" w:hAnsi="Palatino Linotype" w:cs="Palatino Linotype"/>
          <w:sz w:val="28"/>
          <w:szCs w:val="28"/>
        </w:rPr>
        <w:t>Sınıf:</w:t>
      </w:r>
    </w:p>
    <w:p w:rsidR="00B149CA" w:rsidRDefault="00B149CA" w:rsidP="00BF6FB9">
      <w:pPr>
        <w:pStyle w:val="NoSpacing"/>
        <w:ind w:left="142"/>
        <w:rPr>
          <w:rFonts w:ascii="Palatino Linotype" w:hAnsi="Palatino Linotype" w:cs="Palatino Linotype"/>
          <w:sz w:val="20"/>
          <w:szCs w:val="20"/>
        </w:rPr>
      </w:pPr>
    </w:p>
    <w:p w:rsidR="00B149CA" w:rsidRPr="002A31A0" w:rsidRDefault="00B149CA" w:rsidP="00BF6FB9">
      <w:pPr>
        <w:pStyle w:val="NoSpacing"/>
        <w:ind w:left="1416" w:firstLine="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CEVAPLAR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27" style="position:absolute;left:0;text-align:left;margin-left:151.15pt;margin-top:1.15pt;width:11.6pt;height:11.6pt;z-index:251611136">
            <v:fill opacity="0"/>
          </v:oval>
        </w:pict>
      </w:r>
      <w:r>
        <w:rPr>
          <w:noProof/>
          <w:lang w:eastAsia="tr-TR"/>
        </w:rPr>
        <w:pict>
          <v:oval id="_x0000_s1028" style="position:absolute;left:0;text-align:left;margin-left:130.7pt;margin-top:1.5pt;width:11.6pt;height:11.6pt;z-index:251610112">
            <v:fill opacity="0"/>
          </v:oval>
        </w:pict>
      </w:r>
      <w:r>
        <w:rPr>
          <w:noProof/>
          <w:lang w:eastAsia="tr-TR"/>
        </w:rPr>
        <w:pict>
          <v:oval id="_x0000_s1029" style="position:absolute;left:0;text-align:left;margin-left:109.6pt;margin-top:1.2pt;width:11.6pt;height:11.6pt;z-index:251609088">
            <v:fill opacity="0"/>
          </v:oval>
        </w:pict>
      </w:r>
      <w:r>
        <w:rPr>
          <w:noProof/>
          <w:lang w:eastAsia="tr-TR"/>
        </w:rPr>
        <w:pict>
          <v:oval id="_x0000_s1030" style="position:absolute;left:0;text-align:left;margin-left:87.85pt;margin-top:1.55pt;width:11.6pt;height:11.6pt;z-index:251608064">
            <v:fill opacity="0"/>
          </v:oval>
        </w:pict>
      </w:r>
      <w:r>
        <w:rPr>
          <w:noProof/>
          <w:lang w:eastAsia="tr-TR"/>
        </w:rPr>
        <w:pict>
          <v:oval id="_x0000_s1031" style="position:absolute;left:0;text-align:left;margin-left:68.05pt;margin-top:1.25pt;width:11.6pt;height:11.6pt;z-index:25160704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32" style="position:absolute;left:0;text-align:left;margin-left:151.15pt;margin-top:1.15pt;width:11.6pt;height:11.6pt;z-index:251616256">
            <v:fill opacity="0"/>
          </v:oval>
        </w:pict>
      </w:r>
      <w:r>
        <w:rPr>
          <w:noProof/>
          <w:lang w:eastAsia="tr-TR"/>
        </w:rPr>
        <w:pict>
          <v:oval id="_x0000_s1033" style="position:absolute;left:0;text-align:left;margin-left:130.7pt;margin-top:1.5pt;width:11.6pt;height:11.6pt;z-index:251615232">
            <v:fill opacity="0"/>
          </v:oval>
        </w:pict>
      </w:r>
      <w:r>
        <w:rPr>
          <w:noProof/>
          <w:lang w:eastAsia="tr-TR"/>
        </w:rPr>
        <w:pict>
          <v:oval id="_x0000_s1034" style="position:absolute;left:0;text-align:left;margin-left:109.6pt;margin-top:1.2pt;width:11.6pt;height:11.6pt;z-index:251614208">
            <v:fill opacity="0"/>
          </v:oval>
        </w:pict>
      </w:r>
      <w:r>
        <w:rPr>
          <w:noProof/>
          <w:lang w:eastAsia="tr-TR"/>
        </w:rPr>
        <w:pict>
          <v:oval id="_x0000_s1035" style="position:absolute;left:0;text-align:left;margin-left:87.85pt;margin-top:1.55pt;width:11.6pt;height:11.6pt;z-index:251613184">
            <v:fill opacity="0"/>
          </v:oval>
        </w:pict>
      </w:r>
      <w:r>
        <w:rPr>
          <w:noProof/>
          <w:lang w:eastAsia="tr-TR"/>
        </w:rPr>
        <w:pict>
          <v:oval id="_x0000_s1036" style="position:absolute;left:0;text-align:left;margin-left:68.05pt;margin-top:1.25pt;width:11.6pt;height:11.6pt;z-index:25161216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37" style="position:absolute;left:0;text-align:left;margin-left:151.15pt;margin-top:1.15pt;width:11.6pt;height:11.6pt;z-index:251621376">
            <v:fill opacity="0"/>
          </v:oval>
        </w:pict>
      </w:r>
      <w:r>
        <w:rPr>
          <w:noProof/>
          <w:lang w:eastAsia="tr-TR"/>
        </w:rPr>
        <w:pict>
          <v:oval id="_x0000_s1038" style="position:absolute;left:0;text-align:left;margin-left:130.7pt;margin-top:1.5pt;width:11.6pt;height:11.6pt;z-index:251620352">
            <v:fill opacity="0"/>
          </v:oval>
        </w:pict>
      </w:r>
      <w:r>
        <w:rPr>
          <w:noProof/>
          <w:lang w:eastAsia="tr-TR"/>
        </w:rPr>
        <w:pict>
          <v:oval id="_x0000_s1039" style="position:absolute;left:0;text-align:left;margin-left:109.6pt;margin-top:1.2pt;width:11.6pt;height:11.6pt;z-index:251619328">
            <v:fill opacity="0"/>
          </v:oval>
        </w:pict>
      </w:r>
      <w:r>
        <w:rPr>
          <w:noProof/>
          <w:lang w:eastAsia="tr-TR"/>
        </w:rPr>
        <w:pict>
          <v:oval id="_x0000_s1040" style="position:absolute;left:0;text-align:left;margin-left:87.85pt;margin-top:1.55pt;width:11.6pt;height:11.6pt;z-index:251618304">
            <v:fill opacity="0"/>
          </v:oval>
        </w:pict>
      </w:r>
      <w:r>
        <w:rPr>
          <w:noProof/>
          <w:lang w:eastAsia="tr-TR"/>
        </w:rPr>
        <w:pict>
          <v:oval id="_x0000_s1041" style="position:absolute;left:0;text-align:left;margin-left:68.05pt;margin-top:1.25pt;width:11.6pt;height:11.6pt;z-index:25161728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42" style="position:absolute;left:0;text-align:left;margin-left:151.15pt;margin-top:1.15pt;width:11.6pt;height:11.6pt;z-index:251626496">
            <v:fill opacity="0"/>
          </v:oval>
        </w:pict>
      </w:r>
      <w:r>
        <w:rPr>
          <w:noProof/>
          <w:lang w:eastAsia="tr-TR"/>
        </w:rPr>
        <w:pict>
          <v:oval id="_x0000_s1043" style="position:absolute;left:0;text-align:left;margin-left:130.7pt;margin-top:1.5pt;width:11.6pt;height:11.6pt;z-index:251625472">
            <v:fill opacity="0"/>
          </v:oval>
        </w:pict>
      </w:r>
      <w:r>
        <w:rPr>
          <w:noProof/>
          <w:lang w:eastAsia="tr-TR"/>
        </w:rPr>
        <w:pict>
          <v:oval id="_x0000_s1044" style="position:absolute;left:0;text-align:left;margin-left:109.6pt;margin-top:1.2pt;width:11.6pt;height:11.6pt;z-index:251624448">
            <v:fill opacity="0"/>
          </v:oval>
        </w:pict>
      </w:r>
      <w:r>
        <w:rPr>
          <w:noProof/>
          <w:lang w:eastAsia="tr-TR"/>
        </w:rPr>
        <w:pict>
          <v:oval id="_x0000_s1045" style="position:absolute;left:0;text-align:left;margin-left:87.85pt;margin-top:1.55pt;width:11.6pt;height:11.6pt;z-index:251623424">
            <v:fill opacity="0"/>
          </v:oval>
        </w:pict>
      </w:r>
      <w:r>
        <w:rPr>
          <w:noProof/>
          <w:lang w:eastAsia="tr-TR"/>
        </w:rPr>
        <w:pict>
          <v:oval id="_x0000_s1046" style="position:absolute;left:0;text-align:left;margin-left:68.05pt;margin-top:1.25pt;width:11.6pt;height:11.6pt;z-index:25162240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47" style="position:absolute;left:0;text-align:left;margin-left:151.15pt;margin-top:1.15pt;width:11.6pt;height:11.6pt;z-index:251631616">
            <v:fill opacity="0"/>
          </v:oval>
        </w:pict>
      </w:r>
      <w:r>
        <w:rPr>
          <w:noProof/>
          <w:lang w:eastAsia="tr-TR"/>
        </w:rPr>
        <w:pict>
          <v:oval id="_x0000_s1048" style="position:absolute;left:0;text-align:left;margin-left:130.7pt;margin-top:1.5pt;width:11.6pt;height:11.6pt;z-index:251630592">
            <v:fill opacity="0"/>
          </v:oval>
        </w:pict>
      </w:r>
      <w:r>
        <w:rPr>
          <w:noProof/>
          <w:lang w:eastAsia="tr-TR"/>
        </w:rPr>
        <w:pict>
          <v:oval id="_x0000_s1049" style="position:absolute;left:0;text-align:left;margin-left:109.6pt;margin-top:1.2pt;width:11.6pt;height:11.6pt;z-index:251629568">
            <v:fill opacity="0"/>
          </v:oval>
        </w:pict>
      </w:r>
      <w:r>
        <w:rPr>
          <w:noProof/>
          <w:lang w:eastAsia="tr-TR"/>
        </w:rPr>
        <w:pict>
          <v:oval id="_x0000_s1050" style="position:absolute;left:0;text-align:left;margin-left:87.85pt;margin-top:1.55pt;width:11.6pt;height:11.6pt;z-index:251628544">
            <v:fill opacity="0"/>
          </v:oval>
        </w:pict>
      </w:r>
      <w:r>
        <w:rPr>
          <w:noProof/>
          <w:lang w:eastAsia="tr-TR"/>
        </w:rPr>
        <w:pict>
          <v:oval id="_x0000_s1051" style="position:absolute;left:0;text-align:left;margin-left:68.05pt;margin-top:1.25pt;width:11.6pt;height:11.6pt;z-index:25162752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52" style="position:absolute;left:0;text-align:left;margin-left:151.15pt;margin-top:1.15pt;width:11.6pt;height:11.6pt;z-index:251636736">
            <v:fill opacity="0"/>
          </v:oval>
        </w:pict>
      </w:r>
      <w:r>
        <w:rPr>
          <w:noProof/>
          <w:lang w:eastAsia="tr-TR"/>
        </w:rPr>
        <w:pict>
          <v:oval id="_x0000_s1053" style="position:absolute;left:0;text-align:left;margin-left:130.7pt;margin-top:1.5pt;width:11.6pt;height:11.6pt;z-index:251635712">
            <v:fill opacity="0"/>
          </v:oval>
        </w:pict>
      </w:r>
      <w:r>
        <w:rPr>
          <w:noProof/>
          <w:lang w:eastAsia="tr-TR"/>
        </w:rPr>
        <w:pict>
          <v:oval id="_x0000_s1054" style="position:absolute;left:0;text-align:left;margin-left:109.6pt;margin-top:1.2pt;width:11.6pt;height:11.6pt;z-index:251634688">
            <v:fill opacity="0"/>
          </v:oval>
        </w:pict>
      </w:r>
      <w:r>
        <w:rPr>
          <w:noProof/>
          <w:lang w:eastAsia="tr-TR"/>
        </w:rPr>
        <w:pict>
          <v:oval id="_x0000_s1055" style="position:absolute;left:0;text-align:left;margin-left:87.85pt;margin-top:1.55pt;width:11.6pt;height:11.6pt;z-index:251633664">
            <v:fill opacity="0"/>
          </v:oval>
        </w:pict>
      </w:r>
      <w:r>
        <w:rPr>
          <w:noProof/>
          <w:lang w:eastAsia="tr-TR"/>
        </w:rPr>
        <w:pict>
          <v:oval id="_x0000_s1056" style="position:absolute;left:0;text-align:left;margin-left:68.05pt;margin-top:1.25pt;width:11.6pt;height:11.6pt;z-index:25163264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57" style="position:absolute;left:0;text-align:left;margin-left:151.15pt;margin-top:1.15pt;width:11.6pt;height:11.6pt;z-index:251641856">
            <v:fill opacity="0"/>
          </v:oval>
        </w:pict>
      </w:r>
      <w:r>
        <w:rPr>
          <w:noProof/>
          <w:lang w:eastAsia="tr-TR"/>
        </w:rPr>
        <w:pict>
          <v:oval id="_x0000_s1058" style="position:absolute;left:0;text-align:left;margin-left:130.7pt;margin-top:1.5pt;width:11.6pt;height:11.6pt;z-index:251640832">
            <v:fill opacity="0"/>
          </v:oval>
        </w:pict>
      </w:r>
      <w:r>
        <w:rPr>
          <w:noProof/>
          <w:lang w:eastAsia="tr-TR"/>
        </w:rPr>
        <w:pict>
          <v:oval id="_x0000_s1059" style="position:absolute;left:0;text-align:left;margin-left:109.6pt;margin-top:1.2pt;width:11.6pt;height:11.6pt;z-index:251639808">
            <v:fill opacity="0"/>
          </v:oval>
        </w:pict>
      </w:r>
      <w:r>
        <w:rPr>
          <w:noProof/>
          <w:lang w:eastAsia="tr-TR"/>
        </w:rPr>
        <w:pict>
          <v:oval id="_x0000_s1060" style="position:absolute;left:0;text-align:left;margin-left:87.85pt;margin-top:1.55pt;width:11.6pt;height:11.6pt;z-index:251638784">
            <v:fill opacity="0"/>
          </v:oval>
        </w:pict>
      </w:r>
      <w:r>
        <w:rPr>
          <w:noProof/>
          <w:lang w:eastAsia="tr-TR"/>
        </w:rPr>
        <w:pict>
          <v:oval id="_x0000_s1061" style="position:absolute;left:0;text-align:left;margin-left:68.05pt;margin-top:1.25pt;width:11.6pt;height:11.6pt;z-index:25163776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62" style="position:absolute;left:0;text-align:left;margin-left:151.15pt;margin-top:1.15pt;width:11.6pt;height:11.6pt;z-index:251646976">
            <v:fill opacity="0"/>
          </v:oval>
        </w:pict>
      </w:r>
      <w:r>
        <w:rPr>
          <w:noProof/>
          <w:lang w:eastAsia="tr-TR"/>
        </w:rPr>
        <w:pict>
          <v:oval id="_x0000_s1063" style="position:absolute;left:0;text-align:left;margin-left:130.7pt;margin-top:1.5pt;width:11.6pt;height:11.6pt;z-index:251645952">
            <v:fill opacity="0"/>
          </v:oval>
        </w:pict>
      </w:r>
      <w:r>
        <w:rPr>
          <w:noProof/>
          <w:lang w:eastAsia="tr-TR"/>
        </w:rPr>
        <w:pict>
          <v:oval id="_x0000_s1064" style="position:absolute;left:0;text-align:left;margin-left:109.6pt;margin-top:1.2pt;width:11.6pt;height:11.6pt;z-index:251644928">
            <v:fill opacity="0"/>
          </v:oval>
        </w:pict>
      </w:r>
      <w:r>
        <w:rPr>
          <w:noProof/>
          <w:lang w:eastAsia="tr-TR"/>
        </w:rPr>
        <w:pict>
          <v:oval id="_x0000_s1065" style="position:absolute;left:0;text-align:left;margin-left:87.85pt;margin-top:1.55pt;width:11.6pt;height:11.6pt;z-index:251643904">
            <v:fill opacity="0"/>
          </v:oval>
        </w:pict>
      </w:r>
      <w:r>
        <w:rPr>
          <w:noProof/>
          <w:lang w:eastAsia="tr-TR"/>
        </w:rPr>
        <w:pict>
          <v:oval id="_x0000_s1066" style="position:absolute;left:0;text-align:left;margin-left:68.05pt;margin-top:1.25pt;width:11.6pt;height:11.6pt;z-index:25164288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67" style="position:absolute;left:0;text-align:left;margin-left:151.15pt;margin-top:1.15pt;width:11.6pt;height:11.6pt;z-index:251652096">
            <v:fill opacity="0"/>
          </v:oval>
        </w:pict>
      </w:r>
      <w:r>
        <w:rPr>
          <w:noProof/>
          <w:lang w:eastAsia="tr-TR"/>
        </w:rPr>
        <w:pict>
          <v:oval id="_x0000_s1068" style="position:absolute;left:0;text-align:left;margin-left:130.7pt;margin-top:1.5pt;width:11.6pt;height:11.6pt;z-index:251651072">
            <v:fill opacity="0"/>
          </v:oval>
        </w:pict>
      </w:r>
      <w:r>
        <w:rPr>
          <w:noProof/>
          <w:lang w:eastAsia="tr-TR"/>
        </w:rPr>
        <w:pict>
          <v:oval id="_x0000_s1069" style="position:absolute;left:0;text-align:left;margin-left:109.6pt;margin-top:1.2pt;width:11.6pt;height:11.6pt;z-index:251650048">
            <v:fill opacity="0"/>
          </v:oval>
        </w:pict>
      </w:r>
      <w:r>
        <w:rPr>
          <w:noProof/>
          <w:lang w:eastAsia="tr-TR"/>
        </w:rPr>
        <w:pict>
          <v:oval id="_x0000_s1070" style="position:absolute;left:0;text-align:left;margin-left:87.85pt;margin-top:1.55pt;width:11.6pt;height:11.6pt;z-index:251649024">
            <v:fill opacity="0"/>
          </v:oval>
        </w:pict>
      </w:r>
      <w:r>
        <w:rPr>
          <w:noProof/>
          <w:lang w:eastAsia="tr-TR"/>
        </w:rPr>
        <w:pict>
          <v:oval id="_x0000_s1071" style="position:absolute;left:0;text-align:left;margin-left:68.05pt;margin-top:1.25pt;width:11.6pt;height:11.6pt;z-index:25164800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72" style="position:absolute;left:0;text-align:left;margin-left:151.15pt;margin-top:1.15pt;width:11.6pt;height:11.6pt;z-index:251657216">
            <v:fill opacity="0"/>
          </v:oval>
        </w:pict>
      </w:r>
      <w:r>
        <w:rPr>
          <w:noProof/>
          <w:lang w:eastAsia="tr-TR"/>
        </w:rPr>
        <w:pict>
          <v:oval id="_x0000_s1073" style="position:absolute;left:0;text-align:left;margin-left:130.7pt;margin-top:1.5pt;width:11.6pt;height:11.6pt;z-index:251656192">
            <v:fill opacity="0"/>
          </v:oval>
        </w:pict>
      </w:r>
      <w:r>
        <w:rPr>
          <w:noProof/>
          <w:lang w:eastAsia="tr-TR"/>
        </w:rPr>
        <w:pict>
          <v:oval id="_x0000_s1074" style="position:absolute;left:0;text-align:left;margin-left:109.6pt;margin-top:1.2pt;width:11.6pt;height:11.6pt;z-index:251655168">
            <v:fill opacity="0"/>
          </v:oval>
        </w:pict>
      </w:r>
      <w:r>
        <w:rPr>
          <w:noProof/>
          <w:lang w:eastAsia="tr-TR"/>
        </w:rPr>
        <w:pict>
          <v:oval id="_x0000_s1075" style="position:absolute;left:0;text-align:left;margin-left:87.85pt;margin-top:1.55pt;width:11.6pt;height:11.6pt;z-index:251654144">
            <v:fill opacity="0"/>
          </v:oval>
        </w:pict>
      </w:r>
      <w:r>
        <w:rPr>
          <w:noProof/>
          <w:lang w:eastAsia="tr-TR"/>
        </w:rPr>
        <w:pict>
          <v:oval id="_x0000_s1076" style="position:absolute;left:0;text-align:left;margin-left:68.05pt;margin-top:1.25pt;width:11.6pt;height:11.6pt;z-index:25165312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77" style="position:absolute;left:0;text-align:left;margin-left:151.15pt;margin-top:1.15pt;width:11.6pt;height:11.6pt;z-index:251662336">
            <v:fill opacity="0"/>
          </v:oval>
        </w:pict>
      </w:r>
      <w:r>
        <w:rPr>
          <w:noProof/>
          <w:lang w:eastAsia="tr-TR"/>
        </w:rPr>
        <w:pict>
          <v:oval id="_x0000_s1078" style="position:absolute;left:0;text-align:left;margin-left:130.7pt;margin-top:1.5pt;width:11.6pt;height:11.6pt;z-index:251661312">
            <v:fill opacity="0"/>
          </v:oval>
        </w:pict>
      </w:r>
      <w:r>
        <w:rPr>
          <w:noProof/>
          <w:lang w:eastAsia="tr-TR"/>
        </w:rPr>
        <w:pict>
          <v:oval id="_x0000_s1079" style="position:absolute;left:0;text-align:left;margin-left:109.6pt;margin-top:1.2pt;width:11.6pt;height:11.6pt;z-index:251660288">
            <v:fill opacity="0"/>
          </v:oval>
        </w:pict>
      </w:r>
      <w:r>
        <w:rPr>
          <w:noProof/>
          <w:lang w:eastAsia="tr-TR"/>
        </w:rPr>
        <w:pict>
          <v:oval id="_x0000_s1080" style="position:absolute;left:0;text-align:left;margin-left:87.85pt;margin-top:1.55pt;width:11.6pt;height:11.6pt;z-index:251659264">
            <v:fill opacity="0"/>
          </v:oval>
        </w:pict>
      </w:r>
      <w:r>
        <w:rPr>
          <w:noProof/>
          <w:lang w:eastAsia="tr-TR"/>
        </w:rPr>
        <w:pict>
          <v:oval id="_x0000_s1081" style="position:absolute;left:0;text-align:left;margin-left:68.05pt;margin-top:1.25pt;width:11.6pt;height:11.6pt;z-index:25165824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82" style="position:absolute;left:0;text-align:left;margin-left:151.15pt;margin-top:1.15pt;width:11.6pt;height:11.6pt;z-index:251667456">
            <v:fill opacity="0"/>
          </v:oval>
        </w:pict>
      </w:r>
      <w:r>
        <w:rPr>
          <w:noProof/>
          <w:lang w:eastAsia="tr-TR"/>
        </w:rPr>
        <w:pict>
          <v:oval id="_x0000_s1083" style="position:absolute;left:0;text-align:left;margin-left:130.7pt;margin-top:1.5pt;width:11.6pt;height:11.6pt;z-index:251666432">
            <v:fill opacity="0"/>
          </v:oval>
        </w:pict>
      </w:r>
      <w:r>
        <w:rPr>
          <w:noProof/>
          <w:lang w:eastAsia="tr-TR"/>
        </w:rPr>
        <w:pict>
          <v:oval id="_x0000_s1084" style="position:absolute;left:0;text-align:left;margin-left:109.6pt;margin-top:1.2pt;width:11.6pt;height:11.6pt;z-index:251665408">
            <v:fill opacity="0"/>
          </v:oval>
        </w:pict>
      </w:r>
      <w:r>
        <w:rPr>
          <w:noProof/>
          <w:lang w:eastAsia="tr-TR"/>
        </w:rPr>
        <w:pict>
          <v:oval id="_x0000_s1085" style="position:absolute;left:0;text-align:left;margin-left:87.85pt;margin-top:1.55pt;width:11.6pt;height:11.6pt;z-index:251664384">
            <v:fill opacity="0"/>
          </v:oval>
        </w:pict>
      </w:r>
      <w:r>
        <w:rPr>
          <w:noProof/>
          <w:lang w:eastAsia="tr-TR"/>
        </w:rPr>
        <w:pict>
          <v:oval id="_x0000_s1086" style="position:absolute;left:0;text-align:left;margin-left:68.05pt;margin-top:1.25pt;width:11.6pt;height:11.6pt;z-index:25166336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87" style="position:absolute;left:0;text-align:left;margin-left:151.15pt;margin-top:1.15pt;width:11.6pt;height:11.6pt;z-index:251672576">
            <v:fill opacity="0"/>
          </v:oval>
        </w:pict>
      </w:r>
      <w:r>
        <w:rPr>
          <w:noProof/>
          <w:lang w:eastAsia="tr-TR"/>
        </w:rPr>
        <w:pict>
          <v:oval id="_x0000_s1088" style="position:absolute;left:0;text-align:left;margin-left:130.7pt;margin-top:1.5pt;width:11.6pt;height:11.6pt;z-index:251671552">
            <v:fill opacity="0"/>
          </v:oval>
        </w:pict>
      </w:r>
      <w:r>
        <w:rPr>
          <w:noProof/>
          <w:lang w:eastAsia="tr-TR"/>
        </w:rPr>
        <w:pict>
          <v:oval id="_x0000_s1089" style="position:absolute;left:0;text-align:left;margin-left:109.6pt;margin-top:1.2pt;width:11.6pt;height:11.6pt;z-index:251670528">
            <v:fill opacity="0"/>
          </v:oval>
        </w:pict>
      </w:r>
      <w:r>
        <w:rPr>
          <w:noProof/>
          <w:lang w:eastAsia="tr-TR"/>
        </w:rPr>
        <w:pict>
          <v:oval id="_x0000_s1090" style="position:absolute;left:0;text-align:left;margin-left:87.85pt;margin-top:1.55pt;width:11.6pt;height:11.6pt;z-index:251669504">
            <v:fill opacity="0"/>
          </v:oval>
        </w:pict>
      </w:r>
      <w:r>
        <w:rPr>
          <w:noProof/>
          <w:lang w:eastAsia="tr-TR"/>
        </w:rPr>
        <w:pict>
          <v:oval id="_x0000_s1091" style="position:absolute;left:0;text-align:left;margin-left:68.05pt;margin-top:1.25pt;width:11.6pt;height:11.6pt;z-index:25166848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92" style="position:absolute;left:0;text-align:left;margin-left:151.15pt;margin-top:1.15pt;width:11.6pt;height:11.6pt;z-index:251677696">
            <v:fill opacity="0"/>
          </v:oval>
        </w:pict>
      </w:r>
      <w:r>
        <w:rPr>
          <w:noProof/>
          <w:lang w:eastAsia="tr-TR"/>
        </w:rPr>
        <w:pict>
          <v:oval id="_x0000_s1093" style="position:absolute;left:0;text-align:left;margin-left:130.7pt;margin-top:1.5pt;width:11.6pt;height:11.6pt;z-index:251676672">
            <v:fill opacity="0"/>
          </v:oval>
        </w:pict>
      </w:r>
      <w:r>
        <w:rPr>
          <w:noProof/>
          <w:lang w:eastAsia="tr-TR"/>
        </w:rPr>
        <w:pict>
          <v:oval id="_x0000_s1094" style="position:absolute;left:0;text-align:left;margin-left:109.6pt;margin-top:1.2pt;width:11.6pt;height:11.6pt;z-index:251675648">
            <v:fill opacity="0"/>
          </v:oval>
        </w:pict>
      </w:r>
      <w:r>
        <w:rPr>
          <w:noProof/>
          <w:lang w:eastAsia="tr-TR"/>
        </w:rPr>
        <w:pict>
          <v:oval id="_x0000_s1095" style="position:absolute;left:0;text-align:left;margin-left:87.85pt;margin-top:1.55pt;width:11.6pt;height:11.6pt;z-index:251674624">
            <v:fill opacity="0"/>
          </v:oval>
        </w:pict>
      </w:r>
      <w:r>
        <w:rPr>
          <w:noProof/>
          <w:lang w:eastAsia="tr-TR"/>
        </w:rPr>
        <w:pict>
          <v:oval id="_x0000_s1096" style="position:absolute;left:0;text-align:left;margin-left:68.05pt;margin-top:1.25pt;width:11.6pt;height:11.6pt;z-index:25167360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097" style="position:absolute;left:0;text-align:left;margin-left:151.15pt;margin-top:1.15pt;width:11.6pt;height:11.6pt;z-index:251682816">
            <v:fill opacity="0"/>
          </v:oval>
        </w:pict>
      </w:r>
      <w:r>
        <w:rPr>
          <w:noProof/>
          <w:lang w:eastAsia="tr-TR"/>
        </w:rPr>
        <w:pict>
          <v:oval id="_x0000_s1098" style="position:absolute;left:0;text-align:left;margin-left:130.7pt;margin-top:1.5pt;width:11.6pt;height:11.6pt;z-index:251681792">
            <v:fill opacity="0"/>
          </v:oval>
        </w:pict>
      </w:r>
      <w:r>
        <w:rPr>
          <w:noProof/>
          <w:lang w:eastAsia="tr-TR"/>
        </w:rPr>
        <w:pict>
          <v:oval id="_x0000_s1099" style="position:absolute;left:0;text-align:left;margin-left:109.6pt;margin-top:1.2pt;width:11.6pt;height:11.6pt;z-index:251680768">
            <v:fill opacity="0"/>
          </v:oval>
        </w:pict>
      </w:r>
      <w:r>
        <w:rPr>
          <w:noProof/>
          <w:lang w:eastAsia="tr-TR"/>
        </w:rPr>
        <w:pict>
          <v:oval id="_x0000_s1100" style="position:absolute;left:0;text-align:left;margin-left:87.85pt;margin-top:1.55pt;width:11.6pt;height:11.6pt;z-index:251679744">
            <v:fill opacity="0"/>
          </v:oval>
        </w:pict>
      </w:r>
      <w:r>
        <w:rPr>
          <w:noProof/>
          <w:lang w:eastAsia="tr-TR"/>
        </w:rPr>
        <w:pict>
          <v:oval id="_x0000_s1101" style="position:absolute;left:0;text-align:left;margin-left:68.05pt;margin-top:1.25pt;width:11.6pt;height:11.6pt;z-index:25167872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102" style="position:absolute;left:0;text-align:left;margin-left:151.15pt;margin-top:1.15pt;width:11.6pt;height:11.6pt;z-index:251687936">
            <v:fill opacity="0"/>
          </v:oval>
        </w:pict>
      </w:r>
      <w:r>
        <w:rPr>
          <w:noProof/>
          <w:lang w:eastAsia="tr-TR"/>
        </w:rPr>
        <w:pict>
          <v:oval id="_x0000_s1103" style="position:absolute;left:0;text-align:left;margin-left:130.7pt;margin-top:1.5pt;width:11.6pt;height:11.6pt;z-index:251686912">
            <v:fill opacity="0"/>
          </v:oval>
        </w:pict>
      </w:r>
      <w:r>
        <w:rPr>
          <w:noProof/>
          <w:lang w:eastAsia="tr-TR"/>
        </w:rPr>
        <w:pict>
          <v:oval id="_x0000_s1104" style="position:absolute;left:0;text-align:left;margin-left:109.6pt;margin-top:1.2pt;width:11.6pt;height:11.6pt;z-index:251685888">
            <v:fill opacity="0"/>
          </v:oval>
        </w:pict>
      </w:r>
      <w:r>
        <w:rPr>
          <w:noProof/>
          <w:lang w:eastAsia="tr-TR"/>
        </w:rPr>
        <w:pict>
          <v:oval id="_x0000_s1105" style="position:absolute;left:0;text-align:left;margin-left:87.85pt;margin-top:1.55pt;width:11.6pt;height:11.6pt;z-index:251684864">
            <v:fill opacity="0"/>
          </v:oval>
        </w:pict>
      </w:r>
      <w:r>
        <w:rPr>
          <w:noProof/>
          <w:lang w:eastAsia="tr-TR"/>
        </w:rPr>
        <w:pict>
          <v:oval id="_x0000_s1106" style="position:absolute;left:0;text-align:left;margin-left:68.05pt;margin-top:1.25pt;width:11.6pt;height:11.6pt;z-index:25168384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107" style="position:absolute;left:0;text-align:left;margin-left:151.15pt;margin-top:1.15pt;width:11.6pt;height:11.6pt;z-index:251693056">
            <v:fill opacity="0"/>
          </v:oval>
        </w:pict>
      </w:r>
      <w:r>
        <w:rPr>
          <w:noProof/>
          <w:lang w:eastAsia="tr-TR"/>
        </w:rPr>
        <w:pict>
          <v:oval id="_x0000_s1108" style="position:absolute;left:0;text-align:left;margin-left:130.7pt;margin-top:1.5pt;width:11.6pt;height:11.6pt;z-index:251692032">
            <v:fill opacity="0"/>
          </v:oval>
        </w:pict>
      </w:r>
      <w:r>
        <w:rPr>
          <w:noProof/>
          <w:lang w:eastAsia="tr-TR"/>
        </w:rPr>
        <w:pict>
          <v:oval id="_x0000_s1109" style="position:absolute;left:0;text-align:left;margin-left:109.6pt;margin-top:1.2pt;width:11.6pt;height:11.6pt;z-index:251691008">
            <v:fill opacity="0"/>
          </v:oval>
        </w:pict>
      </w:r>
      <w:r>
        <w:rPr>
          <w:noProof/>
          <w:lang w:eastAsia="tr-TR"/>
        </w:rPr>
        <w:pict>
          <v:oval id="_x0000_s1110" style="position:absolute;left:0;text-align:left;margin-left:87.85pt;margin-top:1.55pt;width:11.6pt;height:11.6pt;z-index:251689984">
            <v:fill opacity="0"/>
          </v:oval>
        </w:pict>
      </w:r>
      <w:r>
        <w:rPr>
          <w:noProof/>
          <w:lang w:eastAsia="tr-TR"/>
        </w:rPr>
        <w:pict>
          <v:oval id="_x0000_s1111" style="position:absolute;left:0;text-align:left;margin-left:68.05pt;margin-top:1.25pt;width:11.6pt;height:11.6pt;z-index:25168896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112" style="position:absolute;left:0;text-align:left;margin-left:151.15pt;margin-top:1.15pt;width:11.6pt;height:11.6pt;z-index:251698176">
            <v:fill opacity="0"/>
          </v:oval>
        </w:pict>
      </w:r>
      <w:r>
        <w:rPr>
          <w:noProof/>
          <w:lang w:eastAsia="tr-TR"/>
        </w:rPr>
        <w:pict>
          <v:oval id="_x0000_s1113" style="position:absolute;left:0;text-align:left;margin-left:130.7pt;margin-top:1.5pt;width:11.6pt;height:11.6pt;z-index:251697152">
            <v:fill opacity="0"/>
          </v:oval>
        </w:pict>
      </w:r>
      <w:r>
        <w:rPr>
          <w:noProof/>
          <w:lang w:eastAsia="tr-TR"/>
        </w:rPr>
        <w:pict>
          <v:oval id="_x0000_s1114" style="position:absolute;left:0;text-align:left;margin-left:109.6pt;margin-top:1.2pt;width:11.6pt;height:11.6pt;z-index:251696128">
            <v:fill opacity="0"/>
          </v:oval>
        </w:pict>
      </w:r>
      <w:r>
        <w:rPr>
          <w:noProof/>
          <w:lang w:eastAsia="tr-TR"/>
        </w:rPr>
        <w:pict>
          <v:oval id="_x0000_s1115" style="position:absolute;left:0;text-align:left;margin-left:87.85pt;margin-top:1.55pt;width:11.6pt;height:11.6pt;z-index:251695104">
            <v:fill opacity="0"/>
          </v:oval>
        </w:pict>
      </w:r>
      <w:r>
        <w:rPr>
          <w:noProof/>
          <w:lang w:eastAsia="tr-TR"/>
        </w:rPr>
        <w:pict>
          <v:oval id="_x0000_s1116" style="position:absolute;left:0;text-align:left;margin-left:68.05pt;margin-top:1.25pt;width:11.6pt;height:11.6pt;z-index:25169408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117" style="position:absolute;left:0;text-align:left;margin-left:151.15pt;margin-top:1.15pt;width:11.6pt;height:11.6pt;z-index:251703296">
            <v:fill opacity="0"/>
          </v:oval>
        </w:pict>
      </w:r>
      <w:r>
        <w:rPr>
          <w:noProof/>
          <w:lang w:eastAsia="tr-TR"/>
        </w:rPr>
        <w:pict>
          <v:oval id="_x0000_s1118" style="position:absolute;left:0;text-align:left;margin-left:130.7pt;margin-top:1.5pt;width:11.6pt;height:11.6pt;z-index:251702272">
            <v:fill opacity="0"/>
          </v:oval>
        </w:pict>
      </w:r>
      <w:r>
        <w:rPr>
          <w:noProof/>
          <w:lang w:eastAsia="tr-TR"/>
        </w:rPr>
        <w:pict>
          <v:oval id="_x0000_s1119" style="position:absolute;left:0;text-align:left;margin-left:109.6pt;margin-top:1.2pt;width:11.6pt;height:11.6pt;z-index:251701248">
            <v:fill opacity="0"/>
          </v:oval>
        </w:pict>
      </w:r>
      <w:r>
        <w:rPr>
          <w:noProof/>
          <w:lang w:eastAsia="tr-TR"/>
        </w:rPr>
        <w:pict>
          <v:oval id="_x0000_s1120" style="position:absolute;left:0;text-align:left;margin-left:87.85pt;margin-top:1.55pt;width:11.6pt;height:11.6pt;z-index:251700224">
            <v:fill opacity="0"/>
          </v:oval>
        </w:pict>
      </w:r>
      <w:r>
        <w:rPr>
          <w:noProof/>
          <w:lang w:eastAsia="tr-TR"/>
        </w:rPr>
        <w:pict>
          <v:oval id="_x0000_s1121" style="position:absolute;left:0;text-align:left;margin-left:68.05pt;margin-top:1.25pt;width:11.6pt;height:11.6pt;z-index:25169920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  <w:numPr>
          <w:ilvl w:val="0"/>
          <w:numId w:val="3"/>
        </w:numPr>
      </w:pPr>
      <w:r>
        <w:rPr>
          <w:noProof/>
          <w:lang w:eastAsia="tr-TR"/>
        </w:rPr>
        <w:pict>
          <v:oval id="_x0000_s1122" style="position:absolute;left:0;text-align:left;margin-left:151.15pt;margin-top:1.15pt;width:11.6pt;height:11.6pt;z-index:251708416">
            <v:fill opacity="0"/>
          </v:oval>
        </w:pict>
      </w:r>
      <w:r>
        <w:rPr>
          <w:noProof/>
          <w:lang w:eastAsia="tr-TR"/>
        </w:rPr>
        <w:pict>
          <v:oval id="_x0000_s1123" style="position:absolute;left:0;text-align:left;margin-left:130.7pt;margin-top:1.5pt;width:11.6pt;height:11.6pt;z-index:251707392">
            <v:fill opacity="0"/>
          </v:oval>
        </w:pict>
      </w:r>
      <w:r>
        <w:rPr>
          <w:noProof/>
          <w:lang w:eastAsia="tr-TR"/>
        </w:rPr>
        <w:pict>
          <v:oval id="_x0000_s1124" style="position:absolute;left:0;text-align:left;margin-left:109.6pt;margin-top:1.2pt;width:11.6pt;height:11.6pt;z-index:251706368">
            <v:fill opacity="0"/>
          </v:oval>
        </w:pict>
      </w:r>
      <w:r>
        <w:rPr>
          <w:noProof/>
          <w:lang w:eastAsia="tr-TR"/>
        </w:rPr>
        <w:pict>
          <v:oval id="_x0000_s1125" style="position:absolute;left:0;text-align:left;margin-left:87.85pt;margin-top:1.55pt;width:11.6pt;height:11.6pt;z-index:251705344">
            <v:fill opacity="0"/>
          </v:oval>
        </w:pict>
      </w:r>
      <w:r>
        <w:rPr>
          <w:noProof/>
          <w:lang w:eastAsia="tr-TR"/>
        </w:rPr>
        <w:pict>
          <v:oval id="_x0000_s1126" style="position:absolute;left:0;text-align:left;margin-left:68.05pt;margin-top:1.25pt;width:11.6pt;height:11.6pt;z-index:251704320">
            <v:fill opacity="0"/>
          </v:oval>
        </w:pict>
      </w:r>
      <w:r>
        <w:t>A      B      C      D      E</w:t>
      </w:r>
    </w:p>
    <w:p w:rsidR="00B149CA" w:rsidRDefault="00B149CA" w:rsidP="00BF6FB9">
      <w:pPr>
        <w:pStyle w:val="NoSpacing"/>
      </w:pPr>
    </w:p>
    <w:p w:rsidR="00B149CA" w:rsidRDefault="00B149CA" w:rsidP="00BF6FB9">
      <w:pPr>
        <w:pStyle w:val="NoSpacing"/>
      </w:pPr>
    </w:p>
    <w:p w:rsidR="00B149CA" w:rsidRDefault="00B149CA" w:rsidP="00BF6FB9">
      <w:pPr>
        <w:pStyle w:val="NoSpacing"/>
        <w:ind w:left="2136"/>
        <w:rPr>
          <w:rFonts w:ascii="Palatino Linotype" w:hAnsi="Palatino Linotype" w:cs="Palatino Linotype"/>
          <w:sz w:val="20"/>
          <w:szCs w:val="20"/>
        </w:rPr>
      </w:pPr>
    </w:p>
    <w:p w:rsidR="00B149CA" w:rsidRPr="00BE783B" w:rsidRDefault="00B149CA" w:rsidP="00BF6FB9">
      <w:pPr>
        <w:pStyle w:val="NoSpacing"/>
        <w:ind w:left="2136"/>
        <w:rPr>
          <w:rFonts w:ascii="Palatino Linotype" w:hAnsi="Palatino Linotype" w:cs="Palatino Linotype"/>
          <w:sz w:val="20"/>
          <w:szCs w:val="20"/>
        </w:rPr>
      </w:pPr>
    </w:p>
    <w:p w:rsidR="00B149CA" w:rsidRDefault="00B149CA" w:rsidP="00BF6FB9">
      <w:pPr>
        <w:pStyle w:val="NoSpacing"/>
        <w:ind w:left="1788" w:firstLine="708"/>
        <w:rPr>
          <w:rFonts w:ascii="Monotype Corsiva" w:hAnsi="Monotype Corsiva" w:cs="Monotype Corsiva"/>
          <w:b/>
          <w:bCs/>
          <w:i/>
          <w:iCs/>
        </w:rPr>
      </w:pPr>
    </w:p>
    <w:p w:rsidR="00B149CA" w:rsidRPr="00F91EFE" w:rsidRDefault="00B149CA" w:rsidP="00BF6FB9">
      <w:pPr>
        <w:pStyle w:val="NoSpacing"/>
        <w:ind w:left="1788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Mücahid KEKLİKÇİ</w:t>
      </w:r>
    </w:p>
    <w:p w:rsidR="00B149CA" w:rsidRPr="00F91EFE" w:rsidRDefault="00B149CA" w:rsidP="00BF6FB9">
      <w:pPr>
        <w:pStyle w:val="NoSpacing"/>
        <w:ind w:left="1080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Din Kültürü ve Ahlak Bilgisi Öğretmeni</w:t>
      </w:r>
    </w:p>
    <w:p w:rsidR="00B149CA" w:rsidRPr="003E38D0" w:rsidRDefault="00B149CA" w:rsidP="00BF6FB9">
      <w:pPr>
        <w:ind w:left="708"/>
        <w:rPr>
          <w:sz w:val="22"/>
          <w:szCs w:val="22"/>
        </w:rPr>
      </w:pPr>
    </w:p>
    <w:p w:rsidR="00B149CA" w:rsidRPr="00F91EFE" w:rsidRDefault="00B149CA" w:rsidP="00F91EFE">
      <w:pPr>
        <w:pStyle w:val="NoSpacing"/>
        <w:ind w:left="1080" w:firstLine="708"/>
        <w:rPr>
          <w:rFonts w:ascii="Monotype Corsiva" w:hAnsi="Monotype Corsiva" w:cs="Monotype Corsiva"/>
          <w:b/>
          <w:bCs/>
          <w:i/>
          <w:iCs/>
        </w:rPr>
      </w:pPr>
      <w:r>
        <w:rPr>
          <w:noProof/>
          <w:lang w:eastAsia="tr-TR"/>
        </w:rPr>
        <w:pict>
          <v:shape id="_x0000_s1127" type="#_x0000_t136" style="position:absolute;left:0;text-align:left;margin-left:142.3pt;margin-top:53.35pt;width:43pt;height:53.25pt;z-index:-251607040">
            <v:shadow on="t" color="#868686" opacity=".5" offset="-6pt,3pt" offset2=",-6pt"/>
            <v:textpath style="font-family:&quot;Arial Black&quot;;v-text-kern:t" trim="t" fitpath="t" string="B"/>
          </v:shape>
        </w:pict>
      </w:r>
    </w:p>
    <w:sectPr w:rsidR="00B149CA" w:rsidRPr="00F91EFE" w:rsidSect="00E4667A">
      <w:headerReference w:type="default" r:id="rId7"/>
      <w:footerReference w:type="default" r:id="rId8"/>
      <w:pgSz w:w="11906" w:h="16838"/>
      <w:pgMar w:top="1418" w:right="851" w:bottom="357" w:left="851" w:header="397" w:footer="0" w:gutter="0"/>
      <w:cols w:num="2" w:sep="1" w:space="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9CA" w:rsidRDefault="00B149CA">
      <w:r>
        <w:separator/>
      </w:r>
    </w:p>
  </w:endnote>
  <w:endnote w:type="continuationSeparator" w:id="1">
    <w:p w:rsidR="00B149CA" w:rsidRDefault="00B14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CA" w:rsidRDefault="00B149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9CA" w:rsidRDefault="00B149CA">
      <w:r>
        <w:separator/>
      </w:r>
    </w:p>
  </w:footnote>
  <w:footnote w:type="continuationSeparator" w:id="1">
    <w:p w:rsidR="00B149CA" w:rsidRDefault="00B149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CA" w:rsidRPr="003B051A" w:rsidRDefault="00B149CA" w:rsidP="008A765C">
    <w:pPr>
      <w:rPr>
        <w:sz w:val="22"/>
        <w:szCs w:val="22"/>
      </w:rPr>
    </w:pP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</w:t>
    </w:r>
    <w:r>
      <w:rPr>
        <w:b/>
        <w:bCs/>
      </w:rPr>
      <w:tab/>
      <w:t xml:space="preserve">   </w:t>
    </w:r>
    <w:hyperlink r:id="rId1" w:history="1">
      <w:r>
        <w:rPr>
          <w:rStyle w:val="Hyperlink"/>
        </w:rPr>
        <w:t>www.sorubak.com</w:t>
      </w:r>
    </w:hyperlink>
    <w:r>
      <w:t xml:space="preserve"> </w:t>
    </w:r>
    <w:r w:rsidRPr="00E501FF">
      <w:rPr>
        <w:b/>
        <w:bCs/>
      </w:rPr>
      <w:t xml:space="preserve">EĞİTİM ÖĞRETİM YILI </w:t>
    </w:r>
  </w:p>
  <w:p w:rsidR="00B149CA" w:rsidRDefault="00B149CA" w:rsidP="008A765C">
    <w:pPr>
      <w:pStyle w:val="Header"/>
      <w:rPr>
        <w:b/>
        <w:bCs/>
      </w:rPr>
    </w:pPr>
    <w:r>
      <w:rPr>
        <w:b/>
        <w:bCs/>
      </w:rPr>
      <w:tab/>
      <w:t xml:space="preserve">                 </w:t>
    </w:r>
    <w:r w:rsidRPr="00E501FF">
      <w:rPr>
        <w:b/>
        <w:bCs/>
      </w:rPr>
      <w:t>ATATÜ</w:t>
    </w:r>
    <w:r>
      <w:rPr>
        <w:b/>
        <w:bCs/>
      </w:rPr>
      <w:t xml:space="preserve">RK KIZ TEKNİK ve MESLEK  </w:t>
    </w:r>
    <w:r w:rsidRPr="00E501FF">
      <w:rPr>
        <w:b/>
        <w:bCs/>
      </w:rPr>
      <w:t>LİSESİ</w:t>
    </w:r>
  </w:p>
  <w:p w:rsidR="00B149CA" w:rsidRDefault="00B149CA" w:rsidP="008A765C">
    <w:pPr>
      <w:pStyle w:val="Header"/>
      <w:rPr>
        <w:b/>
        <w:bCs/>
      </w:rPr>
    </w:pPr>
    <w:r>
      <w:rPr>
        <w:b/>
        <w:bCs/>
      </w:rPr>
      <w:tab/>
      <w:t xml:space="preserve">                  </w:t>
    </w:r>
    <w:r w:rsidRPr="00E501FF">
      <w:rPr>
        <w:b/>
        <w:bCs/>
      </w:rPr>
      <w:t xml:space="preserve">DİN KÜLTÜRÜ </w:t>
    </w:r>
    <w:r>
      <w:rPr>
        <w:b/>
        <w:bCs/>
      </w:rPr>
      <w:t xml:space="preserve">ve AHLAK BİLGİSİ </w:t>
    </w:r>
    <w:r w:rsidRPr="00E501FF">
      <w:rPr>
        <w:b/>
        <w:bCs/>
      </w:rPr>
      <w:t xml:space="preserve">DERSİ </w:t>
    </w:r>
  </w:p>
  <w:p w:rsidR="00B149CA" w:rsidRDefault="00B149CA" w:rsidP="00636999">
    <w:pPr>
      <w:pStyle w:val="Header"/>
      <w:jc w:val="center"/>
      <w:rPr>
        <w:b/>
        <w:bCs/>
      </w:rPr>
    </w:pPr>
    <w:r>
      <w:rPr>
        <w:b/>
        <w:bCs/>
      </w:rPr>
      <w:t xml:space="preserve">9. SINIF </w:t>
    </w:r>
    <w:r w:rsidRPr="00E501FF">
      <w:rPr>
        <w:b/>
        <w:bCs/>
      </w:rPr>
      <w:t xml:space="preserve"> II.DÖNEM II.</w:t>
    </w:r>
    <w:r>
      <w:rPr>
        <w:b/>
        <w:bCs/>
      </w:rPr>
      <w:t xml:space="preserve"> ORTAK </w:t>
    </w:r>
    <w:r w:rsidRPr="00E501FF">
      <w:rPr>
        <w:b/>
        <w:bCs/>
      </w:rPr>
      <w:t>YAZILI SINAVI</w:t>
    </w:r>
  </w:p>
  <w:p w:rsidR="00B149CA" w:rsidRPr="00E501FF" w:rsidRDefault="00B149CA" w:rsidP="00636999">
    <w:pPr>
      <w:pStyle w:val="Header"/>
      <w:jc w:val="center"/>
      <w:rPr>
        <w:b/>
        <w:b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25599"/>
    <w:multiLevelType w:val="hybridMultilevel"/>
    <w:tmpl w:val="2F5C69F4"/>
    <w:lvl w:ilvl="0" w:tplc="4ADE9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78C1"/>
    <w:rsid w:val="000354B7"/>
    <w:rsid w:val="000527F7"/>
    <w:rsid w:val="000F54D1"/>
    <w:rsid w:val="0010109D"/>
    <w:rsid w:val="00125A1D"/>
    <w:rsid w:val="001709C9"/>
    <w:rsid w:val="00185B9E"/>
    <w:rsid w:val="001F5958"/>
    <w:rsid w:val="00227CA3"/>
    <w:rsid w:val="002608B2"/>
    <w:rsid w:val="002777B4"/>
    <w:rsid w:val="002A31A0"/>
    <w:rsid w:val="003318BC"/>
    <w:rsid w:val="00360676"/>
    <w:rsid w:val="0036189A"/>
    <w:rsid w:val="003B051A"/>
    <w:rsid w:val="003E38D0"/>
    <w:rsid w:val="004052B2"/>
    <w:rsid w:val="004902E3"/>
    <w:rsid w:val="004D7DA1"/>
    <w:rsid w:val="00636999"/>
    <w:rsid w:val="00682BA6"/>
    <w:rsid w:val="00757601"/>
    <w:rsid w:val="007A733C"/>
    <w:rsid w:val="007B6693"/>
    <w:rsid w:val="00834DBF"/>
    <w:rsid w:val="00850BAC"/>
    <w:rsid w:val="008976CC"/>
    <w:rsid w:val="008A765C"/>
    <w:rsid w:val="00927725"/>
    <w:rsid w:val="009478C1"/>
    <w:rsid w:val="00974DD0"/>
    <w:rsid w:val="009959EF"/>
    <w:rsid w:val="009F4A83"/>
    <w:rsid w:val="009F7B6C"/>
    <w:rsid w:val="00A22F11"/>
    <w:rsid w:val="00A231BF"/>
    <w:rsid w:val="00A42A44"/>
    <w:rsid w:val="00AB2979"/>
    <w:rsid w:val="00B06FC3"/>
    <w:rsid w:val="00B149CA"/>
    <w:rsid w:val="00B16699"/>
    <w:rsid w:val="00B44D55"/>
    <w:rsid w:val="00B500EB"/>
    <w:rsid w:val="00B6620C"/>
    <w:rsid w:val="00BA1D2D"/>
    <w:rsid w:val="00BC4A03"/>
    <w:rsid w:val="00BE783B"/>
    <w:rsid w:val="00BF6EB4"/>
    <w:rsid w:val="00BF6FB9"/>
    <w:rsid w:val="00C100D0"/>
    <w:rsid w:val="00C1163D"/>
    <w:rsid w:val="00C265D9"/>
    <w:rsid w:val="00C61423"/>
    <w:rsid w:val="00CA3489"/>
    <w:rsid w:val="00CD7D1D"/>
    <w:rsid w:val="00CF2229"/>
    <w:rsid w:val="00D12E1B"/>
    <w:rsid w:val="00D5227D"/>
    <w:rsid w:val="00DD2634"/>
    <w:rsid w:val="00E23B2F"/>
    <w:rsid w:val="00E4667A"/>
    <w:rsid w:val="00E501FF"/>
    <w:rsid w:val="00E74D15"/>
    <w:rsid w:val="00EA3128"/>
    <w:rsid w:val="00F000F5"/>
    <w:rsid w:val="00F86860"/>
    <w:rsid w:val="00F91EFE"/>
    <w:rsid w:val="00F95682"/>
    <w:rsid w:val="00FF6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8C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78C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6C2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B66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6C2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B66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C26"/>
    <w:rPr>
      <w:sz w:val="0"/>
      <w:szCs w:val="0"/>
    </w:rPr>
  </w:style>
  <w:style w:type="paragraph" w:styleId="NoSpacing">
    <w:name w:val="No Spacing"/>
    <w:uiPriority w:val="99"/>
    <w:qFormat/>
    <w:rsid w:val="009959EF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9F4A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646</Words>
  <Characters>3683</Characters>
  <Application>Microsoft Office Outlook</Application>
  <DocSecurity>0</DocSecurity>
  <Lines>0</Lines>
  <Paragraphs>0</Paragraphs>
  <ScaleCrop>false</ScaleCrop>
  <Company>KEKLİKCİ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MUCAHİD</dc:creator>
  <cp:keywords/>
  <dc:description/>
  <cp:lastModifiedBy>eda</cp:lastModifiedBy>
  <cp:revision>5</cp:revision>
  <cp:lastPrinted>2008-05-27T06:31:00Z</cp:lastPrinted>
  <dcterms:created xsi:type="dcterms:W3CDTF">2012-05-15T21:03:00Z</dcterms:created>
  <dcterms:modified xsi:type="dcterms:W3CDTF">2013-05-11T21:51:00Z</dcterms:modified>
</cp:coreProperties>
</file>