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858" w:rsidRDefault="000F3858" w:rsidP="006A676F">
      <w:pPr>
        <w:shd w:val="clear" w:color="auto" w:fill="FFFFFF"/>
        <w:ind w:left="180" w:right="98" w:firstLine="180"/>
        <w:jc w:val="center"/>
        <w:rPr>
          <w:rFonts w:ascii="Arial" w:hAnsi="Arial" w:cs="Arial"/>
          <w:b/>
          <w:bCs/>
          <w:color w:val="FF0000"/>
          <w:sz w:val="20"/>
          <w:szCs w:val="20"/>
          <w:lang w:eastAsia="tr-TR"/>
        </w:rPr>
      </w:pPr>
      <w:r w:rsidRPr="006A676F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COĞRAFYA DERSİ 9. SINIF 2. DÖNEM 1. YAZILISI SORULARI (3)</w:t>
      </w:r>
    </w:p>
    <w:p w:rsidR="000F3858" w:rsidRPr="006A676F" w:rsidRDefault="000F3858" w:rsidP="006A676F">
      <w:pPr>
        <w:shd w:val="clear" w:color="auto" w:fill="FFFFFF"/>
        <w:ind w:left="180" w:right="98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hyperlink r:id="rId4" w:history="1">
        <w:r>
          <w:rPr>
            <w:rStyle w:val="Hyperlink"/>
          </w:rPr>
          <w:t>www.sorubak.com</w:t>
        </w:r>
      </w:hyperlink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…………………..… OKULU 2.DÖNEM 9/… SINIFI</w:t>
      </w:r>
    </w:p>
    <w:p w:rsidR="000F3858" w:rsidRPr="006A676F" w:rsidRDefault="000F3858" w:rsidP="006A676F">
      <w:pPr>
        <w:shd w:val="clear" w:color="auto" w:fill="FFFFFF"/>
        <w:ind w:left="180" w:right="98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COĞRAFYA DERSİ 1. YAZILISI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ADI SOYADI:…………………………………………………...SINIF………………NO…………..PUAN………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A) Aşağıdaki sorularda boş bırakılan yerlere uygun ifadeleri yazınız? (20 puan)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1.    Atmosferde yerden itibaren yükseldikçe sıcaklık her _______________________________ m de 1 °C azalır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2.    Akdeniz ikliminin bitki örtüsü_________________________________dir.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3.    Yağış ölçen alete  _______________________________ denir.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4.    Kutup iklimi Antarktika kıtasında ve _____________________________________________  adasında görülür.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5.    Günlük yıllık sıcaklık farkının en az olduğu iklim tipi ______________________________________    iklimdir.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6.    Sıcaklıkla basınç    _______________________________________________   orantılıdır.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7.    Ilıman kuşakta her mevsim yağış alan iklim   ____________________________________________iklimdir.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8.    Sıcak ve soğuk havanın karşılaşma alanına  _____________________________________________ denir.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9.    Bitki örtüsünün yosun ve likenlerden iklim  ________________________ ____________________   dir.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10.  Ekvatoral bölgede yükselip kutuplara doğru yönelen ve 3O° enlemleri çevresinde alçalan rüzgârlara  ____________________   denir.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    Aşağıdaki soruları cevaplayınız. (5+5=10 puan)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1.    Deniz kıyısında bulunan istasyonda sıcaklığın</w:t>
      </w:r>
      <w:r w:rsidRPr="006A676F">
        <w:rPr>
          <w:rFonts w:ascii="Arial" w:hAnsi="Arial" w:cs="Arial"/>
          <w:color w:val="003366"/>
          <w:sz w:val="18"/>
          <w:szCs w:val="18"/>
          <w:lang w:eastAsia="tr-TR"/>
        </w:rPr>
        <w:t xml:space="preserve"> </w:t>
      </w:r>
      <w:hyperlink r:id="rId5" w:tgtFrame="_blank" w:history="1">
        <w:r w:rsidRPr="006A676F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 xml:space="preserve"> 15 ° ölçülmüştür. Sıcaklığın -5° olduğu diğer istasyonun yükseltisi kaç m’dir?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2.    Aşağıda bırakılan boşluğa konveksiyonel (yükselim) yağışların oluşum şeklini çiziniz?</w:t>
      </w:r>
    </w:p>
    <w:p w:rsidR="000F3858" w:rsidRPr="006A676F" w:rsidRDefault="000F3858" w:rsidP="006A676F">
      <w:pPr>
        <w:shd w:val="clear" w:color="auto" w:fill="FFFFFF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C)    Aşağıdaki çoktan seçmeli soruları cevaplayınız? (30 puan)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1.    Aşağıdakilerden hangisinde İklimin etkisi yoktur?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Tarımsal etkinlikler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 xml:space="preserve">B) Turizm olanakları 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C) Akarsu rejimleri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Yer çekimi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Enerji üretimi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2.    Troposferde alt kesimlerde sıcaklığın üst kesimlerden daha fazla olmasında aşağıdakilerden hangisi en etkili olmuştur?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Gaz yoğunluğunun alt katlarda daha fazla olması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B) Yükseldikçe basıncın azalması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C) Güneş ışınlarının önce üst kesimlerden geçmesi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Troposferin yerden yansıyan ışınlarla ısınması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Bulutların ısıyı alt katlarda tutması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70496F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5" o:spid="_x0000_i1025" type="#_x0000_t75" style="width:200.25pt;height:110.25pt;visibility:visible">
            <v:imagedata r:id="rId6" o:title=""/>
          </v:shape>
        </w:pic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3.    Yukarıdaki haritada sıcaklık kuşakları verilmiştir.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Buna göre, ılıman kuşağın Güney Yarımküre’de Kuzey Yarımküre’ye göre daha az yer kaplamasının nedeni aşağıdakilerden hangisidir?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Eksen eğikliği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B) Dünya’nın şekli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C) Okyanus akıntıları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Güneş ışınlarının geliş açısı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Kara ve deniz dağılışı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4.    Aşağıdaki rüzgârlardan hangisinin esme süresi daha uzun, etki alanı daha geniştir?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Karayel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 xml:space="preserve">B) Meltem 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 xml:space="preserve">C) Muson 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Yıldız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Lodos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70496F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Picture 136" o:spid="_x0000_i1026" type="#_x0000_t75" style="width:219.75pt;height:98.25pt;visibility:visible">
            <v:imagedata r:id="rId7" o:title=""/>
          </v:shape>
        </w:pic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5.    Bu bilgilere göre, bu makroklima iklim tipi aşağıdakilerden hangisidir?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Orta Kuşak Çöl iklimi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B) Ilıman Okyanusal iklim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 xml:space="preserve">C) Akdeniz iklimi 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Sayan iklimi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 E) Tundra iklimi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6.    Bir merkezde havanın</w:t>
      </w:r>
      <w:r w:rsidRPr="006A676F">
        <w:rPr>
          <w:rFonts w:ascii="Arial" w:hAnsi="Arial" w:cs="Arial"/>
          <w:color w:val="003366"/>
          <w:sz w:val="18"/>
          <w:szCs w:val="18"/>
          <w:lang w:eastAsia="tr-TR"/>
        </w:rPr>
        <w:t xml:space="preserve"> </w:t>
      </w:r>
      <w:hyperlink r:id="rId8" w:tgtFrame="_blank" w:history="1">
        <w:r w:rsidRPr="006A676F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 xml:space="preserve"> içerisindeki nem miktarı artarsa aşağıdakilerden hangisi meydana gelmez?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 xml:space="preserve">A) Sıcaklık farkları azalır. 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B) Mutlak nem artar.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C) Yağış olasılığı artar.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Nem açığı artar.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Bulutluluk artar.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70496F">
        <w:rPr>
          <w:rFonts w:ascii="Arial" w:hAnsi="Arial" w:cs="Arial"/>
          <w:b/>
          <w:bCs/>
          <w:noProof/>
          <w:sz w:val="18"/>
          <w:szCs w:val="18"/>
          <w:lang w:eastAsia="tr-TR"/>
        </w:rPr>
        <w:pict>
          <v:shape id="Picture 137" o:spid="_x0000_i1027" type="#_x0000_t75" style="width:165.75pt;height:109.5pt;visibility:visible">
            <v:imagedata r:id="rId9" o:title=""/>
          </v:shape>
        </w:pic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7.    Dünya'nın şekildeki konumda olduğu tarih için aşağıdakilerden hangisi söylenemez?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Dönencelerde öğle vakti gölge oluşmaz.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B) Türkiye en kısa geceyi yaşar.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C) Aydınlanma Çemberi kutup dairelerinden geçer.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Ekvator'da gece-gündüz eşitliği yaşanır.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Bu tarihten sonra Kuzey Yarım Küre'de geceler uzamaya başlar.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8.    Atmosfer basıncı üzerinde sadece yerçekimi ve sıcaklığın etkisi düşünüldüğünde, Ekvator’dan kutuplara doğru basınç değişim grafiği aşağıdakilerden hangisinde doğru verilmiştir?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70496F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Picture 138" o:spid="_x0000_i1028" type="#_x0000_t75" style="width:222.75pt;height:193.5pt;visibility:visible">
            <v:imagedata r:id="rId10" o:title=""/>
          </v:shape>
        </w:pic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9.    Aşağıdakilerden hangisi denizel iklimin özelliklerinden biri değildir?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Havadaki nem miktarı fazladır.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B) Mekanik çözülme fazladır.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C) Bitki örtüsü ormandır.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D) Yıllık yağış miktarı fazladır.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E) Aşırı ısınma ve soğuma görülmez.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70496F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pict>
          <v:shape id="Picture 139" o:spid="_x0000_i1029" type="#_x0000_t75" style="width:172.5pt;height:116.25pt;visibility:visible">
            <v:imagedata r:id="rId11" o:title=""/>
          </v:shape>
        </w:pic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10.  Yukarıdaki tabloda beş merkezin</w:t>
      </w:r>
      <w:r w:rsidRPr="006A676F">
        <w:rPr>
          <w:rFonts w:ascii="Arial" w:hAnsi="Arial" w:cs="Arial"/>
          <w:color w:val="003366"/>
          <w:sz w:val="18"/>
          <w:szCs w:val="18"/>
          <w:lang w:eastAsia="tr-TR"/>
        </w:rPr>
        <w:t xml:space="preserve"> </w:t>
      </w:r>
      <w:hyperlink r:id="rId12" w:tgtFrame="_blank" w:history="1">
        <w:r w:rsidRPr="006A676F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 xml:space="preserve"> yükselti değerleri ve gerçek sıcaklıkları gösterilmiştir.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Buna göre bu merkezlerden hangisinin indirgenmiş sıcaklığı daha yüksektir?</w:t>
      </w:r>
    </w:p>
    <w:p w:rsidR="000F3858" w:rsidRPr="006A676F" w:rsidRDefault="000F3858" w:rsidP="006A676F">
      <w:pPr>
        <w:shd w:val="clear" w:color="auto" w:fill="FFFFFF"/>
        <w:spacing w:line="360" w:lineRule="auto"/>
        <w:ind w:left="180" w:right="98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6A676F">
        <w:rPr>
          <w:rFonts w:ascii="Arial" w:hAnsi="Arial" w:cs="Arial"/>
          <w:color w:val="000066"/>
          <w:sz w:val="18"/>
          <w:szCs w:val="18"/>
          <w:lang w:eastAsia="tr-TR"/>
        </w:rPr>
        <w:t>A) I B) II C) III D) IV E) V</w:t>
      </w:r>
    </w:p>
    <w:p w:rsidR="000F3858" w:rsidRPr="006A676F" w:rsidRDefault="000F3858" w:rsidP="006A676F"/>
    <w:sectPr w:rsidR="000F3858" w:rsidRPr="006A676F" w:rsidSect="00DF6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988"/>
    <w:rsid w:val="0003454F"/>
    <w:rsid w:val="000634E9"/>
    <w:rsid w:val="000B5689"/>
    <w:rsid w:val="000D0858"/>
    <w:rsid w:val="000F3858"/>
    <w:rsid w:val="001E1550"/>
    <w:rsid w:val="00221F56"/>
    <w:rsid w:val="002246D3"/>
    <w:rsid w:val="002B4357"/>
    <w:rsid w:val="002E3C5F"/>
    <w:rsid w:val="00395EC1"/>
    <w:rsid w:val="003A126B"/>
    <w:rsid w:val="00454DF7"/>
    <w:rsid w:val="004613D1"/>
    <w:rsid w:val="004861BB"/>
    <w:rsid w:val="00640733"/>
    <w:rsid w:val="006A676F"/>
    <w:rsid w:val="0070496F"/>
    <w:rsid w:val="007D77D8"/>
    <w:rsid w:val="008473A0"/>
    <w:rsid w:val="00A80EBB"/>
    <w:rsid w:val="00B14DCA"/>
    <w:rsid w:val="00B55BEE"/>
    <w:rsid w:val="00D779EF"/>
    <w:rsid w:val="00DF64C9"/>
    <w:rsid w:val="00E00988"/>
    <w:rsid w:val="00E04168"/>
    <w:rsid w:val="00F15939"/>
    <w:rsid w:val="00FA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4C9"/>
    <w:pPr>
      <w:ind w:firstLine="357"/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0098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63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4E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2B435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435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61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1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0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59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59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59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1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59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0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1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1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  <w:divsChild>
            <w:div w:id="1897617597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  <w:div w:id="1897617601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  <w:div w:id="1897617608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18976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1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89761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761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yelpazesi.net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bilgiyelpazesi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www.bilgiyelpazesi.net/" TargetMode="External"/><Relationship Id="rId10" Type="http://schemas.openxmlformats.org/officeDocument/2006/relationships/image" Target="media/image4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641</Words>
  <Characters>3657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EDANUR</cp:lastModifiedBy>
  <cp:revision>3</cp:revision>
  <dcterms:created xsi:type="dcterms:W3CDTF">2013-01-05T11:53:00Z</dcterms:created>
  <dcterms:modified xsi:type="dcterms:W3CDTF">2013-03-13T20:51:00Z</dcterms:modified>
</cp:coreProperties>
</file>