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50E" w:rsidRPr="00996A8E" w:rsidRDefault="00FC350E" w:rsidP="00B72D91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AD SOYAD:</w:t>
      </w:r>
    </w:p>
    <w:p w:rsidR="00FC350E" w:rsidRDefault="00FC350E" w:rsidP="00B72D91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.65pt;margin-top:17.75pt;width:519pt;height:43.5pt;z-index:251649024;visibility:visible">
            <v:textbox>
              <w:txbxContent>
                <w:p w:rsidR="00FC350E" w:rsidRDefault="00FC350E" w:rsidP="00B72D91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B72D91">
                    <w:rPr>
                      <w:rFonts w:ascii="Comic Sans MS" w:hAnsi="Comic Sans MS" w:cs="Comic Sans MS"/>
                      <w:b/>
                      <w:bCs/>
                    </w:rPr>
                    <w:t xml:space="preserve">KIRMATAŞ İLKÖĞRETİM OKULU </w:t>
                  </w:r>
                  <w:hyperlink r:id="rId7" w:history="1">
                    <w:r>
                      <w:rPr>
                        <w:rStyle w:val="Hyperlink"/>
                        <w:b/>
                        <w:bCs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B72D91">
                    <w:rPr>
                      <w:rFonts w:ascii="Comic Sans MS" w:hAnsi="Comic Sans MS" w:cs="Comic Sans MS"/>
                      <w:b/>
                      <w:bCs/>
                    </w:rPr>
                    <w:t xml:space="preserve">EĞİTİM ÖĞRETİM YILI 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8.SINIFLAR </w:t>
                  </w:r>
                </w:p>
                <w:p w:rsidR="00FC350E" w:rsidRPr="00B72D91" w:rsidRDefault="00FC350E" w:rsidP="00996A8E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B72D91">
                    <w:rPr>
                      <w:rFonts w:ascii="Comic Sans MS" w:hAnsi="Comic Sans MS" w:cs="Comic Sans MS"/>
                      <w:b/>
                      <w:bCs/>
                    </w:rPr>
                    <w:t>TÜRKÇE DERSİ 2. DÖNEM 3. YAZILI SINAVI</w:t>
                  </w:r>
                </w:p>
              </w:txbxContent>
            </v:textbox>
          </v:shape>
        </w:pic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SINIF-NUMARA:</w:t>
      </w:r>
    </w:p>
    <w:p w:rsidR="00FC350E" w:rsidRDefault="00FC350E" w:rsidP="00B72D91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B72D91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B72D91">
      <w:pPr>
        <w:pStyle w:val="ListParagraph"/>
        <w:numPr>
          <w:ilvl w:val="0"/>
          <w:numId w:val="6"/>
        </w:numPr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Aşağıdaki cümlelerin hangisinde sesteş sözcükler</w:t>
      </w:r>
      <w:r w:rsidRPr="00996A8E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kullanılmamıştır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FC350E" w:rsidRPr="00996A8E" w:rsidRDefault="00FC350E" w:rsidP="00B72D91">
      <w:pPr>
        <w:pStyle w:val="ListParagraph"/>
        <w:numPr>
          <w:ilvl w:val="0"/>
          <w:numId w:val="3"/>
        </w:numPr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Bu yaz sana mektup yazacağım.</w:t>
      </w:r>
    </w:p>
    <w:p w:rsidR="00FC350E" w:rsidRPr="00996A8E" w:rsidRDefault="00FC350E" w:rsidP="00B72D91">
      <w:pPr>
        <w:pStyle w:val="ListParagraph"/>
        <w:numPr>
          <w:ilvl w:val="0"/>
          <w:numId w:val="3"/>
        </w:numPr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Kırda gezerken elindeki şişeyi kırdı.</w:t>
      </w:r>
    </w:p>
    <w:p w:rsidR="00FC350E" w:rsidRPr="00996A8E" w:rsidRDefault="00FC350E" w:rsidP="00B72D91">
      <w:pPr>
        <w:pStyle w:val="ListParagraph"/>
        <w:numPr>
          <w:ilvl w:val="0"/>
          <w:numId w:val="3"/>
        </w:numPr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Çayı yudumlarken çay boğazına kaçtı.</w:t>
      </w:r>
    </w:p>
    <w:p w:rsidR="00FC350E" w:rsidRPr="00996A8E" w:rsidRDefault="00FC350E" w:rsidP="00B72D91">
      <w:pPr>
        <w:pStyle w:val="ListParagraph"/>
        <w:numPr>
          <w:ilvl w:val="0"/>
          <w:numId w:val="3"/>
        </w:numPr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Denizde yüzerken yüzüne taş değdi.</w:t>
      </w:r>
    </w:p>
    <w:p w:rsidR="00FC350E" w:rsidRPr="00996A8E" w:rsidRDefault="00FC350E" w:rsidP="00B72D91">
      <w:pPr>
        <w:pStyle w:val="ListParagraph"/>
        <w:ind w:left="284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B72D91">
      <w:pPr>
        <w:pStyle w:val="ListParagraph"/>
        <w:numPr>
          <w:ilvl w:val="0"/>
          <w:numId w:val="6"/>
        </w:numPr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27" type="#_x0000_t202" style="position:absolute;left:0;text-align:left;margin-left:15.15pt;margin-top:30.45pt;width:2in;height:34.5pt;z-index:251640832;visibility:visible" strokecolor="#4f81bd" strokeweight="2pt">
            <v:textbox>
              <w:txbxContent>
                <w:p w:rsidR="00FC350E" w:rsidRPr="00B72D91" w:rsidRDefault="00FC350E" w:rsidP="004F068E">
                  <w:pPr>
                    <w:spacing w:after="0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 w:cs="Comic Sans MS"/>
                      <w:sz w:val="18"/>
                      <w:szCs w:val="18"/>
                    </w:rPr>
                    <w:t>O tartışmada ben de sesin tarafını tuttum.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" o:spid="_x0000_s1028" style="position:absolute;left:0;text-align:left;margin-left:183.15pt;margin-top:25.55pt;width:63.75pt;height:39pt;z-index:251641856;visibility:visible;v-text-anchor:middle" arcsize="10923f" strokecolor="#f79646" strokeweight="2pt">
            <v:textbox>
              <w:txbxContent>
                <w:p w:rsidR="00FC350E" w:rsidRPr="00B72D91" w:rsidRDefault="00FC350E" w:rsidP="004F068E">
                  <w:pPr>
                    <w:spacing w:after="0"/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 w:cs="Comic Sans MS"/>
                      <w:sz w:val="18"/>
                      <w:szCs w:val="18"/>
                    </w:rPr>
                    <w:t>GERÇEK ANLAM</w:t>
                  </w:r>
                </w:p>
              </w:txbxContent>
            </v:textbox>
          </v:roundrect>
        </w:pic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Aşağıdaki cümlelerin hangisi yanlış kutuya atılmıştır?</w:t>
      </w:r>
    </w:p>
    <w:p w:rsidR="00FC350E" w:rsidRPr="00996A8E" w:rsidRDefault="00FC350E" w:rsidP="00B72D91">
      <w:pPr>
        <w:pStyle w:val="ListParagraph"/>
        <w:numPr>
          <w:ilvl w:val="0"/>
          <w:numId w:val="5"/>
        </w:numPr>
        <w:ind w:left="284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B72D91">
      <w:pPr>
        <w:pStyle w:val="ListParagraph"/>
        <w:ind w:left="284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B72D91">
      <w:pPr>
        <w:pStyle w:val="ListParagraph"/>
        <w:numPr>
          <w:ilvl w:val="0"/>
          <w:numId w:val="5"/>
        </w:numPr>
        <w:ind w:left="284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29" type="#_x0000_t202" style="position:absolute;left:0;text-align:left;margin-left:15.15pt;margin-top:4.3pt;width:2in;height:34.5pt;z-index:251642880;visibility:visible" strokecolor="#4f81bd" strokeweight="2pt">
            <v:textbox>
              <w:txbxContent>
                <w:p w:rsidR="00FC350E" w:rsidRPr="00B72D91" w:rsidRDefault="00FC350E" w:rsidP="004F068E">
                  <w:pPr>
                    <w:spacing w:after="0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 w:cs="Comic Sans MS"/>
                      <w:sz w:val="18"/>
                      <w:szCs w:val="18"/>
                    </w:rPr>
                    <w:t>Toplantıda bize çok ağır sözler söyledi.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5" o:spid="_x0000_s1030" style="position:absolute;left:0;text-align:left;margin-left:183.15pt;margin-top:.55pt;width:63.75pt;height:39pt;z-index:251643904;visibility:visible;v-text-anchor:middle" arcsize="10923f" strokecolor="#f79646" strokeweight="2pt">
            <v:textbox>
              <w:txbxContent>
                <w:p w:rsidR="00FC350E" w:rsidRPr="00B72D91" w:rsidRDefault="00FC350E" w:rsidP="004F068E">
                  <w:pPr>
                    <w:spacing w:after="0"/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 w:cs="Comic Sans MS"/>
                      <w:sz w:val="18"/>
                      <w:szCs w:val="18"/>
                    </w:rPr>
                    <w:t>MEZAZ ANLAM</w:t>
                  </w:r>
                </w:p>
              </w:txbxContent>
            </v:textbox>
          </v:roundrect>
        </w:pict>
      </w:r>
    </w:p>
    <w:p w:rsidR="00FC350E" w:rsidRPr="00996A8E" w:rsidRDefault="00FC350E" w:rsidP="00B72D91">
      <w:pPr>
        <w:ind w:left="284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31" type="#_x0000_t202" style="position:absolute;left:0;text-align:left;margin-left:15.15pt;margin-top:14.1pt;width:2in;height:34.5pt;z-index:251644928;visibility:visible" strokecolor="#4f81bd" strokeweight="2pt">
            <v:textbox>
              <w:txbxContent>
                <w:p w:rsidR="00FC350E" w:rsidRPr="00B72D91" w:rsidRDefault="00FC350E" w:rsidP="004F068E">
                  <w:pPr>
                    <w:spacing w:after="0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 w:cs="Comic Sans MS"/>
                      <w:sz w:val="18"/>
                      <w:szCs w:val="18"/>
                    </w:rPr>
                    <w:t>Genç yaşta yüksek mevkilere geldi.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7" o:spid="_x0000_s1032" style="position:absolute;left:0;text-align:left;margin-left:183.15pt;margin-top:14.1pt;width:63.75pt;height:39pt;z-index:251645952;visibility:visible;v-text-anchor:middle" arcsize="10923f" strokecolor="#f79646" strokeweight="2pt">
            <v:textbox>
              <w:txbxContent>
                <w:p w:rsidR="00FC350E" w:rsidRPr="00B72D91" w:rsidRDefault="00FC350E" w:rsidP="00B72D91">
                  <w:pPr>
                    <w:spacing w:after="0"/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 w:cs="Comic Sans MS"/>
                      <w:sz w:val="18"/>
                      <w:szCs w:val="18"/>
                    </w:rPr>
                    <w:t>MEZAZ ANLAM</w:t>
                  </w:r>
                </w:p>
              </w:txbxContent>
            </v:textbox>
          </v:roundrect>
        </w:pict>
      </w:r>
    </w:p>
    <w:p w:rsidR="00FC350E" w:rsidRPr="00996A8E" w:rsidRDefault="00FC350E" w:rsidP="00B72D91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roundrect id="Yuvarlatılmış Dikdörtgen 10" o:spid="_x0000_s1033" style="position:absolute;margin-left:183.15pt;margin-top:25.55pt;width:63.75pt;height:39pt;z-index:251648000;visibility:visible;v-text-anchor:middle" arcsize="10923f" strokecolor="#f79646" strokeweight="2pt">
            <v:textbox>
              <w:txbxContent>
                <w:p w:rsidR="00FC350E" w:rsidRPr="00B72D91" w:rsidRDefault="00FC350E" w:rsidP="00B72D91">
                  <w:pPr>
                    <w:spacing w:after="0"/>
                    <w:jc w:val="center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B72D91">
                    <w:rPr>
                      <w:rFonts w:ascii="Comic Sans MS" w:hAnsi="Comic Sans MS" w:cs="Comic Sans MS"/>
                      <w:sz w:val="18"/>
                      <w:szCs w:val="18"/>
                    </w:rPr>
                    <w:t>GERÇEK ANLAM</w:t>
                  </w:r>
                </w:p>
              </w:txbxContent>
            </v:textbox>
          </v:roundrect>
        </w:pic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996A8E">
        <w:rPr>
          <w:rFonts w:ascii="Comic Sans MS" w:hAnsi="Comic Sans MS" w:cs="Comic Sans MS"/>
          <w:sz w:val="20"/>
          <w:szCs w:val="20"/>
        </w:rPr>
        <w:t xml:space="preserve">) </w:t>
      </w:r>
    </w:p>
    <w:p w:rsidR="00FC350E" w:rsidRPr="00996A8E" w:rsidRDefault="00FC350E" w:rsidP="00B72D91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34" type="#_x0000_t202" style="position:absolute;margin-left:15.15pt;margin-top:1.05pt;width:2in;height:34.5pt;z-index:251646976;visibility:visible" strokecolor="#4f81bd" strokeweight="2pt">
            <v:textbox>
              <w:txbxContent>
                <w:p w:rsidR="00FC350E" w:rsidRPr="00B72D91" w:rsidRDefault="00FC350E" w:rsidP="00B72D91">
                  <w:pPr>
                    <w:spacing w:after="0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Yüksek duvarlardan yere atladı.</w:t>
                  </w:r>
                </w:p>
              </w:txbxContent>
            </v:textbox>
          </v:shape>
        </w:pict>
      </w:r>
    </w:p>
    <w:p w:rsidR="00FC350E" w:rsidRPr="00996A8E" w:rsidRDefault="00FC350E" w:rsidP="009E5AD4">
      <w:pPr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996A8E">
        <w:rPr>
          <w:rFonts w:ascii="Comic Sans MS" w:hAnsi="Comic Sans MS" w:cs="Comic Sans MS"/>
          <w:sz w:val="20"/>
          <w:szCs w:val="20"/>
        </w:rPr>
        <w:t xml:space="preserve">) </w:t>
      </w:r>
    </w:p>
    <w:p w:rsidR="00FC350E" w:rsidRPr="00996A8E" w:rsidRDefault="00FC350E" w:rsidP="00157297">
      <w:pPr>
        <w:spacing w:after="0"/>
        <w:ind w:left="284" w:hanging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3) Aşağıdaki cümlelerin hangisinde “genelden özele” doğru bir sıralama vardır?</w:t>
      </w:r>
    </w:p>
    <w:p w:rsidR="00FC350E" w:rsidRPr="00996A8E" w:rsidRDefault="00FC350E" w:rsidP="00157297">
      <w:p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A</w:t>
      </w:r>
      <w:r w:rsidRPr="00996A8E">
        <w:rPr>
          <w:rFonts w:ascii="Comic Sans MS" w:hAnsi="Comic Sans MS" w:cs="Comic Sans MS"/>
          <w:sz w:val="20"/>
          <w:szCs w:val="20"/>
        </w:rPr>
        <w:t>) Tüm tanıdıklarını, akrabalarını, ailesini kaybetti.</w:t>
      </w:r>
    </w:p>
    <w:p w:rsidR="00FC350E" w:rsidRPr="00996A8E" w:rsidRDefault="00FC350E" w:rsidP="00157297">
      <w:p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B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996A8E">
        <w:rPr>
          <w:rFonts w:ascii="Comic Sans MS" w:hAnsi="Comic Sans MS" w:cs="Comic Sans MS"/>
          <w:sz w:val="20"/>
          <w:szCs w:val="20"/>
        </w:rPr>
        <w:t xml:space="preserve"> Kuşları, balıkları her türlü hayvanı seviyordu.</w:t>
      </w:r>
    </w:p>
    <w:p w:rsidR="00FC350E" w:rsidRPr="00996A8E" w:rsidRDefault="00FC350E" w:rsidP="00157297">
      <w:p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996A8E">
        <w:rPr>
          <w:rFonts w:ascii="Comic Sans MS" w:hAnsi="Comic Sans MS" w:cs="Comic Sans MS"/>
          <w:sz w:val="20"/>
          <w:szCs w:val="20"/>
        </w:rPr>
        <w:t>) Mahalleyi, ilçeyi, ilini özlemişti.</w:t>
      </w:r>
    </w:p>
    <w:p w:rsidR="00FC350E" w:rsidRPr="00996A8E" w:rsidRDefault="00FC350E" w:rsidP="00157297">
      <w:p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996A8E">
        <w:rPr>
          <w:rFonts w:ascii="Comic Sans MS" w:hAnsi="Comic Sans MS" w:cs="Comic Sans MS"/>
          <w:sz w:val="20"/>
          <w:szCs w:val="20"/>
        </w:rPr>
        <w:t>) Yanına kolyesini, çantasını ve şemsiyesini aldı.</w:t>
      </w:r>
    </w:p>
    <w:p w:rsidR="00FC350E" w:rsidRPr="00996A8E" w:rsidRDefault="00FC350E" w:rsidP="009E5AD4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9E5AD4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Aşağıdaki şıklardan hangisinde bulmak kelimesinin anlamı </w:t>
      </w:r>
      <w:r w:rsidRPr="00846E32">
        <w:rPr>
          <w:rFonts w:ascii="Comic Sans MS" w:hAnsi="Comic Sans MS" w:cs="Comic Sans MS"/>
          <w:b/>
          <w:bCs/>
          <w:sz w:val="20"/>
          <w:szCs w:val="20"/>
          <w:u w:val="single"/>
        </w:rPr>
        <w:t>yanlış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eşleştirilmiştir?</w:t>
      </w:r>
    </w:p>
    <w:tbl>
      <w:tblPr>
        <w:tblW w:w="5429" w:type="dxa"/>
        <w:tblInd w:w="-106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455"/>
        <w:gridCol w:w="3170"/>
        <w:gridCol w:w="1379"/>
        <w:gridCol w:w="425"/>
      </w:tblGrid>
      <w:tr w:rsidR="00FC350E" w:rsidRPr="00B34140">
        <w:tc>
          <w:tcPr>
            <w:tcW w:w="3625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1804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ANLAMI</w:t>
            </w:r>
          </w:p>
        </w:tc>
      </w:tr>
      <w:tr w:rsidR="00FC350E" w:rsidRPr="00B34140">
        <w:tc>
          <w:tcPr>
            <w:tcW w:w="4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70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Aradığım mutluluğu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buldum.</w:t>
            </w:r>
          </w:p>
        </w:tc>
        <w:tc>
          <w:tcPr>
            <w:tcW w:w="1379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Seçmek </w:t>
            </w:r>
          </w:p>
        </w:tc>
        <w:tc>
          <w:tcPr>
            <w:tcW w:w="42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</w:tr>
      <w:tr w:rsidR="00FC350E" w:rsidRPr="00B34140">
        <w:tc>
          <w:tcPr>
            <w:tcW w:w="4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70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Onun adını aklımda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bulamadım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</w:tc>
        <w:tc>
          <w:tcPr>
            <w:tcW w:w="1379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Hatırlamak </w:t>
            </w:r>
          </w:p>
        </w:tc>
        <w:tc>
          <w:tcPr>
            <w:tcW w:w="42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</w:tr>
      <w:tr w:rsidR="00FC350E" w:rsidRPr="00B34140">
        <w:tc>
          <w:tcPr>
            <w:tcW w:w="4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70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Kendine yakışanı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buluyordu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</w:tc>
        <w:tc>
          <w:tcPr>
            <w:tcW w:w="1379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Elde etmek</w:t>
            </w:r>
          </w:p>
        </w:tc>
        <w:tc>
          <w:tcPr>
            <w:tcW w:w="42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</w:tr>
      <w:tr w:rsidR="00FC350E" w:rsidRPr="00B34140">
        <w:tc>
          <w:tcPr>
            <w:tcW w:w="4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70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Telefonu GrahamBell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buldu.</w:t>
            </w:r>
          </w:p>
        </w:tc>
        <w:tc>
          <w:tcPr>
            <w:tcW w:w="1379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Kavuşmak </w:t>
            </w:r>
          </w:p>
        </w:tc>
        <w:tc>
          <w:tcPr>
            <w:tcW w:w="42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</w:t>
            </w:r>
          </w:p>
        </w:tc>
      </w:tr>
    </w:tbl>
    <w:p w:rsidR="00FC350E" w:rsidRPr="00996A8E" w:rsidRDefault="00FC350E" w:rsidP="00157297">
      <w:pPr>
        <w:spacing w:after="0"/>
        <w:ind w:left="-76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157297">
      <w:pPr>
        <w:pStyle w:val="ListParagraph"/>
        <w:numPr>
          <w:ilvl w:val="0"/>
          <w:numId w:val="8"/>
        </w:num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1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d       B) 2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b      C) 3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a    D) 4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c</w:t>
      </w: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15729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E053C2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5" type="#_x0000_t62" style="position:absolute;left:0;text-align:left;margin-left:15.15pt;margin-top:28.3pt;width:196.5pt;height:24.75pt;z-index:251653120;visibility:visible;v-text-anchor:middle" adj="6300,24300" strokecolor="#f79646" strokeweight="2pt">
            <v:textbox>
              <w:txbxContent>
                <w:p w:rsidR="00FC350E" w:rsidRPr="00B6494F" w:rsidRDefault="00FC350E" w:rsidP="00B6494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B6494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Ona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kulak verdim, hep onu izledim.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s1036" type="#_x0000_t75" style="position:absolute;left:0;text-align:left;margin-left:219.15pt;margin-top:28.05pt;width:27.9pt;height:33pt;z-index:-251662336;visibility:visible">
            <v:imagedata r:id="rId8" o:title=""/>
          </v:shape>
        </w:pic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Aşağıdaki deyimlerden hangisi </w:t>
      </w:r>
      <w:r w:rsidRPr="00846E32">
        <w:rPr>
          <w:rFonts w:ascii="Comic Sans MS" w:hAnsi="Comic Sans MS" w:cs="Comic Sans MS"/>
          <w:b/>
          <w:bCs/>
          <w:sz w:val="20"/>
          <w:szCs w:val="20"/>
          <w:u w:val="single"/>
        </w:rPr>
        <w:t>yanlış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yerde kullanılmıştır?</w:t>
      </w:r>
    </w:p>
    <w:p w:rsidR="00FC350E" w:rsidRPr="00996A8E" w:rsidRDefault="00FC350E" w:rsidP="00E053C2">
      <w:pPr>
        <w:pStyle w:val="ListParagraph"/>
        <w:numPr>
          <w:ilvl w:val="0"/>
          <w:numId w:val="10"/>
        </w:numPr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Köşeleri Yuvarlanmış Dikdörtgen Belirtme Çizgisi 14" o:spid="_x0000_s1037" type="#_x0000_t62" style="position:absolute;margin-left:15.15pt;margin-top:13.2pt;width:196.5pt;height:24.75pt;z-index:251652096;visibility:visible;v-text-anchor:middle" adj="6300,24300" strokecolor="#f79646" strokeweight="2pt">
            <v:textbox>
              <w:txbxContent>
                <w:p w:rsidR="00FC350E" w:rsidRPr="00B6494F" w:rsidRDefault="00FC350E" w:rsidP="00B6494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B6494F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Bu işe aklım yattı,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mantıklı geldi bana.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8" o:spid="_x0000_s1038" type="#_x0000_t75" style="position:absolute;margin-left:211.65pt;margin-top:7.35pt;width:27.9pt;height:33pt;z-index:-251661312;visibility:visible">
            <v:imagedata r:id="rId8" o:title=""/>
          </v:shape>
        </w:pict>
      </w: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996A8E">
        <w:rPr>
          <w:rFonts w:ascii="Comic Sans MS" w:hAnsi="Comic Sans MS" w:cs="Comic Sans MS"/>
          <w:sz w:val="20"/>
          <w:szCs w:val="20"/>
        </w:rPr>
        <w:t>)</w:t>
      </w: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Köşeleri Yuvarlanmış Dikdörtgen Belirtme Çizgisi 13" o:spid="_x0000_s1039" type="#_x0000_t62" style="position:absolute;margin-left:15.1pt;margin-top:13.2pt;width:189.75pt;height:24.75pt;z-index:251651072;visibility:visible;v-text-anchor:middle" adj="6300,24300" strokecolor="#f79646" strokeweight="2pt">
            <v:textbox>
              <w:txbxContent>
                <w:p w:rsidR="00FC350E" w:rsidRDefault="00FC350E" w:rsidP="00B6494F">
                  <w:r w:rsidRPr="00B6494F">
                    <w:rPr>
                      <w:rFonts w:ascii="Comic Sans MS" w:hAnsi="Comic Sans MS" w:cs="Comic Sans MS"/>
                      <w:sz w:val="20"/>
                      <w:szCs w:val="20"/>
                    </w:rPr>
                    <w:t>Onun bir ayağı çukurda, ölümü yakın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9" o:spid="_x0000_s1040" type="#_x0000_t75" style="position:absolute;margin-left:211.65pt;margin-top:6.6pt;width:27.9pt;height:33pt;z-index:-251660288;visibility:visible">
            <v:imagedata r:id="rId8" o:title=""/>
          </v:shape>
        </w:pict>
      </w: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996A8E">
        <w:rPr>
          <w:rFonts w:ascii="Comic Sans MS" w:hAnsi="Comic Sans MS" w:cs="Comic Sans MS"/>
          <w:sz w:val="20"/>
          <w:szCs w:val="20"/>
        </w:rPr>
        <w:t>)</w:t>
      </w: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Köşeleri Yuvarlanmış Dikdörtgen Belirtme Çizgisi 12" o:spid="_x0000_s1041" type="#_x0000_t62" style="position:absolute;margin-left:15.15pt;margin-top:13.4pt;width:217.5pt;height:27pt;z-index:251650048;visibility:visible;v-text-anchor:middle" adj="6300,24300" strokecolor="#f79646" strokeweight="2pt">
            <v:textbox>
              <w:txbxContent>
                <w:p w:rsidR="00FC350E" w:rsidRPr="00B6494F" w:rsidRDefault="00FC350E" w:rsidP="00B6494F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Ağzında bakla ıslanmaz, hiç sır saklamazdı.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0" o:spid="_x0000_s1042" type="#_x0000_t75" style="position:absolute;margin-left:232.65pt;margin-top:7.55pt;width:27.9pt;height:33pt;z-index:-251659264;visibility:visible">
            <v:imagedata r:id="rId8" o:title=""/>
          </v:shape>
        </w:pict>
      </w:r>
    </w:p>
    <w:p w:rsidR="00FC350E" w:rsidRPr="00996A8E" w:rsidRDefault="00FC350E" w:rsidP="00AE3F41">
      <w:p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D)</w:t>
      </w: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7-Noktalı Yıldız 294" o:spid="_x0000_s1043" style="position:absolute;margin-left:184.15pt;margin-top:-9.7pt;width:73.5pt;height:47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33450,600075" path="m-2,385912l143740,267060,92440,118853r230545,l466725,,610465,118853r230545,l789710,267060,933452,385912,725738,451871,674436,600078,466725,534119,259014,600078,207712,451871,-2,385912xe" strokecolor="#f79646" strokeweight="2pt">
            <v:path arrowok="t" o:connecttype="custom" o:connectlocs="-2,385912;143740,267060;92440,118853;322985,118853;466725,0;610465,118853;841010,118853;789710,267060;933452,385912;725738,451871;674436,600078;466725,534119;259014,600078;207712,451871;-2,385912" o:connectangles="0,0,0,0,0,0,0,0,0,0,0,0,0,0,0"/>
          </v:shape>
        </w:pict>
      </w: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B6494F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AE3F41">
      <w:pPr>
        <w:spacing w:after="0"/>
        <w:ind w:left="284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AE3F41">
      <w:pPr>
        <w:spacing w:after="0"/>
        <w:ind w:left="284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Dörtlü Ok Belirtme Çizgisi 26" o:spid="_x0000_s1044" style="position:absolute;left:0;text-align:left;margin-left:16.9pt;margin-top:2.4pt;width:15pt;height:1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strokecolor="#f79646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Pr="00996A8E">
        <w:rPr>
          <w:rFonts w:ascii="Comic Sans MS" w:hAnsi="Comic Sans MS" w:cs="Comic Sans MS"/>
          <w:sz w:val="20"/>
          <w:szCs w:val="20"/>
        </w:rPr>
        <w:t>Koca binayı tepeye nasıl da kurmuşlar.</w:t>
      </w:r>
    </w:p>
    <w:p w:rsidR="00FC350E" w:rsidRPr="00996A8E" w:rsidRDefault="00FC350E" w:rsidP="00B103D5">
      <w:pPr>
        <w:pStyle w:val="ListParagraph"/>
        <w:spacing w:after="0"/>
        <w:ind w:left="426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Dörtlü Ok Belirtme Çizgisi 28" o:spid="_x0000_s1045" style="position:absolute;left:0;text-align:left;margin-left:16.9pt;margin-top:13.4pt;width:1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90500" path="m,95250l35271,59979r,17635l49413,77614r,-28201l77614,49413r,-14142l59979,35271,95250,r35271,35271l112886,35271r,14142l141087,49413r,28201l155229,77614r,-17635l190500,95250r-35271,35271l155229,112886r-14142,l141087,141087r-28201,l112886,155229r17635,l95250,190500,59979,155229r17635,l77614,141087r-28201,l49413,112886r-14142,l35271,130521,,95250xe" strokecolor="#f79646" strokeweight="2pt">
            <v:path arrowok="t" o:connecttype="custom" o:connectlocs="0,95250;35271,59979;35271,77614;49413,77614;49413,49413;77614,49413;77614,35271;59979,35271;95250,0;130521,35271;112886,35271;112886,49413;141087,49413;141087,77614;155229,77614;155229,59979;190500,95250;155229,130521;155229,112886;141087,112886;141087,141087;112886,141087;112886,155229;130521,155229;95250,190500;59979,155229;77614,155229;77614,141087;49413,141087;49413,112886;35271,112886;35271,130521;0,95250" o:connectangles="0,0,0,0,0,0,0,0,0,0,0,0,0,0,0,0,0,0,0,0,0,0,0,0,0,0,0,0,0,0,0,0,0"/>
          </v:shape>
        </w:pict>
      </w:r>
      <w:r>
        <w:rPr>
          <w:noProof/>
          <w:lang w:eastAsia="tr-TR"/>
        </w:rPr>
        <w:pict>
          <v:shape id="Dörtlü Ok Belirtme Çizgisi 27" o:spid="_x0000_s1046" style="position:absolute;left:0;text-align:left;margin-left:16.9pt;margin-top:-.1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strokecolor="#f79646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Pr="00996A8E">
        <w:rPr>
          <w:rFonts w:ascii="Comic Sans MS" w:hAnsi="Comic Sans MS" w:cs="Comic Sans MS"/>
          <w:sz w:val="20"/>
          <w:szCs w:val="20"/>
        </w:rPr>
        <w:t>Ahşap evler diğerlerinden daha sağlıklıdır.</w:t>
      </w:r>
    </w:p>
    <w:p w:rsidR="00FC350E" w:rsidRPr="00996A8E" w:rsidRDefault="00FC350E" w:rsidP="00B103D5">
      <w:pPr>
        <w:pStyle w:val="ListParagraph"/>
        <w:spacing w:after="0"/>
        <w:ind w:left="426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Dörtlü Ok Belirtme Çizgisi 29" o:spid="_x0000_s1047" style="position:absolute;left:0;text-align:left;margin-left:16.9pt;margin-top:12.35pt;width:1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1450" path="m,85725l31744,53981r,15872l49413,69853r,-25381l79378,44472r,-12728l63506,31744,95250,r31744,31744l111122,31744r,12728l141087,44472r,25381l158756,69853r,-15872l190500,85725r-31744,31744l158756,101597r-17669,l141087,126978r-29965,l111122,139706r15872,l95250,171450,63506,139706r15872,l79378,126978r-29965,l49413,101597r-17669,l31744,117469,,85725xe" strokecolor="#f79646" strokeweight="2pt">
            <v:path arrowok="t" o:connecttype="custom" o:connectlocs="0,85725;31744,53981;31744,69853;49413,69853;49413,44472;79378,44472;79378,31744;63506,31744;95250,0;126994,31744;111122,31744;111122,44472;141087,44472;141087,69853;158756,69853;158756,53981;190500,85725;158756,117469;158756,101597;141087,101597;141087,126978;111122,126978;111122,139706;126994,139706;95250,171450;63506,139706;79378,139706;79378,126978;49413,126978;49413,101597;31744,101597;31744,117469;0,85725" o:connectangles="0,0,0,0,0,0,0,0,0,0,0,0,0,0,0,0,0,0,0,0,0,0,0,0,0,0,0,0,0,0,0,0,0"/>
          </v:shape>
        </w:pict>
      </w:r>
      <w:r w:rsidRPr="00996A8E">
        <w:rPr>
          <w:rFonts w:ascii="Comic Sans MS" w:hAnsi="Comic Sans MS" w:cs="Comic Sans MS"/>
          <w:sz w:val="20"/>
          <w:szCs w:val="20"/>
        </w:rPr>
        <w:t xml:space="preserve">      Sağlıklı olmak için spor yapalım.</w:t>
      </w:r>
    </w:p>
    <w:p w:rsidR="00FC350E" w:rsidRPr="00996A8E" w:rsidRDefault="00FC350E" w:rsidP="00B103D5">
      <w:pPr>
        <w:pStyle w:val="ListParagraph"/>
        <w:spacing w:after="0"/>
        <w:ind w:left="426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      Gözlerinizi kapatın kendinizi okulda ormanda    farzedin.</w:t>
      </w:r>
    </w:p>
    <w:p w:rsidR="00FC350E" w:rsidRPr="00996A8E" w:rsidRDefault="00FC350E" w:rsidP="00AE3F41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Yukardaki cümlelerde aşağıdaki anlamlardan hangisi yoktur?</w:t>
      </w:r>
    </w:p>
    <w:p w:rsidR="00FC350E" w:rsidRPr="00996A8E" w:rsidRDefault="00FC350E" w:rsidP="00447DA2">
      <w:pPr>
        <w:pStyle w:val="ListParagraph"/>
        <w:numPr>
          <w:ilvl w:val="0"/>
          <w:numId w:val="11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Varsayım        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B</w:t>
      </w:r>
      <w:r w:rsidRPr="00996A8E">
        <w:rPr>
          <w:rFonts w:ascii="Comic Sans MS" w:hAnsi="Comic Sans MS" w:cs="Comic Sans MS"/>
          <w:sz w:val="20"/>
          <w:szCs w:val="20"/>
        </w:rPr>
        <w:t>) Şaşma</w:t>
      </w:r>
    </w:p>
    <w:p w:rsidR="00FC350E" w:rsidRPr="00996A8E" w:rsidRDefault="00FC350E" w:rsidP="00447DA2">
      <w:p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996A8E">
        <w:rPr>
          <w:rFonts w:ascii="Comic Sans MS" w:hAnsi="Comic Sans MS" w:cs="Comic Sans MS"/>
          <w:sz w:val="20"/>
          <w:szCs w:val="20"/>
        </w:rPr>
        <w:t xml:space="preserve">)  Öneri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996A8E">
        <w:rPr>
          <w:rFonts w:ascii="Comic Sans MS" w:hAnsi="Comic Sans MS" w:cs="Comic Sans MS"/>
          <w:sz w:val="20"/>
          <w:szCs w:val="20"/>
        </w:rPr>
        <w:t>) Özlem</w:t>
      </w:r>
    </w:p>
    <w:p w:rsidR="00FC350E" w:rsidRPr="00996A8E" w:rsidRDefault="00FC350E" w:rsidP="00831FF4">
      <w:pPr>
        <w:pStyle w:val="ListParagraph"/>
        <w:spacing w:after="0"/>
        <w:ind w:left="426"/>
        <w:rPr>
          <w:rFonts w:ascii="Comic Sans MS" w:hAnsi="Comic Sans MS" w:cs="Comic Sans MS"/>
          <w:sz w:val="20"/>
          <w:szCs w:val="20"/>
        </w:rPr>
      </w:pPr>
    </w:p>
    <w:tbl>
      <w:tblPr>
        <w:tblW w:w="5429" w:type="dxa"/>
        <w:tblInd w:w="-106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392"/>
        <w:gridCol w:w="3544"/>
        <w:gridCol w:w="1068"/>
        <w:gridCol w:w="425"/>
      </w:tblGrid>
      <w:tr w:rsidR="00FC350E" w:rsidRPr="00B34140">
        <w:tc>
          <w:tcPr>
            <w:tcW w:w="3936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1493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ANLAMI</w:t>
            </w:r>
          </w:p>
        </w:tc>
      </w:tr>
      <w:tr w:rsidR="00FC350E" w:rsidRPr="00B34140">
        <w:tc>
          <w:tcPr>
            <w:tcW w:w="392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Sınavım iyi geçerse tatile gideceğim</w:t>
            </w:r>
          </w:p>
        </w:tc>
        <w:tc>
          <w:tcPr>
            <w:tcW w:w="1068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İhtimal  </w:t>
            </w:r>
          </w:p>
        </w:tc>
        <w:tc>
          <w:tcPr>
            <w:tcW w:w="42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</w:t>
            </w:r>
          </w:p>
        </w:tc>
      </w:tr>
      <w:tr w:rsidR="00FC350E" w:rsidRPr="00B34140">
        <w:tc>
          <w:tcPr>
            <w:tcW w:w="392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Bu soru sınavda çıkabilir.</w:t>
            </w:r>
          </w:p>
        </w:tc>
        <w:tc>
          <w:tcPr>
            <w:tcW w:w="1068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Pişmanlık  </w:t>
            </w:r>
          </w:p>
        </w:tc>
        <w:tc>
          <w:tcPr>
            <w:tcW w:w="42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</w:t>
            </w:r>
          </w:p>
        </w:tc>
      </w:tr>
      <w:tr w:rsidR="00FC350E" w:rsidRPr="00B34140">
        <w:tc>
          <w:tcPr>
            <w:tcW w:w="392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Okul yallarımın kıymetini bilemedim.</w:t>
            </w:r>
          </w:p>
        </w:tc>
        <w:tc>
          <w:tcPr>
            <w:tcW w:w="1068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Özlem </w:t>
            </w:r>
          </w:p>
        </w:tc>
        <w:tc>
          <w:tcPr>
            <w:tcW w:w="42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</w:t>
            </w:r>
          </w:p>
        </w:tc>
      </w:tr>
      <w:tr w:rsidR="00FC350E" w:rsidRPr="00B34140">
        <w:tc>
          <w:tcPr>
            <w:tcW w:w="392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Yarın memlekete kesin gideceğim.</w:t>
            </w:r>
          </w:p>
        </w:tc>
        <w:tc>
          <w:tcPr>
            <w:tcW w:w="1068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Şart </w:t>
            </w:r>
          </w:p>
        </w:tc>
        <w:tc>
          <w:tcPr>
            <w:tcW w:w="42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</w:t>
            </w:r>
          </w:p>
        </w:tc>
      </w:tr>
    </w:tbl>
    <w:p w:rsidR="00FC350E" w:rsidRPr="00996A8E" w:rsidRDefault="00FC350E" w:rsidP="00447DA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447DA2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Yukarıdaki tabloya göre aşağıdaki eşleştirmelerden hangisi y</w:t>
      </w:r>
      <w:r w:rsidRPr="00846E32">
        <w:rPr>
          <w:rFonts w:ascii="Comic Sans MS" w:hAnsi="Comic Sans MS" w:cs="Comic Sans MS"/>
          <w:b/>
          <w:bCs/>
          <w:sz w:val="20"/>
          <w:szCs w:val="20"/>
          <w:u w:val="single"/>
        </w:rPr>
        <w:t>anlıştır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FC350E" w:rsidRPr="00996A8E" w:rsidRDefault="00FC350E" w:rsidP="00157297">
      <w:pPr>
        <w:pStyle w:val="ListParagraph"/>
        <w:numPr>
          <w:ilvl w:val="0"/>
          <w:numId w:val="12"/>
        </w:num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1-d    B) 2-a   C) 3-b    D) 4-c</w:t>
      </w:r>
    </w:p>
    <w:p w:rsidR="00FC350E" w:rsidRPr="00996A8E" w:rsidRDefault="00FC350E" w:rsidP="00AE3F41">
      <w:pPr>
        <w:pStyle w:val="ListParagraph"/>
        <w:spacing w:after="0"/>
        <w:ind w:left="64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Köşeleri Yuvarlanmış Dikdörtgen Belirtme Çizgisi 30" o:spid="_x0000_s1048" type="#_x0000_t62" style="position:absolute;left:0;text-align:left;margin-left:2.65pt;margin-top:15.6pt;width:259.5pt;height:77.25pt;z-index:251662336;visibility:visible" adj="6300,24300" strokecolor="#f79646" strokeweight="2pt">
            <v:textbox>
              <w:txbxContent>
                <w:p w:rsidR="00FC350E" w:rsidRPr="00157297" w:rsidRDefault="00FC350E" w:rsidP="0015729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Bu yazıda</w:t>
                  </w:r>
                  <w:r w:rsidRPr="00157297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yazar kendi görüş ve düşüncelerini anlatmış. Düşüncelerini karşı tarafa kabul ettirmek ve ispatlamak için belge ve deliller sunmuş. Bilgiler vermiş.</w:t>
                  </w:r>
                </w:p>
              </w:txbxContent>
            </v:textbox>
          </v:shape>
        </w:pic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Aşağıda açıklanan yazı türü hangisidir?</w:t>
      </w: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numPr>
          <w:ilvl w:val="0"/>
          <w:numId w:val="13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Fıkra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 B) </w:t>
      </w:r>
      <w:r w:rsidRPr="00996A8E">
        <w:rPr>
          <w:rFonts w:ascii="Comic Sans MS" w:hAnsi="Comic Sans MS" w:cs="Comic Sans MS"/>
          <w:sz w:val="20"/>
          <w:szCs w:val="20"/>
        </w:rPr>
        <w:t>Makale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C) </w:t>
      </w:r>
      <w:r w:rsidRPr="00996A8E">
        <w:rPr>
          <w:rFonts w:ascii="Comic Sans MS" w:hAnsi="Comic Sans MS" w:cs="Comic Sans MS"/>
          <w:sz w:val="20"/>
          <w:szCs w:val="20"/>
        </w:rPr>
        <w:t>Deneme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D) </w:t>
      </w:r>
      <w:r w:rsidRPr="00996A8E">
        <w:rPr>
          <w:rFonts w:ascii="Comic Sans MS" w:hAnsi="Comic Sans MS" w:cs="Comic Sans MS"/>
          <w:sz w:val="20"/>
          <w:szCs w:val="20"/>
        </w:rPr>
        <w:t>Sohbet</w:t>
      </w: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Aşağıda açıklanan yazı türü hangisidir?</w:t>
      </w: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Köşeleri Yuvarlanmış Dikdörtgen Belirtme Çizgisi 31" o:spid="_x0000_s1049" type="#_x0000_t62" style="position:absolute;left:0;text-align:left;margin-left:-1.85pt;margin-top:4.45pt;width:259.5pt;height:60pt;z-index:251663360;visibility:visible" adj="6300,24300" strokecolor="#f79646" strokeweight="2pt">
            <v:textbox>
              <w:txbxContent>
                <w:p w:rsidR="00FC350E" w:rsidRPr="00157297" w:rsidRDefault="00FC350E" w:rsidP="00AE3F41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Herhangi bir konuda düşüncelerimi içten ve doğal bir şekilde anlatırım. Düşünlerimi kanıtlama amacı gütmem. Karşımdaki ile konuşuyormuş gibi yazarım.</w:t>
                  </w:r>
                </w:p>
              </w:txbxContent>
            </v:textbox>
          </v:shape>
        </w:pict>
      </w: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AE3F41">
      <w:pPr>
        <w:pStyle w:val="ListParagraph"/>
        <w:numPr>
          <w:ilvl w:val="0"/>
          <w:numId w:val="13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Fıkra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 B) </w:t>
      </w:r>
      <w:r w:rsidRPr="00996A8E">
        <w:rPr>
          <w:rFonts w:ascii="Comic Sans MS" w:hAnsi="Comic Sans MS" w:cs="Comic Sans MS"/>
          <w:sz w:val="20"/>
          <w:szCs w:val="20"/>
        </w:rPr>
        <w:t>Makale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C) </w:t>
      </w:r>
      <w:r w:rsidRPr="00996A8E">
        <w:rPr>
          <w:rFonts w:ascii="Comic Sans MS" w:hAnsi="Comic Sans MS" w:cs="Comic Sans MS"/>
          <w:sz w:val="20"/>
          <w:szCs w:val="20"/>
        </w:rPr>
        <w:t>Deneme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D) </w:t>
      </w:r>
      <w:r w:rsidRPr="00996A8E">
        <w:rPr>
          <w:rFonts w:ascii="Comic Sans MS" w:hAnsi="Comic Sans MS" w:cs="Comic Sans MS"/>
          <w:sz w:val="20"/>
          <w:szCs w:val="20"/>
        </w:rPr>
        <w:t>Sohbet</w:t>
      </w:r>
    </w:p>
    <w:p w:rsidR="00FC350E" w:rsidRPr="00996A8E" w:rsidRDefault="00FC350E" w:rsidP="00344D7C">
      <w:pPr>
        <w:spacing w:after="0"/>
        <w:ind w:left="284"/>
        <w:rPr>
          <w:rFonts w:ascii="Comic Sans MS" w:hAnsi="Comic Sans MS" w:cs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288" o:spid="_x0000_s1050" type="#_x0000_t75" style="position:absolute;left:0;text-align:left;margin-left:-4.1pt;margin-top:.9pt;width:202.1pt;height:87.85pt;z-index:-251652096;visibility:visible;mso-wrap-distance-top:.96pt;mso-wrap-distance-right:9.42pt;mso-wrap-distance-bottom:1.2pt">
            <v:imagedata r:id="rId9" o:title=""/>
            <o:lock v:ext="edit" aspectratio="f"/>
          </v:shape>
        </w:pict>
      </w:r>
    </w:p>
    <w:p w:rsidR="00FC350E" w:rsidRPr="00996A8E" w:rsidRDefault="00FC350E" w:rsidP="00344D7C">
      <w:pPr>
        <w:spacing w:after="0"/>
        <w:ind w:left="284"/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İşte bir rüzgar sağnak sağnak,</w:t>
      </w:r>
    </w:p>
    <w:p w:rsidR="00FC350E" w:rsidRPr="00996A8E" w:rsidRDefault="00FC350E" w:rsidP="00344D7C">
      <w:pPr>
        <w:spacing w:after="0"/>
        <w:ind w:left="284"/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Sular atılgan ve cesaretli.</w:t>
      </w:r>
    </w:p>
    <w:p w:rsidR="00FC350E" w:rsidRPr="00996A8E" w:rsidRDefault="00FC350E" w:rsidP="00344D7C">
      <w:pPr>
        <w:spacing w:after="0"/>
        <w:ind w:left="284"/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İşte bir bulut ipek kanatlı,</w:t>
      </w:r>
    </w:p>
    <w:p w:rsidR="00FC350E" w:rsidRPr="00996A8E" w:rsidRDefault="00FC350E" w:rsidP="00344D7C">
      <w:pPr>
        <w:spacing w:after="0"/>
        <w:ind w:left="284"/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>Denizde nar rengi bir şafak…</w:t>
      </w:r>
    </w:p>
    <w:p w:rsidR="00FC350E" w:rsidRPr="00996A8E" w:rsidRDefault="00FC350E" w:rsidP="00AE3F41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344D7C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Yukardaki şiirde hangi söz sanatları vardır?</w:t>
      </w:r>
    </w:p>
    <w:p w:rsidR="00FC350E" w:rsidRPr="00996A8E" w:rsidRDefault="00FC350E" w:rsidP="00344D7C">
      <w:pPr>
        <w:pStyle w:val="ListParagraph"/>
        <w:numPr>
          <w:ilvl w:val="0"/>
          <w:numId w:val="14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Benzetme-konuşturma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C) </w:t>
      </w:r>
      <w:r w:rsidRPr="00996A8E">
        <w:rPr>
          <w:rFonts w:ascii="Comic Sans MS" w:hAnsi="Comic Sans MS" w:cs="Comic Sans MS"/>
          <w:sz w:val="20"/>
          <w:szCs w:val="20"/>
        </w:rPr>
        <w:t>Tezat-Abartma</w:t>
      </w:r>
    </w:p>
    <w:p w:rsidR="00FC350E" w:rsidRPr="00996A8E" w:rsidRDefault="00FC350E" w:rsidP="00344D7C">
      <w:pPr>
        <w:pStyle w:val="ListParagraph"/>
        <w:numPr>
          <w:ilvl w:val="0"/>
          <w:numId w:val="14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Kişileştirme-benzetme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D)</w:t>
      </w:r>
      <w:r w:rsidRPr="00996A8E">
        <w:rPr>
          <w:rFonts w:ascii="Comic Sans MS" w:hAnsi="Comic Sans MS" w:cs="Comic Sans MS"/>
          <w:sz w:val="20"/>
          <w:szCs w:val="20"/>
        </w:rPr>
        <w:t>Abartma-Benzetme</w:t>
      </w:r>
    </w:p>
    <w:p w:rsidR="00FC350E" w:rsidRPr="00996A8E" w:rsidRDefault="00FC350E" w:rsidP="00F65730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2" o:spid="_x0000_s1051" type="#_x0000_t75" style="position:absolute;left:0;text-align:left;margin-left:120.9pt;margin-top:17.3pt;width:52.5pt;height:32.15pt;z-index:-251651072;visibility:visible">
            <v:imagedata r:id="rId10" o:title=""/>
          </v:shape>
        </w:pic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Aşağıdaki atasözlerinin hangisinde sıfat-fiil yoktur?</w:t>
      </w:r>
    </w:p>
    <w:p w:rsidR="00FC350E" w:rsidRPr="00996A8E" w:rsidRDefault="00FC350E" w:rsidP="00F65730">
      <w:pPr>
        <w:pStyle w:val="ListParagraph"/>
        <w:numPr>
          <w:ilvl w:val="0"/>
          <w:numId w:val="15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Atılan ok geri dönmez.</w:t>
      </w:r>
    </w:p>
    <w:p w:rsidR="00FC350E" w:rsidRPr="00996A8E" w:rsidRDefault="00FC350E" w:rsidP="00F65730">
      <w:pPr>
        <w:pStyle w:val="ListParagraph"/>
        <w:numPr>
          <w:ilvl w:val="0"/>
          <w:numId w:val="15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Çıkmadık candan umut kesilmez.</w:t>
      </w:r>
    </w:p>
    <w:p w:rsidR="00FC350E" w:rsidRPr="00996A8E" w:rsidRDefault="00FC350E" w:rsidP="00F65730">
      <w:pPr>
        <w:pStyle w:val="ListParagraph"/>
        <w:numPr>
          <w:ilvl w:val="0"/>
          <w:numId w:val="15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Güzele bakmak sevap derler.</w:t>
      </w:r>
    </w:p>
    <w:p w:rsidR="00FC350E" w:rsidRPr="00996A8E" w:rsidRDefault="00FC350E" w:rsidP="00F65730">
      <w:pPr>
        <w:pStyle w:val="ListParagraph"/>
        <w:numPr>
          <w:ilvl w:val="0"/>
          <w:numId w:val="15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Dibi görünmeyen sudan geçme.</w:t>
      </w:r>
    </w:p>
    <w:p w:rsidR="00FC350E" w:rsidRPr="00996A8E" w:rsidRDefault="00FC350E" w:rsidP="00F65730">
      <w:pPr>
        <w:pStyle w:val="ListParagraph"/>
        <w:spacing w:after="0"/>
        <w:ind w:left="284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F65730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8" o:spid="_x0000_s1052" type="#_x0000_t75" style="position:absolute;left:0;text-align:left;margin-left:163.65pt;margin-top:25.1pt;width:69pt;height:69pt;z-index:-251650048;visibility:visible">
            <v:imagedata r:id="rId11" o:title=""/>
          </v:shape>
        </w:pic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Aşağıdaki altı çizili sözcüklerden hangisi fiilimsidir?</w:t>
      </w:r>
    </w:p>
    <w:p w:rsidR="00FC350E" w:rsidRPr="00996A8E" w:rsidRDefault="00FC350E" w:rsidP="00C002A8">
      <w:pPr>
        <w:pStyle w:val="ListParagraph"/>
        <w:numPr>
          <w:ilvl w:val="0"/>
          <w:numId w:val="16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Bakkaldan geçerken</w:t>
      </w:r>
      <w:r w:rsidRPr="004F7ED0">
        <w:rPr>
          <w:rFonts w:ascii="Comic Sans MS" w:hAnsi="Comic Sans MS" w:cs="Comic Sans MS"/>
          <w:sz w:val="20"/>
          <w:szCs w:val="20"/>
          <w:u w:val="single"/>
        </w:rPr>
        <w:t xml:space="preserve"> dondurma</w:t>
      </w:r>
      <w:r w:rsidRPr="00996A8E">
        <w:rPr>
          <w:rFonts w:ascii="Comic Sans MS" w:hAnsi="Comic Sans MS" w:cs="Comic Sans MS"/>
          <w:sz w:val="20"/>
          <w:szCs w:val="20"/>
        </w:rPr>
        <w:t xml:space="preserve"> almış.</w:t>
      </w:r>
    </w:p>
    <w:tbl>
      <w:tblPr>
        <w:tblpPr w:leftFromText="141" w:rightFromText="141" w:vertAnchor="text" w:horzAnchor="margin" w:tblpXSpec="right" w:tblpY="82"/>
        <w:tblW w:w="555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0A0"/>
      </w:tblPr>
      <w:tblGrid>
        <w:gridCol w:w="544"/>
        <w:gridCol w:w="2116"/>
        <w:gridCol w:w="709"/>
        <w:gridCol w:w="850"/>
        <w:gridCol w:w="667"/>
        <w:gridCol w:w="664"/>
      </w:tblGrid>
      <w:tr w:rsidR="00FC350E" w:rsidRPr="00B34140">
        <w:trPr>
          <w:trHeight w:val="513"/>
        </w:trPr>
        <w:tc>
          <w:tcPr>
            <w:tcW w:w="2660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709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Özne </w:t>
            </w:r>
          </w:p>
        </w:tc>
        <w:tc>
          <w:tcPr>
            <w:tcW w:w="850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Nesne</w:t>
            </w:r>
          </w:p>
        </w:tc>
        <w:tc>
          <w:tcPr>
            <w:tcW w:w="667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Yer </w:t>
            </w:r>
          </w:p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Tam.</w:t>
            </w:r>
          </w:p>
        </w:tc>
        <w:tc>
          <w:tcPr>
            <w:tcW w:w="664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Zarf </w:t>
            </w:r>
          </w:p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Tam</w:t>
            </w:r>
          </w:p>
        </w:tc>
      </w:tr>
      <w:tr w:rsidR="00FC350E" w:rsidRPr="00B34140">
        <w:trPr>
          <w:trHeight w:val="513"/>
        </w:trPr>
        <w:tc>
          <w:tcPr>
            <w:tcW w:w="544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2116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Çocuklar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 xml:space="preserve">suyla oynamayı 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>çok sever.</w:t>
            </w:r>
          </w:p>
        </w:tc>
        <w:tc>
          <w:tcPr>
            <w:tcW w:w="709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667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C350E" w:rsidRPr="00B34140">
        <w:trPr>
          <w:trHeight w:val="486"/>
        </w:trPr>
        <w:tc>
          <w:tcPr>
            <w:tcW w:w="544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116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İnsanları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gittikçe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 kabuğuna çekiliyor. </w:t>
            </w:r>
          </w:p>
        </w:tc>
        <w:tc>
          <w:tcPr>
            <w:tcW w:w="709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67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</w:tr>
      <w:tr w:rsidR="00FC350E" w:rsidRPr="00B34140">
        <w:trPr>
          <w:trHeight w:val="513"/>
        </w:trPr>
        <w:tc>
          <w:tcPr>
            <w:tcW w:w="544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2116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Götür beni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gittiğin yere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664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C350E" w:rsidRPr="00B34140">
        <w:trPr>
          <w:trHeight w:val="539"/>
        </w:trPr>
        <w:tc>
          <w:tcPr>
            <w:tcW w:w="544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2116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O güzel hediyeyi bana almış.</w:t>
            </w:r>
          </w:p>
        </w:tc>
        <w:tc>
          <w:tcPr>
            <w:tcW w:w="709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X</w:t>
            </w:r>
          </w:p>
        </w:tc>
        <w:tc>
          <w:tcPr>
            <w:tcW w:w="850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67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FC350E" w:rsidRPr="00996A8E" w:rsidRDefault="00FC350E" w:rsidP="00C002A8">
      <w:pPr>
        <w:pStyle w:val="ListParagraph"/>
        <w:numPr>
          <w:ilvl w:val="0"/>
          <w:numId w:val="16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4F7ED0">
        <w:rPr>
          <w:rFonts w:ascii="Comic Sans MS" w:hAnsi="Comic Sans MS" w:cs="Comic Sans MS"/>
          <w:sz w:val="20"/>
          <w:szCs w:val="20"/>
          <w:u w:val="single"/>
        </w:rPr>
        <w:t>Yaşamak</w:t>
      </w:r>
      <w:r w:rsidRPr="00996A8E">
        <w:rPr>
          <w:rFonts w:ascii="Comic Sans MS" w:hAnsi="Comic Sans MS" w:cs="Comic Sans MS"/>
          <w:sz w:val="20"/>
          <w:szCs w:val="20"/>
        </w:rPr>
        <w:t xml:space="preserve"> kadar güzel ne var ki?</w:t>
      </w:r>
    </w:p>
    <w:p w:rsidR="00FC350E" w:rsidRPr="00996A8E" w:rsidRDefault="00FC350E" w:rsidP="00C002A8">
      <w:pPr>
        <w:pStyle w:val="ListParagraph"/>
        <w:numPr>
          <w:ilvl w:val="0"/>
          <w:numId w:val="16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Bahçeyi </w:t>
      </w:r>
      <w:r w:rsidRPr="004F7ED0">
        <w:rPr>
          <w:rFonts w:ascii="Comic Sans MS" w:hAnsi="Comic Sans MS" w:cs="Comic Sans MS"/>
          <w:sz w:val="20"/>
          <w:szCs w:val="20"/>
          <w:u w:val="single"/>
        </w:rPr>
        <w:t>kazma</w:t>
      </w:r>
      <w:r w:rsidRPr="00996A8E">
        <w:rPr>
          <w:rFonts w:ascii="Comic Sans MS" w:hAnsi="Comic Sans MS" w:cs="Comic Sans MS"/>
          <w:sz w:val="20"/>
          <w:szCs w:val="20"/>
        </w:rPr>
        <w:t xml:space="preserve"> ile kazmışlar.</w:t>
      </w:r>
    </w:p>
    <w:p w:rsidR="00FC350E" w:rsidRPr="00996A8E" w:rsidRDefault="00FC350E" w:rsidP="00C002A8">
      <w:pPr>
        <w:pStyle w:val="ListParagraph"/>
        <w:numPr>
          <w:ilvl w:val="0"/>
          <w:numId w:val="16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Sütün üstündeki </w:t>
      </w:r>
      <w:r w:rsidRPr="004F7ED0">
        <w:rPr>
          <w:rFonts w:ascii="Comic Sans MS" w:hAnsi="Comic Sans MS" w:cs="Comic Sans MS"/>
          <w:sz w:val="20"/>
          <w:szCs w:val="20"/>
          <w:u w:val="single"/>
        </w:rPr>
        <w:t>kaymak</w:t>
      </w:r>
      <w:r w:rsidRPr="00996A8E">
        <w:rPr>
          <w:rFonts w:ascii="Comic Sans MS" w:hAnsi="Comic Sans MS" w:cs="Comic Sans MS"/>
          <w:sz w:val="20"/>
          <w:szCs w:val="20"/>
        </w:rPr>
        <w:t xml:space="preserve"> bozukmuş.</w:t>
      </w:r>
    </w:p>
    <w:p w:rsidR="00FC350E" w:rsidRPr="00996A8E" w:rsidRDefault="00FC350E" w:rsidP="00C002A8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1" o:spid="_x0000_s1053" type="#_x0000_t61" style="position:absolute;margin-left:94.8pt;margin-top:8.45pt;width:159.75pt;height:53.25pt;z-index:-251648000;visibility:visible" adj="6300,24300" strokecolor="#f79646" strokeweight="2pt">
            <v:textbox>
              <w:txbxContent>
                <w:p w:rsidR="00FC350E" w:rsidRPr="00C002A8" w:rsidRDefault="00FC350E" w:rsidP="00C002A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C002A8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Oğlum, gülen insana her zaman sen de gül. Birinin kalbini kırınca hemen özür dile.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Resim 16" o:spid="_x0000_s1054" type="#_x0000_t75" style="position:absolute;margin-left:2.4pt;margin-top:8.45pt;width:78pt;height:57.75pt;z-index:-251649024;visibility:visible">
            <v:imagedata r:id="rId12" o:title=""/>
            <w10:wrap type="square"/>
          </v:shape>
        </w:pict>
      </w:r>
    </w:p>
    <w:p w:rsidR="00FC350E" w:rsidRPr="00996A8E" w:rsidRDefault="00FC350E" w:rsidP="00C002A8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Yukarıda babanın oğluna söylediği öğüt cümlesinde hangi fiilimsi türleri vardır?</w:t>
      </w:r>
    </w:p>
    <w:p w:rsidR="00FC350E" w:rsidRPr="00996A8E" w:rsidRDefault="00FC350E" w:rsidP="009E38B8">
      <w:pPr>
        <w:pStyle w:val="ListParagraph"/>
        <w:numPr>
          <w:ilvl w:val="0"/>
          <w:numId w:val="17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İsim fiil ve zarf fiil</w:t>
      </w:r>
    </w:p>
    <w:p w:rsidR="00FC350E" w:rsidRPr="00996A8E" w:rsidRDefault="00FC350E" w:rsidP="009E38B8">
      <w:pPr>
        <w:pStyle w:val="ListParagraph"/>
        <w:numPr>
          <w:ilvl w:val="0"/>
          <w:numId w:val="17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Sıfat fiil ve zarf fiil</w:t>
      </w:r>
    </w:p>
    <w:p w:rsidR="00FC350E" w:rsidRPr="00996A8E" w:rsidRDefault="00FC350E" w:rsidP="009E38B8">
      <w:pPr>
        <w:pStyle w:val="ListParagraph"/>
        <w:numPr>
          <w:ilvl w:val="0"/>
          <w:numId w:val="17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Sıfat fiil ve isim fiil</w:t>
      </w:r>
    </w:p>
    <w:p w:rsidR="00FC350E" w:rsidRPr="00996A8E" w:rsidRDefault="00FC350E" w:rsidP="009E38B8">
      <w:pPr>
        <w:pStyle w:val="ListParagraph"/>
        <w:numPr>
          <w:ilvl w:val="0"/>
          <w:numId w:val="17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Sadece sıfat fiil</w:t>
      </w:r>
    </w:p>
    <w:p w:rsidR="00FC350E" w:rsidRPr="00996A8E" w:rsidRDefault="00FC350E" w:rsidP="009E38B8">
      <w:pPr>
        <w:pStyle w:val="ListParagraph"/>
        <w:spacing w:after="0"/>
        <w:ind w:left="284"/>
        <w:rPr>
          <w:rFonts w:ascii="Comic Sans MS" w:hAnsi="Comic Sans MS" w:cs="Comic Sans MS"/>
          <w:sz w:val="20"/>
          <w:szCs w:val="20"/>
        </w:rPr>
      </w:pPr>
    </w:p>
    <w:tbl>
      <w:tblPr>
        <w:tblpPr w:leftFromText="141" w:rightFromText="141" w:vertAnchor="text" w:horzAnchor="margin" w:tblpY="692"/>
        <w:tblW w:w="542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544"/>
        <w:gridCol w:w="2997"/>
        <w:gridCol w:w="1888"/>
      </w:tblGrid>
      <w:tr w:rsidR="00FC350E" w:rsidRPr="00B34140">
        <w:tc>
          <w:tcPr>
            <w:tcW w:w="3510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1919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Fiilimsi </w:t>
            </w:r>
          </w:p>
        </w:tc>
      </w:tr>
      <w:tr w:rsidR="00FC350E" w:rsidRPr="00B34140">
        <w:tc>
          <w:tcPr>
            <w:tcW w:w="4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0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Okula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koşar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 adımlarla gittim.</w:t>
            </w:r>
          </w:p>
        </w:tc>
        <w:tc>
          <w:tcPr>
            <w:tcW w:w="1919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Zarf fiil</w:t>
            </w:r>
          </w:p>
        </w:tc>
      </w:tr>
      <w:tr w:rsidR="00FC350E" w:rsidRPr="00B34140">
        <w:tc>
          <w:tcPr>
            <w:tcW w:w="4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30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Bana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bilindik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 şiirler okudu.</w:t>
            </w:r>
          </w:p>
        </w:tc>
        <w:tc>
          <w:tcPr>
            <w:tcW w:w="1919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Sıfat fiil</w:t>
            </w:r>
          </w:p>
        </w:tc>
      </w:tr>
      <w:tr w:rsidR="00FC350E" w:rsidRPr="00B34140">
        <w:tc>
          <w:tcPr>
            <w:tcW w:w="4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30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Karşıya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 xml:space="preserve"> geçen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 adam kayboldu.</w:t>
            </w:r>
          </w:p>
        </w:tc>
        <w:tc>
          <w:tcPr>
            <w:tcW w:w="1919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Sıfat fiil</w:t>
            </w:r>
          </w:p>
        </w:tc>
      </w:tr>
      <w:tr w:rsidR="00FC350E" w:rsidRPr="00B34140">
        <w:tc>
          <w:tcPr>
            <w:tcW w:w="4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30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Onun </w:t>
            </w:r>
            <w:r w:rsidRPr="00B34140">
              <w:rPr>
                <w:rFonts w:ascii="Comic Sans MS" w:hAnsi="Comic Sans MS" w:cs="Comic Sans MS"/>
                <w:sz w:val="20"/>
                <w:szCs w:val="20"/>
                <w:u w:val="single"/>
              </w:rPr>
              <w:t>gelişine</w:t>
            </w:r>
            <w:r w:rsidRPr="00B34140">
              <w:rPr>
                <w:rFonts w:ascii="Comic Sans MS" w:hAnsi="Comic Sans MS" w:cs="Comic Sans MS"/>
                <w:sz w:val="20"/>
                <w:szCs w:val="20"/>
              </w:rPr>
              <w:t xml:space="preserve"> herkes sevindi</w:t>
            </w:r>
          </w:p>
        </w:tc>
        <w:tc>
          <w:tcPr>
            <w:tcW w:w="1919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İsim fiil</w:t>
            </w:r>
          </w:p>
        </w:tc>
      </w:tr>
    </w:tbl>
    <w:p w:rsidR="00FC350E" w:rsidRPr="00996A8E" w:rsidRDefault="00FC350E" w:rsidP="009E38B8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Aşağıdaki tabloda kaç numaralı cümledeki fiilimsinin türü yanlış yazılmıştır?</w:t>
      </w:r>
    </w:p>
    <w:p w:rsidR="00FC350E" w:rsidRPr="00996A8E" w:rsidRDefault="00FC350E" w:rsidP="00DB0922">
      <w:pPr>
        <w:pStyle w:val="ListParagraph"/>
        <w:numPr>
          <w:ilvl w:val="0"/>
          <w:numId w:val="18"/>
        </w:num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261D06">
        <w:rPr>
          <w:rFonts w:ascii="Comic Sans MS" w:hAnsi="Comic Sans MS" w:cs="Comic Sans MS"/>
          <w:sz w:val="20"/>
          <w:szCs w:val="20"/>
        </w:rPr>
        <w:t>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B) </w:t>
      </w:r>
      <w:r w:rsidRPr="00261D06">
        <w:rPr>
          <w:rFonts w:ascii="Comic Sans MS" w:hAnsi="Comic Sans MS" w:cs="Comic Sans MS"/>
          <w:sz w:val="20"/>
          <w:szCs w:val="20"/>
        </w:rPr>
        <w:t>II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C)</w:t>
      </w:r>
      <w:r w:rsidRPr="00261D06">
        <w:rPr>
          <w:rFonts w:ascii="Comic Sans MS" w:hAnsi="Comic Sans MS" w:cs="Comic Sans MS"/>
          <w:sz w:val="20"/>
          <w:szCs w:val="20"/>
        </w:rPr>
        <w:t xml:space="preserve"> III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D) </w:t>
      </w:r>
      <w:r w:rsidRPr="00261D06">
        <w:rPr>
          <w:rFonts w:ascii="Comic Sans MS" w:hAnsi="Comic Sans MS" w:cs="Comic Sans MS"/>
          <w:sz w:val="20"/>
          <w:szCs w:val="20"/>
        </w:rPr>
        <w:t>IV</w:t>
      </w:r>
    </w:p>
    <w:p w:rsidR="00FC350E" w:rsidRPr="00996A8E" w:rsidRDefault="00FC350E" w:rsidP="00DB0922">
      <w:pPr>
        <w:pStyle w:val="ListParagraph"/>
        <w:spacing w:after="0"/>
        <w:ind w:left="644"/>
        <w:rPr>
          <w:rFonts w:ascii="Comic Sans MS" w:hAnsi="Comic Sans MS" w:cs="Comic Sans MS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692"/>
        <w:tblW w:w="535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544"/>
        <w:gridCol w:w="2976"/>
        <w:gridCol w:w="846"/>
        <w:gridCol w:w="987"/>
      </w:tblGrid>
      <w:tr w:rsidR="00FC350E" w:rsidRPr="00B34140">
        <w:tc>
          <w:tcPr>
            <w:tcW w:w="3510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851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Etken </w:t>
            </w:r>
          </w:p>
        </w:tc>
        <w:tc>
          <w:tcPr>
            <w:tcW w:w="992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Edilgen </w:t>
            </w:r>
          </w:p>
        </w:tc>
      </w:tr>
      <w:tr w:rsidR="00FC350E" w:rsidRPr="00B34140">
        <w:tc>
          <w:tcPr>
            <w:tcW w:w="4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0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Çöp kovasındaki çöpler alındı.</w:t>
            </w:r>
          </w:p>
        </w:tc>
        <w:tc>
          <w:tcPr>
            <w:tcW w:w="851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X</w:t>
            </w:r>
          </w:p>
        </w:tc>
      </w:tr>
      <w:tr w:rsidR="00FC350E" w:rsidRPr="00B34140">
        <w:tc>
          <w:tcPr>
            <w:tcW w:w="4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30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Kütüphaneden kitap verildi.</w:t>
            </w:r>
          </w:p>
        </w:tc>
        <w:tc>
          <w:tcPr>
            <w:tcW w:w="851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992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C350E" w:rsidRPr="00B34140">
        <w:tc>
          <w:tcPr>
            <w:tcW w:w="4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305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Arkadaşım bugün gelecek.</w:t>
            </w:r>
          </w:p>
        </w:tc>
        <w:tc>
          <w:tcPr>
            <w:tcW w:w="851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992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C350E" w:rsidRPr="00B34140">
        <w:tc>
          <w:tcPr>
            <w:tcW w:w="4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305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Ona birçok fırsat verildi.</w:t>
            </w:r>
          </w:p>
        </w:tc>
        <w:tc>
          <w:tcPr>
            <w:tcW w:w="851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X</w:t>
            </w:r>
          </w:p>
        </w:tc>
      </w:tr>
    </w:tbl>
    <w:p w:rsidR="00FC350E" w:rsidRPr="00996A8E" w:rsidRDefault="00FC350E" w:rsidP="00DB0922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Aşağıdaki cümlelerin öznesine göre çatısı işaretlenmiştir. Hangileri </w:t>
      </w:r>
      <w:r w:rsidRPr="00996A8E">
        <w:rPr>
          <w:rFonts w:ascii="Comic Sans MS" w:hAnsi="Comic Sans MS" w:cs="Comic Sans MS"/>
          <w:b/>
          <w:bCs/>
          <w:sz w:val="20"/>
          <w:szCs w:val="20"/>
          <w:u w:val="single"/>
        </w:rPr>
        <w:t>yanlış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işaretlenmiştir?</w:t>
      </w:r>
    </w:p>
    <w:p w:rsidR="00FC350E" w:rsidRPr="00996A8E" w:rsidRDefault="00FC350E" w:rsidP="00D47C1B">
      <w:pPr>
        <w:pStyle w:val="ListParagraph"/>
        <w:numPr>
          <w:ilvl w:val="0"/>
          <w:numId w:val="19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I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B) </w:t>
      </w:r>
      <w:r>
        <w:rPr>
          <w:rFonts w:ascii="Comic Sans MS" w:hAnsi="Comic Sans MS" w:cs="Comic Sans MS"/>
          <w:sz w:val="20"/>
          <w:szCs w:val="20"/>
        </w:rPr>
        <w:t>II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C) </w:t>
      </w:r>
      <w:r w:rsidRPr="00996A8E">
        <w:rPr>
          <w:rFonts w:ascii="Comic Sans MS" w:hAnsi="Comic Sans MS" w:cs="Comic Sans MS"/>
          <w:sz w:val="20"/>
          <w:szCs w:val="20"/>
        </w:rPr>
        <w:t xml:space="preserve"> III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D) </w:t>
      </w:r>
      <w:r w:rsidRPr="00996A8E">
        <w:rPr>
          <w:rFonts w:ascii="Comic Sans MS" w:hAnsi="Comic Sans MS" w:cs="Comic Sans MS"/>
          <w:sz w:val="20"/>
          <w:szCs w:val="20"/>
        </w:rPr>
        <w:t>IV</w:t>
      </w:r>
    </w:p>
    <w:p w:rsidR="00FC350E" w:rsidRPr="00996A8E" w:rsidRDefault="00FC350E" w:rsidP="00D47C1B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Aşağıdaki cümlelerin nesnesine göre çatısı işaretlenmiştir. Hangisi </w:t>
      </w:r>
      <w:r w:rsidRPr="00996A8E">
        <w:rPr>
          <w:rFonts w:ascii="Comic Sans MS" w:hAnsi="Comic Sans MS" w:cs="Comic Sans MS"/>
          <w:b/>
          <w:bCs/>
          <w:sz w:val="20"/>
          <w:szCs w:val="20"/>
          <w:u w:val="single"/>
        </w:rPr>
        <w:t>yanlış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işaretlenmiştir?</w:t>
      </w:r>
    </w:p>
    <w:tbl>
      <w:tblPr>
        <w:tblpPr w:leftFromText="141" w:rightFromText="141" w:vertAnchor="text" w:horzAnchor="margin" w:tblpY="23"/>
        <w:tblW w:w="535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544"/>
        <w:gridCol w:w="2976"/>
        <w:gridCol w:w="846"/>
        <w:gridCol w:w="987"/>
      </w:tblGrid>
      <w:tr w:rsidR="00FC350E" w:rsidRPr="00B34140">
        <w:tc>
          <w:tcPr>
            <w:tcW w:w="3520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846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Geçişli  </w:t>
            </w:r>
          </w:p>
        </w:tc>
        <w:tc>
          <w:tcPr>
            <w:tcW w:w="987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Geçişsiz</w:t>
            </w:r>
          </w:p>
        </w:tc>
      </w:tr>
      <w:tr w:rsidR="00FC350E" w:rsidRPr="00B34140">
        <w:tc>
          <w:tcPr>
            <w:tcW w:w="544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2976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Sabaha kadar uyudum.</w:t>
            </w:r>
          </w:p>
        </w:tc>
        <w:tc>
          <w:tcPr>
            <w:tcW w:w="846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C350E" w:rsidRPr="00B34140">
        <w:tc>
          <w:tcPr>
            <w:tcW w:w="544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976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Hocam bana kitap hediye etti</w:t>
            </w:r>
          </w:p>
        </w:tc>
        <w:tc>
          <w:tcPr>
            <w:tcW w:w="846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C350E" w:rsidRPr="00B34140">
        <w:tc>
          <w:tcPr>
            <w:tcW w:w="544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2976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Çocuklar hızlı büyüyor.</w:t>
            </w:r>
          </w:p>
        </w:tc>
        <w:tc>
          <w:tcPr>
            <w:tcW w:w="846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</w:tr>
      <w:tr w:rsidR="00FC350E" w:rsidRPr="00B34140">
        <w:tc>
          <w:tcPr>
            <w:tcW w:w="544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2976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Ablam ödevini yaptı.</w:t>
            </w:r>
          </w:p>
        </w:tc>
        <w:tc>
          <w:tcPr>
            <w:tcW w:w="846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987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FC350E" w:rsidRPr="00996A8E" w:rsidRDefault="00FC350E" w:rsidP="00D47C1B">
      <w:pPr>
        <w:pStyle w:val="ListParagraph"/>
        <w:numPr>
          <w:ilvl w:val="0"/>
          <w:numId w:val="20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I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 B) </w:t>
      </w:r>
      <w:r w:rsidRPr="00996A8E">
        <w:rPr>
          <w:rFonts w:ascii="Comic Sans MS" w:hAnsi="Comic Sans MS" w:cs="Comic Sans MS"/>
          <w:sz w:val="20"/>
          <w:szCs w:val="20"/>
        </w:rPr>
        <w:t xml:space="preserve">II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C) </w:t>
      </w:r>
      <w:r w:rsidRPr="00996A8E">
        <w:rPr>
          <w:rFonts w:ascii="Comic Sans MS" w:hAnsi="Comic Sans MS" w:cs="Comic Sans MS"/>
          <w:sz w:val="20"/>
          <w:szCs w:val="20"/>
        </w:rPr>
        <w:t>III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 D) </w:t>
      </w:r>
      <w:r w:rsidRPr="00996A8E">
        <w:rPr>
          <w:rFonts w:ascii="Comic Sans MS" w:hAnsi="Comic Sans MS" w:cs="Comic Sans MS"/>
          <w:sz w:val="20"/>
          <w:szCs w:val="20"/>
        </w:rPr>
        <w:t>IV</w:t>
      </w:r>
    </w:p>
    <w:p w:rsidR="00FC350E" w:rsidRPr="00996A8E" w:rsidRDefault="00FC350E" w:rsidP="00DD4683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Köşeleri Yuvarlanmış Dikdörtgen Belirtme Çizgisi 22" o:spid="_x0000_s1055" type="#_x0000_t62" style="position:absolute;left:0;text-align:left;margin-left:16.15pt;margin-top:-2.95pt;width:244.95pt;height:26.25pt;z-index:251669504;visibility:visible" adj="6300,24300" strokecolor="#f79646" strokeweight="2pt">
            <v:textbox>
              <w:txbxContent>
                <w:p w:rsidR="00FC350E" w:rsidRPr="00B6494F" w:rsidRDefault="00FC350E" w:rsidP="00DD4683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Çocuklar sahneden anne ve babalarına bakıyordu.</w:t>
                  </w:r>
                </w:p>
              </w:txbxContent>
            </v:textbox>
          </v:shape>
        </w:pict>
      </w:r>
    </w:p>
    <w:p w:rsidR="00FC350E" w:rsidRPr="00996A8E" w:rsidRDefault="00FC350E" w:rsidP="00DD4683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DD4683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Yukarıdaki cümlenin öğe dizilişi nasıldır?</w:t>
      </w:r>
    </w:p>
    <w:p w:rsidR="00FC350E" w:rsidRPr="00996A8E" w:rsidRDefault="00FC350E" w:rsidP="00DD4683">
      <w:pPr>
        <w:pStyle w:val="ListParagraph"/>
        <w:numPr>
          <w:ilvl w:val="0"/>
          <w:numId w:val="21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Özne + yüklem + dolaylı tümleç +nesne</w:t>
      </w:r>
    </w:p>
    <w:p w:rsidR="00FC350E" w:rsidRPr="00996A8E" w:rsidRDefault="00FC350E" w:rsidP="00DD4683">
      <w:pPr>
        <w:pStyle w:val="ListParagraph"/>
        <w:numPr>
          <w:ilvl w:val="0"/>
          <w:numId w:val="21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Özne + dolaylı tümleç +nesne+ yüklem</w:t>
      </w:r>
    </w:p>
    <w:p w:rsidR="00FC350E" w:rsidRPr="00996A8E" w:rsidRDefault="00FC350E" w:rsidP="00DD4683">
      <w:pPr>
        <w:pStyle w:val="ListParagraph"/>
        <w:numPr>
          <w:ilvl w:val="0"/>
          <w:numId w:val="21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Özne + yüklem +nesne + dolaylı tümleç </w:t>
      </w:r>
    </w:p>
    <w:p w:rsidR="00FC350E" w:rsidRPr="00996A8E" w:rsidRDefault="00FC350E" w:rsidP="00DD4683">
      <w:pPr>
        <w:pStyle w:val="ListParagraph"/>
        <w:numPr>
          <w:ilvl w:val="0"/>
          <w:numId w:val="21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Özne +nesne+ yüklem+ dolaylı tümleç</w:t>
      </w:r>
    </w:p>
    <w:p w:rsidR="00FC350E" w:rsidRPr="00996A8E" w:rsidRDefault="00FC350E" w:rsidP="00DD4683">
      <w:pPr>
        <w:pStyle w:val="ListParagraph"/>
        <w:spacing w:after="0"/>
        <w:ind w:left="64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DD4683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Aşağıdaki tabloda yer alan cümlelerin hangisinde altı çizili öğenin türü yanlış işaretlenmiştir?</w:t>
      </w:r>
    </w:p>
    <w:p w:rsidR="00FC350E" w:rsidRDefault="00FC350E" w:rsidP="004F7ED0">
      <w:pPr>
        <w:pStyle w:val="ListParagraph"/>
        <w:spacing w:after="0"/>
        <w:ind w:left="644"/>
        <w:rPr>
          <w:rFonts w:ascii="Comic Sans MS" w:hAnsi="Comic Sans MS" w:cs="Comic Sans MS"/>
          <w:sz w:val="20"/>
          <w:szCs w:val="20"/>
        </w:rPr>
      </w:pPr>
      <w:r w:rsidRPr="004F7ED0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261D06">
        <w:rPr>
          <w:rFonts w:ascii="Comic Sans MS" w:hAnsi="Comic Sans MS" w:cs="Comic Sans MS"/>
          <w:sz w:val="20"/>
          <w:szCs w:val="20"/>
        </w:rPr>
        <w:t>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B) </w:t>
      </w:r>
      <w:r w:rsidRPr="00261D06">
        <w:rPr>
          <w:rFonts w:ascii="Comic Sans MS" w:hAnsi="Comic Sans MS" w:cs="Comic Sans MS"/>
          <w:sz w:val="20"/>
          <w:szCs w:val="20"/>
        </w:rPr>
        <w:t>II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C)</w:t>
      </w:r>
      <w:r w:rsidRPr="00261D06">
        <w:rPr>
          <w:rFonts w:ascii="Comic Sans MS" w:hAnsi="Comic Sans MS" w:cs="Comic Sans MS"/>
          <w:sz w:val="20"/>
          <w:szCs w:val="20"/>
        </w:rPr>
        <w:t xml:space="preserve"> III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D) </w:t>
      </w:r>
      <w:r w:rsidRPr="00261D06">
        <w:rPr>
          <w:rFonts w:ascii="Comic Sans MS" w:hAnsi="Comic Sans MS" w:cs="Comic Sans MS"/>
          <w:sz w:val="20"/>
          <w:szCs w:val="20"/>
        </w:rPr>
        <w:t>IV</w:t>
      </w:r>
    </w:p>
    <w:p w:rsidR="00FC350E" w:rsidRPr="004F7ED0" w:rsidRDefault="00FC350E" w:rsidP="004F7ED0">
      <w:pPr>
        <w:pStyle w:val="ListParagraph"/>
        <w:spacing w:after="0"/>
        <w:ind w:left="64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6D6BCB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“</w:t>
      </w:r>
      <w:r w:rsidRPr="00996A8E">
        <w:rPr>
          <w:rFonts w:ascii="Comic Sans MS" w:hAnsi="Comic Sans MS" w:cs="Comic Sans MS"/>
          <w:sz w:val="20"/>
          <w:szCs w:val="20"/>
        </w:rPr>
        <w:t>Eskişehir’e, doğduğum yere, özlem duyuyorum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.” cümlesinde ara söz cümlenin hangi öğesidir?</w:t>
      </w:r>
    </w:p>
    <w:p w:rsidR="00FC350E" w:rsidRPr="00996A8E" w:rsidRDefault="00FC350E" w:rsidP="00766775">
      <w:pPr>
        <w:pStyle w:val="ListParagraph"/>
        <w:numPr>
          <w:ilvl w:val="0"/>
          <w:numId w:val="22"/>
        </w:num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Özne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                B)</w:t>
      </w:r>
      <w:r w:rsidRPr="00996A8E">
        <w:rPr>
          <w:rFonts w:ascii="Comic Sans MS" w:hAnsi="Comic Sans MS" w:cs="Comic Sans MS"/>
          <w:sz w:val="20"/>
          <w:szCs w:val="20"/>
        </w:rPr>
        <w:t>Nesne</w:t>
      </w:r>
    </w:p>
    <w:p w:rsidR="00FC350E" w:rsidRPr="00996A8E" w:rsidRDefault="00FC350E" w:rsidP="004F7ED0">
      <w:pPr>
        <w:spacing w:after="0"/>
        <w:ind w:left="36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C) </w:t>
      </w:r>
      <w:r w:rsidRPr="00996A8E">
        <w:rPr>
          <w:rFonts w:ascii="Comic Sans MS" w:hAnsi="Comic Sans MS" w:cs="Comic Sans MS"/>
          <w:sz w:val="20"/>
          <w:szCs w:val="20"/>
        </w:rPr>
        <w:t xml:space="preserve">Dolaylı Tümleç       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r w:rsidRPr="00996A8E">
        <w:rPr>
          <w:rFonts w:ascii="Comic Sans MS" w:hAnsi="Comic Sans MS" w:cs="Comic Sans MS"/>
          <w:sz w:val="20"/>
          <w:szCs w:val="20"/>
        </w:rPr>
        <w:t>Zarf Tümleci</w:t>
      </w:r>
    </w:p>
    <w:p w:rsidR="00FC350E" w:rsidRPr="00996A8E" w:rsidRDefault="00FC350E" w:rsidP="00766775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Aşağıdaki cümlelerin hangisinde öğelere ayırmada yanlışlık yapılmıştır?</w:t>
      </w:r>
    </w:p>
    <w:p w:rsidR="00FC350E" w:rsidRPr="00996A8E" w:rsidRDefault="00FC350E" w:rsidP="00766775">
      <w:pPr>
        <w:pStyle w:val="ListParagraph"/>
        <w:numPr>
          <w:ilvl w:val="0"/>
          <w:numId w:val="23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Her kitap/ çok / okunmuyor.</w:t>
      </w:r>
    </w:p>
    <w:p w:rsidR="00FC350E" w:rsidRPr="00996A8E" w:rsidRDefault="00FC350E" w:rsidP="00766775">
      <w:pPr>
        <w:pStyle w:val="ListParagraph"/>
        <w:numPr>
          <w:ilvl w:val="0"/>
          <w:numId w:val="23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Yazar/ her zaman/ şiirlerini/ okuyor.</w:t>
      </w:r>
    </w:p>
    <w:p w:rsidR="00FC350E" w:rsidRPr="00996A8E" w:rsidRDefault="00FC350E" w:rsidP="00766775">
      <w:pPr>
        <w:pStyle w:val="ListParagraph"/>
        <w:numPr>
          <w:ilvl w:val="0"/>
          <w:numId w:val="23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Alınan kararları/ sen eleştiremezsin.</w:t>
      </w:r>
    </w:p>
    <w:p w:rsidR="00FC350E" w:rsidRPr="00996A8E" w:rsidRDefault="00FC350E" w:rsidP="0096338D">
      <w:pPr>
        <w:pStyle w:val="ListParagraph"/>
        <w:numPr>
          <w:ilvl w:val="0"/>
          <w:numId w:val="23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Bazı sanatçılar/ filmlerden/ faydalanır.</w:t>
      </w:r>
    </w:p>
    <w:p w:rsidR="00FC350E" w:rsidRPr="00996A8E" w:rsidRDefault="00FC350E" w:rsidP="00766775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>Aşağıdaki tabloda yer alan hangi cümlenin özellikleri yanlış işaretlenmiştir?</w:t>
      </w:r>
    </w:p>
    <w:tbl>
      <w:tblPr>
        <w:tblpPr w:leftFromText="141" w:rightFromText="141" w:vertAnchor="text" w:horzAnchor="margin" w:tblpXSpec="right" w:tblpY="52"/>
        <w:tblW w:w="535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0A0"/>
      </w:tblPr>
      <w:tblGrid>
        <w:gridCol w:w="675"/>
        <w:gridCol w:w="1677"/>
        <w:gridCol w:w="24"/>
        <w:gridCol w:w="685"/>
        <w:gridCol w:w="24"/>
        <w:gridCol w:w="543"/>
        <w:gridCol w:w="24"/>
        <w:gridCol w:w="826"/>
        <w:gridCol w:w="25"/>
        <w:gridCol w:w="850"/>
      </w:tblGrid>
      <w:tr w:rsidR="00FC350E" w:rsidRPr="00B34140">
        <w:trPr>
          <w:trHeight w:val="513"/>
        </w:trPr>
        <w:tc>
          <w:tcPr>
            <w:tcW w:w="2376" w:type="dxa"/>
            <w:gridSpan w:val="3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709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İsim Cüm</w:t>
            </w:r>
          </w:p>
        </w:tc>
        <w:tc>
          <w:tcPr>
            <w:tcW w:w="567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Fiil Cü</w:t>
            </w:r>
          </w:p>
        </w:tc>
        <w:tc>
          <w:tcPr>
            <w:tcW w:w="851" w:type="dxa"/>
            <w:gridSpan w:val="2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Kurallı</w:t>
            </w:r>
          </w:p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Cümle</w:t>
            </w:r>
          </w:p>
        </w:tc>
        <w:tc>
          <w:tcPr>
            <w:tcW w:w="850" w:type="dxa"/>
            <w:tcBorders>
              <w:bottom w:val="single" w:sz="18" w:space="0" w:color="4BACC6"/>
            </w:tcBorders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DevrikCüm</w:t>
            </w:r>
          </w:p>
        </w:tc>
      </w:tr>
      <w:tr w:rsidR="00FC350E" w:rsidRPr="00B34140">
        <w:trPr>
          <w:trHeight w:val="513"/>
        </w:trPr>
        <w:tc>
          <w:tcPr>
            <w:tcW w:w="67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677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Benim gibi resim yapan yoktur.</w:t>
            </w:r>
          </w:p>
        </w:tc>
        <w:tc>
          <w:tcPr>
            <w:tcW w:w="709" w:type="dxa"/>
            <w:gridSpan w:val="2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X</w:t>
            </w:r>
          </w:p>
        </w:tc>
        <w:tc>
          <w:tcPr>
            <w:tcW w:w="567" w:type="dxa"/>
            <w:gridSpan w:val="2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X</w:t>
            </w:r>
          </w:p>
        </w:tc>
        <w:tc>
          <w:tcPr>
            <w:tcW w:w="875" w:type="dxa"/>
            <w:gridSpan w:val="2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C350E" w:rsidRPr="00B34140">
        <w:trPr>
          <w:trHeight w:val="486"/>
        </w:trPr>
        <w:tc>
          <w:tcPr>
            <w:tcW w:w="67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677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İnternetten gazete okumayı seviyorum.</w:t>
            </w:r>
          </w:p>
        </w:tc>
        <w:tc>
          <w:tcPr>
            <w:tcW w:w="709" w:type="dxa"/>
            <w:gridSpan w:val="2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gridSpan w:val="2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X</w:t>
            </w:r>
          </w:p>
        </w:tc>
        <w:tc>
          <w:tcPr>
            <w:tcW w:w="875" w:type="dxa"/>
            <w:gridSpan w:val="2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  <w:tr w:rsidR="00FC350E" w:rsidRPr="00B34140">
        <w:trPr>
          <w:trHeight w:val="513"/>
        </w:trPr>
        <w:tc>
          <w:tcPr>
            <w:tcW w:w="675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1677" w:type="dxa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Unuttum seninle geçirdiğim her anı.</w:t>
            </w:r>
          </w:p>
        </w:tc>
        <w:tc>
          <w:tcPr>
            <w:tcW w:w="709" w:type="dxa"/>
            <w:gridSpan w:val="2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gridSpan w:val="2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shd w:val="clear" w:color="auto" w:fill="D2EAF1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</w:tr>
      <w:tr w:rsidR="00FC350E" w:rsidRPr="00B34140">
        <w:trPr>
          <w:trHeight w:val="539"/>
        </w:trPr>
        <w:tc>
          <w:tcPr>
            <w:tcW w:w="675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1677" w:type="dxa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sz w:val="20"/>
                <w:szCs w:val="20"/>
              </w:rPr>
              <w:t>İnsan sevmeli yaşayan her canlıyı.</w:t>
            </w:r>
          </w:p>
        </w:tc>
        <w:tc>
          <w:tcPr>
            <w:tcW w:w="709" w:type="dxa"/>
            <w:gridSpan w:val="2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567" w:type="dxa"/>
            <w:gridSpan w:val="2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B3414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X</w:t>
            </w:r>
          </w:p>
        </w:tc>
        <w:tc>
          <w:tcPr>
            <w:tcW w:w="875" w:type="dxa"/>
            <w:gridSpan w:val="2"/>
          </w:tcPr>
          <w:p w:rsidR="00FC350E" w:rsidRPr="00B34140" w:rsidRDefault="00FC350E" w:rsidP="00B34140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</w:tr>
    </w:tbl>
    <w:p w:rsidR="00FC350E" w:rsidRDefault="00FC350E" w:rsidP="004F7ED0">
      <w:pPr>
        <w:pStyle w:val="ListParagraph"/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Default="00FC350E" w:rsidP="0096338D">
      <w:pPr>
        <w:pStyle w:val="ListParagraph"/>
        <w:numPr>
          <w:ilvl w:val="0"/>
          <w:numId w:val="33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I  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996A8E">
        <w:rPr>
          <w:rFonts w:ascii="Comic Sans MS" w:hAnsi="Comic Sans MS" w:cs="Comic Sans MS"/>
          <w:sz w:val="20"/>
          <w:szCs w:val="20"/>
        </w:rPr>
        <w:t xml:space="preserve"> II  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996A8E">
        <w:rPr>
          <w:rFonts w:ascii="Comic Sans MS" w:hAnsi="Comic Sans MS" w:cs="Comic Sans MS"/>
          <w:sz w:val="20"/>
          <w:szCs w:val="20"/>
        </w:rPr>
        <w:t xml:space="preserve"> III 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D</w:t>
      </w:r>
      <w:r w:rsidRPr="00996A8E">
        <w:rPr>
          <w:rFonts w:ascii="Comic Sans MS" w:hAnsi="Comic Sans MS" w:cs="Comic Sans MS"/>
          <w:sz w:val="20"/>
          <w:szCs w:val="20"/>
        </w:rPr>
        <w:t>)IV</w:t>
      </w:r>
    </w:p>
    <w:p w:rsidR="00FC350E" w:rsidRPr="004F7ED0" w:rsidRDefault="00FC350E" w:rsidP="004F7ED0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3F22D7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   Dalkavuk bir hayvan olan tilki ileri fırlamış(   )</w:t>
      </w:r>
    </w:p>
    <w:p w:rsidR="00FC350E" w:rsidRPr="00996A8E" w:rsidRDefault="00FC350E" w:rsidP="003F22D7">
      <w:pPr>
        <w:pStyle w:val="ListParagraph"/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Saygılı bir sesle(   )</w:t>
      </w:r>
    </w:p>
    <w:p w:rsidR="00FC350E" w:rsidRPr="00996A8E" w:rsidRDefault="00FC350E" w:rsidP="003F22D7">
      <w:pPr>
        <w:pStyle w:val="ListParagraph"/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(    ) Hiç sizin suçunuz yok mu(   ) demiş.</w:t>
      </w:r>
    </w:p>
    <w:p w:rsidR="00FC350E" w:rsidRPr="00996A8E" w:rsidRDefault="00FC350E" w:rsidP="003F22D7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" o:spid="_x0000_s1056" type="#_x0000_t75" style="position:absolute;left:0;text-align:left;margin-left:181.65pt;margin-top:27.7pt;width:53.05pt;height:51.75pt;z-index:-251645952;visibility:visible">
            <v:imagedata r:id="rId13" o:title=""/>
          </v:shape>
        </w:pic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Yukarıdaki cümlede parantezle belirtilen yerlere sırayla hangi noktalama işaretleri gelmelidir?</w:t>
      </w:r>
    </w:p>
    <w:p w:rsidR="00FC350E" w:rsidRPr="00996A8E" w:rsidRDefault="00FC350E" w:rsidP="006D1884">
      <w:pPr>
        <w:pStyle w:val="ListParagraph"/>
        <w:numPr>
          <w:ilvl w:val="0"/>
          <w:numId w:val="25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(.) (:) (-) (?)   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996A8E">
        <w:rPr>
          <w:rFonts w:ascii="Comic Sans MS" w:hAnsi="Comic Sans MS" w:cs="Comic Sans MS"/>
          <w:sz w:val="20"/>
          <w:szCs w:val="20"/>
        </w:rPr>
        <w:t>) (.) (;) (“) (“)</w:t>
      </w:r>
    </w:p>
    <w:p w:rsidR="00FC350E" w:rsidRPr="00996A8E" w:rsidRDefault="00FC350E" w:rsidP="006D1884">
      <w:pPr>
        <w:pStyle w:val="ListParagraph"/>
        <w:numPr>
          <w:ilvl w:val="0"/>
          <w:numId w:val="24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(,) (:) (-) (.)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D</w:t>
      </w:r>
      <w:r w:rsidRPr="00996A8E">
        <w:rPr>
          <w:rFonts w:ascii="Comic Sans MS" w:hAnsi="Comic Sans MS" w:cs="Comic Sans MS"/>
          <w:sz w:val="20"/>
          <w:szCs w:val="20"/>
        </w:rPr>
        <w:t xml:space="preserve">) (.) (…) (“) (“)    </w:t>
      </w:r>
    </w:p>
    <w:p w:rsidR="00FC350E" w:rsidRPr="00996A8E" w:rsidRDefault="00FC350E" w:rsidP="006D1884">
      <w:pPr>
        <w:pStyle w:val="ListParagraph"/>
        <w:spacing w:after="0"/>
        <w:ind w:left="64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6D1884">
      <w:pPr>
        <w:pStyle w:val="ListParagraph"/>
        <w:numPr>
          <w:ilvl w:val="0"/>
          <w:numId w:val="7"/>
        </w:numPr>
        <w:spacing w:after="0"/>
        <w:ind w:left="284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>Marulları(  ) soğanları(  ) ıspanakları buraya(  ) elmaları(  ) portakalları(  ) şuraya yerleştirirsen iyi olur(  )</w:t>
      </w:r>
    </w:p>
    <w:p w:rsidR="00FC350E" w:rsidRPr="00996A8E" w:rsidRDefault="00FC350E" w:rsidP="0021040C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</w:rPr>
        <w:t xml:space="preserve">   Yukarıdaki cümlede parantezle belirtilen yerlere sırayla hangi noktalama işaretleri gelmelidir?</w:t>
      </w:r>
    </w:p>
    <w:p w:rsidR="00FC350E" w:rsidRPr="00996A8E" w:rsidRDefault="00FC350E" w:rsidP="0021040C">
      <w:pPr>
        <w:pStyle w:val="ListParagraph"/>
        <w:numPr>
          <w:ilvl w:val="0"/>
          <w:numId w:val="26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(;) (;) (,) (;) (.)  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996A8E">
        <w:rPr>
          <w:rFonts w:ascii="Comic Sans MS" w:hAnsi="Comic Sans MS" w:cs="Comic Sans MS"/>
          <w:sz w:val="20"/>
          <w:szCs w:val="20"/>
        </w:rPr>
        <w:t xml:space="preserve"> (,) (,) (;) (,) (.)</w:t>
      </w:r>
    </w:p>
    <w:p w:rsidR="00FC350E" w:rsidRPr="00996A8E" w:rsidRDefault="00FC350E" w:rsidP="0021040C">
      <w:pPr>
        <w:pStyle w:val="ListParagraph"/>
        <w:numPr>
          <w:ilvl w:val="0"/>
          <w:numId w:val="24"/>
        </w:numPr>
        <w:spacing w:after="0"/>
        <w:rPr>
          <w:rFonts w:ascii="Comic Sans MS" w:hAnsi="Comic Sans MS" w:cs="Comic Sans MS"/>
          <w:sz w:val="20"/>
          <w:szCs w:val="20"/>
        </w:rPr>
      </w:pPr>
      <w:r w:rsidRPr="00996A8E">
        <w:rPr>
          <w:rFonts w:ascii="Comic Sans MS" w:hAnsi="Comic Sans MS" w:cs="Comic Sans MS"/>
          <w:sz w:val="20"/>
          <w:szCs w:val="20"/>
        </w:rPr>
        <w:t xml:space="preserve"> (,) (,) (,) (,) (.)        </w:t>
      </w:r>
      <w:r w:rsidRPr="00996A8E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996A8E">
        <w:rPr>
          <w:rFonts w:ascii="Comic Sans MS" w:hAnsi="Comic Sans MS" w:cs="Comic Sans MS"/>
          <w:sz w:val="20"/>
          <w:szCs w:val="20"/>
        </w:rPr>
        <w:t xml:space="preserve"> (,) (,) (:) (,) (!)</w:t>
      </w:r>
    </w:p>
    <w:p w:rsidR="00FC350E" w:rsidRPr="00996A8E" w:rsidRDefault="00FC350E" w:rsidP="00970B04">
      <w:pPr>
        <w:pStyle w:val="ListParagraph"/>
        <w:spacing w:after="0"/>
        <w:ind w:left="644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970B04">
      <w:pPr>
        <w:pStyle w:val="ListParagraph"/>
        <w:numPr>
          <w:ilvl w:val="0"/>
          <w:numId w:val="7"/>
        </w:numPr>
        <w:spacing w:after="0" w:line="240" w:lineRule="auto"/>
        <w:ind w:left="284"/>
        <w:rPr>
          <w:rFonts w:ascii="Comic Sans MS" w:hAnsi="Comic Sans MS" w:cs="Comic Sans MS"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  <w:lang w:eastAsia="tr-TR"/>
        </w:rPr>
        <w:t>Aşağıdaki cümlelerin hangisinde yazım yanlışı yoktur?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"/>
        <w:gridCol w:w="4997"/>
      </w:tblGrid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70B0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Anladımki senden hayır yok bana.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70B0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Neler olduğunu kimseye söylemiyeceğim.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70B0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Sınavlara sende hazırlanıyor musun?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70B0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Sandıktan havluları çıkardı.</w:t>
            </w:r>
          </w:p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  <w:p w:rsidR="00FC350E" w:rsidRPr="00996A8E" w:rsidRDefault="00FC350E" w:rsidP="00970B0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Aşağıdaki cümlelerin hangisinde bir yazım yanlışı yapılmıştır?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4531"/>
            </w:tblGrid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996A8E" w:rsidRDefault="00FC350E" w:rsidP="00970B0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96338D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Hasan Bey, anlatılanları usulca dinliyordu.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996A8E" w:rsidRDefault="00FC350E" w:rsidP="00970B0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96338D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Bu konularda Batı'yı örnek almamalıyız.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996A8E" w:rsidRDefault="00FC350E" w:rsidP="00970B0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96338D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Esra'ya 3. ün</w:t>
                  </w: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cü olmak çok zor gelmişti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996A8E" w:rsidRDefault="00FC350E" w:rsidP="00970B0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96338D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ind w:left="390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Bu sözler senin ağzına hiç mi hiç yakışmıyor.</w:t>
                  </w:r>
                </w:p>
              </w:tc>
            </w:tr>
          </w:tbl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</w:tbl>
    <w:p w:rsidR="00FC350E" w:rsidRPr="00996A8E" w:rsidRDefault="00FC350E" w:rsidP="00970B04">
      <w:pPr>
        <w:spacing w:after="0" w:line="240" w:lineRule="auto"/>
        <w:jc w:val="center"/>
        <w:rPr>
          <w:rFonts w:ascii="Comic Sans MS" w:hAnsi="Comic Sans MS" w:cs="Comic Sans MS"/>
          <w:sz w:val="20"/>
          <w:szCs w:val="20"/>
          <w:lang w:eastAsia="tr-TR"/>
        </w:rPr>
      </w:pPr>
    </w:p>
    <w:p w:rsidR="00FC350E" w:rsidRPr="00996A8E" w:rsidRDefault="00FC350E" w:rsidP="00970B04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B34140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289" o:spid="_x0000_i1025" type="#_x0000_t75" alt="http://www.bilgicik.com/wp-content/soru-7.png" style="width:204pt;height:120.75pt;visibility:visible">
            <v:imagedata r:id="rId14" o:title=""/>
          </v:shape>
        </w:pict>
      </w:r>
    </w:p>
    <w:p w:rsidR="00FC350E" w:rsidRPr="00996A8E" w:rsidRDefault="00FC350E" w:rsidP="00970B04">
      <w:pPr>
        <w:pStyle w:val="ListParagraph"/>
        <w:numPr>
          <w:ilvl w:val="0"/>
          <w:numId w:val="7"/>
        </w:numPr>
        <w:spacing w:after="0" w:line="240" w:lineRule="auto"/>
        <w:ind w:left="426"/>
        <w:rPr>
          <w:rFonts w:ascii="Comic Sans MS" w:hAnsi="Comic Sans MS" w:cs="Comic Sans MS"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Aşağıdaki cümlelerin hangisinde, bu kurala uyulmamıştır? 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"/>
        <w:gridCol w:w="4090"/>
      </w:tblGrid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70B0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Bu sözleri hakketmişti artık. 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70B0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Dilekçeyi müdüre arz etti.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70B0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Karanlıkta bizi fark edemedi.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70B0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70B0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Olayların böyle gelişeceğini hissetmişti.</w:t>
            </w:r>
          </w:p>
        </w:tc>
      </w:tr>
    </w:tbl>
    <w:p w:rsidR="00FC350E" w:rsidRPr="00996A8E" w:rsidRDefault="00FC350E" w:rsidP="0018187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noProof/>
          <w:sz w:val="20"/>
          <w:szCs w:val="20"/>
          <w:lang w:eastAsia="tr-TR"/>
        </w:rPr>
      </w:pP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23" o:spid="_x0000_s1057" type="#_x0000_t75" alt="http://www.bilgicik.com/wp-content/soru-37.png" style="position:absolute;margin-left:-3.35pt;margin-top:.05pt;width:74.15pt;height:61.5pt;z-index:-251644928;visibility:visible" wrapcoords="-218 0 -218 21337 21600 21337 21600 0 -218 0">
            <v:imagedata r:id="rId15" o:title=""/>
            <w10:wrap type="tight"/>
          </v:shape>
        </w:pict>
      </w:r>
      <w:r w:rsidRPr="00996A8E">
        <w:rPr>
          <w:rFonts w:ascii="Comic Sans MS" w:hAnsi="Comic Sans MS" w:cs="Comic Sans MS"/>
          <w:sz w:val="20"/>
          <w:szCs w:val="20"/>
          <w:lang w:eastAsia="tr-TR"/>
        </w:rPr>
        <w:t>Okuma kültürü küçük yaşlarda edinilir. Çocuğa daha iki üç yaşlarında iken, bol bol resimli kitaplar göste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rerek bu resimleri bakmadan bir </w:t>
      </w:r>
      <w:r w:rsidRPr="00996A8E">
        <w:rPr>
          <w:rFonts w:ascii="Comic Sans MS" w:hAnsi="Comic Sans MS" w:cs="Comic Sans MS"/>
          <w:sz w:val="20"/>
          <w:szCs w:val="20"/>
          <w:lang w:eastAsia="tr-TR"/>
        </w:rPr>
        <w:t>bir anlatarak; yine kitaplardan kısa kısa öyküler, masallar okuyarak; onlarda kitaba karşı bir merak uyandırmak gerekir.</w:t>
      </w: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sz w:val="20"/>
          <w:szCs w:val="20"/>
          <w:lang w:eastAsia="tr-TR"/>
        </w:rPr>
        <w:br/>
      </w:r>
      <w:r w:rsidRPr="00996A8E">
        <w:rPr>
          <w:rFonts w:ascii="Comic Sans MS" w:hAnsi="Comic Sans MS" w:cs="Comic Sans MS"/>
          <w:b/>
          <w:bCs/>
          <w:sz w:val="20"/>
          <w:szCs w:val="20"/>
          <w:lang w:eastAsia="tr-TR"/>
        </w:rPr>
        <w:t>25) Parçada aşağıdakilerden hangisine yer verilmemiştir?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"/>
        <w:gridCol w:w="5027"/>
      </w:tblGrid>
      <w:tr w:rsidR="00FC350E" w:rsidRPr="00B34140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FC350E" w:rsidRPr="00996A8E" w:rsidRDefault="00FC350E" w:rsidP="0018187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8E6F1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Çocuklara günün tüm zamanlarında kitap okutulmalıdır.</w:t>
            </w:r>
          </w:p>
        </w:tc>
      </w:tr>
      <w:tr w:rsidR="00FC350E" w:rsidRPr="00B34140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FC350E" w:rsidRPr="00996A8E" w:rsidRDefault="00FC350E" w:rsidP="0018187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8E6F1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Çocuklara resimli kitaplardan öyküler okunmalıdır.</w:t>
            </w:r>
          </w:p>
        </w:tc>
      </w:tr>
      <w:tr w:rsidR="00FC350E" w:rsidRPr="00B34140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FC350E" w:rsidRPr="00996A8E" w:rsidRDefault="00FC350E" w:rsidP="0018187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8E6F1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Okuma alışkanlığı küçük yaşlarda kazanılır.</w:t>
            </w:r>
          </w:p>
        </w:tc>
      </w:tr>
      <w:tr w:rsidR="00FC350E" w:rsidRPr="00B34140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FC350E" w:rsidRPr="00996A8E" w:rsidRDefault="00FC350E" w:rsidP="0018187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8E6F1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01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Çocuklarda okumaya karşı bir merak uyandırılmalıdır.</w:t>
            </w:r>
          </w:p>
        </w:tc>
      </w:tr>
    </w:tbl>
    <w:p w:rsidR="00FC350E" w:rsidRPr="00996A8E" w:rsidRDefault="00FC350E" w:rsidP="008E6F1A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sz w:val="20"/>
          <w:szCs w:val="20"/>
          <w:lang w:eastAsia="tr-TR"/>
        </w:rPr>
        <w:br/>
        <w:t>Bir gazetenin görevi, ülkedeki ve dünyadaki gelişmeleri zamanında ve doğru olarak yayımlamak, haberleri herhangi bir düşünce- ye bağlı kalmadan ve etkilenmeden yansız biçimde geniş halk kitlelerine duyurmaktır.</w:t>
      </w:r>
    </w:p>
    <w:p w:rsidR="00FC350E" w:rsidRPr="00996A8E" w:rsidRDefault="00FC350E" w:rsidP="008E6F1A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FC350E" w:rsidRPr="00996A8E" w:rsidRDefault="00FC350E" w:rsidP="0096338D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  <w:lang w:eastAsia="tr-TR"/>
        </w:rPr>
        <w:t>26) Bu parçada bir gazetenin sahip olması gereken özelliklerinden hangisi vurgulanmaktadır?</w:t>
      </w:r>
    </w:p>
    <w:tbl>
      <w:tblPr>
        <w:tblW w:w="2946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2"/>
        <w:gridCol w:w="2844"/>
      </w:tblGrid>
      <w:tr w:rsidR="00FC350E" w:rsidRPr="00B34140">
        <w:trPr>
          <w:trHeight w:val="282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6338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6338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Gerçekçi olma</w:t>
            </w:r>
          </w:p>
        </w:tc>
      </w:tr>
      <w:tr w:rsidR="00FC350E" w:rsidRPr="00B34140">
        <w:trPr>
          <w:trHeight w:val="298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6338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6338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2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Güncel konuları içerme</w:t>
            </w:r>
          </w:p>
        </w:tc>
      </w:tr>
      <w:tr w:rsidR="00FC350E" w:rsidRPr="00B34140">
        <w:trPr>
          <w:trHeight w:val="282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6338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6338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2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Topluma yön verme</w:t>
            </w:r>
          </w:p>
        </w:tc>
      </w:tr>
      <w:tr w:rsidR="00FC350E" w:rsidRPr="00B34140">
        <w:trPr>
          <w:trHeight w:val="298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6338D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96338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2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Tarafsız olma</w:t>
            </w:r>
          </w:p>
        </w:tc>
      </w:tr>
    </w:tbl>
    <w:p w:rsidR="00FC350E" w:rsidRPr="00996A8E" w:rsidRDefault="00FC350E" w:rsidP="00181872">
      <w:pPr>
        <w:spacing w:after="0" w:line="240" w:lineRule="auto"/>
        <w:jc w:val="center"/>
        <w:rPr>
          <w:rFonts w:ascii="Comic Sans MS" w:hAnsi="Comic Sans MS" w:cs="Comic Sans MS"/>
          <w:sz w:val="20"/>
          <w:szCs w:val="20"/>
          <w:lang w:eastAsia="tr-TR"/>
        </w:rPr>
      </w:pPr>
      <w:r w:rsidRPr="00B34140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25" o:spid="_x0000_i1026" type="#_x0000_t75" alt="http://www.bilgicik.com/wp-content/soru-611.png" style="width:207.75pt;height:90pt;visibility:visible">
            <v:imagedata r:id="rId16" o:title=""/>
          </v:shape>
        </w:pict>
      </w:r>
    </w:p>
    <w:p w:rsidR="00FC350E" w:rsidRPr="00996A8E" w:rsidRDefault="00FC350E" w:rsidP="00181872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sz w:val="20"/>
          <w:szCs w:val="20"/>
          <w:lang w:eastAsia="tr-TR"/>
        </w:rPr>
        <w:br/>
        <w:t>Okyanus, koyu renkli ve çalkantılıydı. Denizde ufak denizci tekneleri, römorklar ve küçük mavnalar vardı. Hepsi dalgalara batıp çıkarak dans ediyordu. Bir rafa dizilmiş oyuncaklar gibiydiler.</w:t>
      </w:r>
      <w:r w:rsidRPr="00996A8E">
        <w:rPr>
          <w:rFonts w:ascii="Comic Sans MS" w:hAnsi="Comic Sans MS" w:cs="Comic Sans MS"/>
          <w:sz w:val="20"/>
          <w:szCs w:val="20"/>
          <w:lang w:eastAsia="tr-TR"/>
        </w:rPr>
        <w:br/>
      </w:r>
      <w:r w:rsidRPr="00996A8E">
        <w:rPr>
          <w:rFonts w:ascii="Comic Sans MS" w:hAnsi="Comic Sans MS" w:cs="Comic Sans MS"/>
          <w:b/>
          <w:bCs/>
          <w:sz w:val="20"/>
          <w:szCs w:val="20"/>
          <w:lang w:eastAsia="tr-TR"/>
        </w:rPr>
        <w:t>27) Paragrafın anlatımında aşağıdakilerden hangisi kullanılmamıştır?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"/>
        <w:gridCol w:w="1876"/>
      </w:tblGrid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18187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8E6F1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Betimleme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18187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8E6F1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Kişileştirme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18187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8E6F1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Benzetme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18187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8E6F1A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Tanık gösterme</w:t>
            </w:r>
          </w:p>
        </w:tc>
      </w:tr>
    </w:tbl>
    <w:p w:rsidR="00FC350E" w:rsidRPr="00996A8E" w:rsidRDefault="00FC350E" w:rsidP="0021040C">
      <w:pPr>
        <w:spacing w:after="0"/>
        <w:ind w:left="-76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21040C">
      <w:pPr>
        <w:spacing w:after="0"/>
        <w:ind w:left="-76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21040C">
      <w:pPr>
        <w:spacing w:after="0"/>
        <w:ind w:left="-76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21040C">
      <w:pPr>
        <w:spacing w:after="0"/>
        <w:ind w:left="-76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21040C">
      <w:pPr>
        <w:spacing w:after="0"/>
        <w:ind w:left="-76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21040C">
      <w:pPr>
        <w:spacing w:after="0"/>
        <w:ind w:left="-76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1E20EA" w:rsidRDefault="00FC350E" w:rsidP="001E20EA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B34140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290" o:spid="_x0000_i1027" type="#_x0000_t75" alt="http://www.bilgicik.com/wp-content/soru-710.png" style="width:236.25pt;height:94.5pt;visibility:visible">
            <v:imagedata r:id="rId17" o:title=""/>
          </v:shape>
        </w:pict>
      </w:r>
      <w:r w:rsidRPr="001E20EA">
        <w:rPr>
          <w:rFonts w:ascii="Comic Sans MS" w:hAnsi="Comic Sans MS" w:cs="Comic Sans MS"/>
          <w:sz w:val="20"/>
          <w:szCs w:val="20"/>
          <w:lang w:eastAsia="tr-TR"/>
        </w:rPr>
        <w:br/>
        <w:t>Medyanın çocukları üzerindeki etkisi tartışılamaz. Ş</w:t>
      </w:r>
      <w:r w:rsidRPr="00996A8E">
        <w:rPr>
          <w:rFonts w:ascii="Comic Sans MS" w:hAnsi="Comic Sans MS" w:cs="Comic Sans MS"/>
          <w:sz w:val="20"/>
          <w:szCs w:val="20"/>
          <w:lang w:eastAsia="tr-TR"/>
        </w:rPr>
        <w:t>i</w:t>
      </w:r>
      <w:r w:rsidRPr="001E20EA">
        <w:rPr>
          <w:rFonts w:ascii="Comic Sans MS" w:hAnsi="Comic Sans MS" w:cs="Comic Sans MS"/>
          <w:sz w:val="20"/>
          <w:szCs w:val="20"/>
          <w:lang w:eastAsia="tr-TR"/>
        </w:rPr>
        <w:t>ddet, korku uyg</w:t>
      </w:r>
      <w:r w:rsidRPr="00996A8E">
        <w:rPr>
          <w:rFonts w:ascii="Comic Sans MS" w:hAnsi="Comic Sans MS" w:cs="Comic Sans MS"/>
          <w:sz w:val="20"/>
          <w:szCs w:val="20"/>
          <w:lang w:eastAsia="tr-TR"/>
        </w:rPr>
        <w:t>unsuz davranışlar medyanın olum</w:t>
      </w:r>
      <w:r w:rsidRPr="001E20EA">
        <w:rPr>
          <w:rFonts w:ascii="Comic Sans MS" w:hAnsi="Comic Sans MS" w:cs="Comic Sans MS"/>
          <w:sz w:val="20"/>
          <w:szCs w:val="20"/>
          <w:lang w:eastAsia="tr-TR"/>
        </w:rPr>
        <w:t>suz etkileri olarak yansımaktadır. Hayatın ilk yıllarında ise televizyonun olumsuz etkisi daha farklı olmaktadır. Bebeklerin televizyon karşısında fazla kaldıkların durumlarda konuşma gelişimlerinin bozulduğu çevreye yabancılaştıkları bilinmektedir.</w:t>
      </w:r>
      <w:r w:rsidRPr="001E20EA">
        <w:rPr>
          <w:rFonts w:ascii="Comic Sans MS" w:hAnsi="Comic Sans MS" w:cs="Comic Sans MS"/>
          <w:sz w:val="20"/>
          <w:szCs w:val="20"/>
          <w:lang w:eastAsia="tr-TR"/>
        </w:rPr>
        <w:br/>
      </w:r>
      <w:r w:rsidRPr="00996A8E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28) Bu parçada </w:t>
      </w: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aşağıdaki ifadelerden hangisine </w:t>
      </w:r>
      <w:r w:rsidRPr="00846E3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değinilmemiştir?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5"/>
        <w:gridCol w:w="68"/>
        <w:gridCol w:w="4929"/>
      </w:tblGrid>
      <w:tr w:rsidR="00FC350E" w:rsidRPr="00B3414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C350E" w:rsidRPr="001E20EA" w:rsidRDefault="00FC350E" w:rsidP="001E20EA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1E20E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Medyanın çocuklar üzerindeki olumsuz etkisi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C350E" w:rsidRPr="001E20EA" w:rsidRDefault="00FC350E" w:rsidP="001E20EA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1E20E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Şiddet içerikli yayınların zararları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C350E" w:rsidRPr="001E20EA" w:rsidRDefault="00FC350E" w:rsidP="001E20EA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1E20E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Televizyonun hayatımıza katkıları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1E20EA" w:rsidRDefault="00FC350E" w:rsidP="001E20EA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gridSpan w:val="2"/>
            <w:vAlign w:val="center"/>
          </w:tcPr>
          <w:p w:rsidR="00FC350E" w:rsidRPr="00996A8E" w:rsidRDefault="00FC350E" w:rsidP="001E20EA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Televizyonun bebeklerin konuşma gelişimine verdiği zararlar</w:t>
            </w:r>
          </w:p>
          <w:p w:rsidR="00FC350E" w:rsidRPr="00996A8E" w:rsidRDefault="00FC350E" w:rsidP="009F65A4">
            <w:pPr>
              <w:pStyle w:val="ListParagraph"/>
              <w:spacing w:after="0" w:line="240" w:lineRule="auto"/>
              <w:ind w:left="36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</w:tbl>
    <w:p w:rsidR="00FC350E" w:rsidRPr="001E20EA" w:rsidRDefault="00FC350E" w:rsidP="009F65A4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Resim 291" o:spid="_x0000_s1058" type="#_x0000_t75" style="position:absolute;margin-left:185.4pt;margin-top:5.05pt;width:57.2pt;height:72.75pt;z-index:-251641856;visibility:visible;mso-position-horizontal-relative:text;mso-position-vertical-relative:text" wrapcoords="-284 0 -284 21377 21600 21377 21600 0 -284 0">
            <v:imagedata r:id="rId18" o:title=""/>
            <w10:wrap type="tight"/>
          </v:shape>
        </w:pict>
      </w:r>
      <w:r>
        <w:rPr>
          <w:rFonts w:ascii="Comic Sans MS" w:hAnsi="Comic Sans MS" w:cs="Comic Sans MS"/>
          <w:sz w:val="20"/>
          <w:szCs w:val="20"/>
          <w:lang w:eastAsia="tr-TR"/>
        </w:rPr>
        <w:t>Edebiyat, insan ruhunun şiirlere, romanlara, kitaplara yansımasıdır. İnsanlığın kullandığı ilk sanat da edebiyattır zaten. Heykelden, tiyatrodan, sinemadan önce edebiyat vardı.</w:t>
      </w:r>
      <w:bookmarkStart w:id="0" w:name="_GoBack"/>
      <w:bookmarkEnd w:id="0"/>
      <w:r w:rsidRPr="001E20EA">
        <w:rPr>
          <w:rFonts w:ascii="Comic Sans MS" w:hAnsi="Comic Sans MS" w:cs="Comic Sans MS"/>
          <w:sz w:val="20"/>
          <w:szCs w:val="20"/>
          <w:lang w:eastAsia="tr-TR"/>
        </w:rPr>
        <w:br/>
      </w:r>
      <w:r w:rsidRPr="00996A8E">
        <w:rPr>
          <w:rFonts w:ascii="Comic Sans MS" w:hAnsi="Comic Sans MS" w:cs="Comic Sans MS"/>
          <w:b/>
          <w:bCs/>
          <w:sz w:val="20"/>
          <w:szCs w:val="20"/>
          <w:lang w:eastAsia="tr-TR"/>
        </w:rPr>
        <w:t>29) Bu paragrafta hangi anlatım türü kullanılmıştır?</w:t>
      </w:r>
    </w:p>
    <w:tbl>
      <w:tblPr>
        <w:tblW w:w="308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366"/>
      </w:tblGrid>
      <w:tr w:rsidR="00FC350E" w:rsidRPr="00B34140">
        <w:trPr>
          <w:trHeight w:val="294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F65A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420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Öyküleyici Anlatım</w:t>
            </w:r>
          </w:p>
        </w:tc>
      </w:tr>
      <w:tr w:rsidR="00FC350E" w:rsidRPr="00B34140">
        <w:trPr>
          <w:trHeight w:val="279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F65A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Betimleyici Anlatım</w:t>
            </w:r>
          </w:p>
        </w:tc>
      </w:tr>
      <w:tr w:rsidR="00FC350E" w:rsidRPr="00B34140">
        <w:trPr>
          <w:trHeight w:val="294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F65A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Tartışmacı Anlatım</w:t>
            </w:r>
          </w:p>
        </w:tc>
      </w:tr>
      <w:tr w:rsidR="00FC350E" w:rsidRPr="00B34140">
        <w:trPr>
          <w:trHeight w:val="279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9F65A4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9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Açıklayıcı Anlatım</w:t>
            </w:r>
          </w:p>
          <w:p w:rsidR="00FC350E" w:rsidRPr="00996A8E" w:rsidRDefault="00FC350E" w:rsidP="009F65A4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B34140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pict>
                <v:shape id="Resim 292" o:spid="_x0000_i1028" type="#_x0000_t75" alt="http://www.bilgicik.com/wp-content/soru-210.png" style="width:213.75pt;height:186pt;visibility:visible">
                  <v:imagedata r:id="rId19" o:title=""/>
                </v:shape>
              </w:pict>
            </w:r>
            <w:r w:rsidRPr="009F65A4">
              <w:rPr>
                <w:rFonts w:ascii="Comic Sans MS" w:hAnsi="Comic Sans MS" w:cs="Comic Sans MS"/>
                <w:sz w:val="20"/>
                <w:szCs w:val="20"/>
                <w:lang w:eastAsia="tr-TR"/>
              </w:rPr>
              <w:br/>
            </w:r>
          </w:p>
          <w:p w:rsidR="00FC350E" w:rsidRPr="009F65A4" w:rsidRDefault="00FC350E" w:rsidP="009F65A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30) Dizelerinde dile getirilen duygular aşağıdakilerden hangisidir?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2351"/>
            </w:tblGrid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9F65A4" w:rsidRDefault="00FC350E" w:rsidP="009F65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761CBA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Birlik - iyimserlik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9F65A4" w:rsidRDefault="00FC350E" w:rsidP="009F65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761CBA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Kaygı - Pişmanlık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9F65A4" w:rsidRDefault="00FC350E" w:rsidP="009F65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761CBA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Yalnızlık - Özlem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9F65A4" w:rsidRDefault="00FC350E" w:rsidP="009F65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761CBA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42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Karamsarlık - Sitem</w:t>
                  </w:r>
                </w:p>
              </w:tc>
            </w:tr>
          </w:tbl>
          <w:p w:rsidR="00FC350E" w:rsidRPr="00846E32" w:rsidRDefault="00FC350E" w:rsidP="00846E3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</w:tbl>
    <w:p w:rsidR="00FC350E" w:rsidRPr="00996A8E" w:rsidRDefault="00FC350E" w:rsidP="00FC6390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996A8E">
        <w:rPr>
          <w:rFonts w:ascii="Comic Sans MS" w:hAnsi="Comic Sans MS" w:cs="Comic Sans MS"/>
          <w:b/>
          <w:bCs/>
          <w:sz w:val="20"/>
          <w:szCs w:val="20"/>
          <w:lang w:eastAsia="tr-TR"/>
        </w:rPr>
        <w:t>31) Aşağıdaki cümlelerin hangisinde anlamca çelişen sözcükler bir arada kullanılmıştır?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919"/>
        <w:gridCol w:w="78"/>
        <w:gridCol w:w="95"/>
      </w:tblGrid>
      <w:tr w:rsidR="00FC350E" w:rsidRPr="00B34140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FC639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  <w:p w:rsidR="00FC350E" w:rsidRPr="00996A8E" w:rsidRDefault="00FC350E" w:rsidP="00F027A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Galiba o da bizimle gelmek istiyor.</w:t>
            </w:r>
          </w:p>
        </w:tc>
      </w:tr>
      <w:tr w:rsidR="00FC350E" w:rsidRPr="00B34140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F027A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Sanırım o bugün kitap okumamış.</w:t>
            </w:r>
          </w:p>
        </w:tc>
      </w:tr>
      <w:tr w:rsidR="00FC350E" w:rsidRPr="00B34140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F027A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>Şüphesiz o da bu yarışmada birinci olabilir.</w:t>
            </w:r>
          </w:p>
        </w:tc>
      </w:tr>
      <w:tr w:rsidR="00FC350E" w:rsidRPr="00B34140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FC350E" w:rsidRPr="00996A8E" w:rsidRDefault="00FC350E" w:rsidP="00F027A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426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sz w:val="20"/>
                <w:szCs w:val="20"/>
                <w:lang w:eastAsia="tr-TR"/>
              </w:rPr>
              <w:t xml:space="preserve">Mutlaka o çocuğu da buraya çağırmalısınız. </w:t>
            </w: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C350E" w:rsidRPr="00996A8E" w:rsidRDefault="00FC350E" w:rsidP="00FC639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  <w:p w:rsidR="00FC350E" w:rsidRPr="00F027A4" w:rsidRDefault="00FC350E" w:rsidP="00F027A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996A8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32) Aşağıdaki cümlelerden hangisinde dolaylı tümleç eksikliğinden kaynaklanan anlatım bozukluğu vardır?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4827"/>
            </w:tblGrid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F027A4" w:rsidRDefault="00FC350E" w:rsidP="00F027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F027A4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Günlerden pazartesi, aylardan eylül ve hayatında yaşadığı en mutsuz andı.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F027A4" w:rsidRDefault="00FC350E" w:rsidP="00F027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F027A4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Irmağın suları tüm ovayı sulamaya yetiyordu.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F027A4" w:rsidRDefault="00FC350E" w:rsidP="00F027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F027A4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Sabah erkenden evden çıktı, hâlâ dönmedi.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F027A4" w:rsidRDefault="00FC350E" w:rsidP="00F027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F027A4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5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En zor yapabildiğim iş şiir yazmaktır</w:t>
                  </w:r>
                </w:p>
              </w:tc>
            </w:tr>
          </w:tbl>
          <w:p w:rsidR="00FC350E" w:rsidRPr="00996A8E" w:rsidRDefault="00FC350E" w:rsidP="00FC639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FC350E" w:rsidRPr="00996A8E" w:rsidRDefault="00FC350E" w:rsidP="00FC639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C350E" w:rsidRPr="00996A8E" w:rsidRDefault="00FC350E" w:rsidP="00FC639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B34140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pict>
                <v:shape id="Resim 24" o:spid="_x0000_i1029" type="#_x0000_t75" alt="http://www.bilgicik.com/wp-content/soru-123.jpg" style="width:182.25pt;height:81.75pt;visibility:visible">
                  <v:imagedata r:id="rId20" o:title=""/>
                </v:shape>
              </w:pict>
            </w:r>
          </w:p>
          <w:p w:rsidR="00FC350E" w:rsidRPr="00F027A4" w:rsidRDefault="00FC350E" w:rsidP="00F027A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F027A4">
              <w:rPr>
                <w:rFonts w:ascii="Comic Sans MS" w:hAnsi="Comic Sans MS" w:cs="Comic Sans MS"/>
                <w:sz w:val="20"/>
                <w:szCs w:val="20"/>
                <w:lang w:eastAsia="tr-TR"/>
              </w:rPr>
              <w:br/>
            </w:r>
            <w:r w:rsidRPr="00996A8E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33) Bu cümledeki anlatım bozukluğunun sebebi aşağıdakilerden hangisidir?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95"/>
              <w:gridCol w:w="3633"/>
            </w:tblGrid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F027A4" w:rsidRDefault="00FC350E" w:rsidP="00F027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F027A4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Anlamca çelişen sözcük kullanmak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F027A4" w:rsidRDefault="00FC350E" w:rsidP="00F027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F027A4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Tümleç eksikliği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F027A4" w:rsidRDefault="00FC350E" w:rsidP="00F027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F027A4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Gereksiz sözcük kullanma</w:t>
                  </w:r>
                </w:p>
              </w:tc>
            </w:tr>
            <w:tr w:rsidR="00FC350E" w:rsidRPr="00B3414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C350E" w:rsidRPr="00F027A4" w:rsidRDefault="00FC350E" w:rsidP="00F027A4">
                  <w:pPr>
                    <w:spacing w:after="0" w:line="240" w:lineRule="auto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FC350E" w:rsidRPr="00996A8E" w:rsidRDefault="00FC350E" w:rsidP="00F027A4">
                  <w:pPr>
                    <w:pStyle w:val="ListParagraph"/>
                    <w:numPr>
                      <w:ilvl w:val="0"/>
                      <w:numId w:val="36"/>
                    </w:numPr>
                    <w:spacing w:after="0" w:line="240" w:lineRule="auto"/>
                    <w:ind w:left="456"/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</w:pPr>
                  <w:r w:rsidRPr="00996A8E">
                    <w:rPr>
                      <w:rFonts w:ascii="Comic Sans MS" w:hAnsi="Comic Sans MS" w:cs="Comic Sans MS"/>
                      <w:sz w:val="20"/>
                      <w:szCs w:val="20"/>
                      <w:lang w:eastAsia="tr-TR"/>
                    </w:rPr>
                    <w:t>Mantık hatası</w:t>
                  </w:r>
                </w:p>
              </w:tc>
            </w:tr>
          </w:tbl>
          <w:p w:rsidR="00FC350E" w:rsidRPr="00996A8E" w:rsidRDefault="00FC350E" w:rsidP="00FC639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  <w:tbl>
            <w:tblPr>
              <w:tblpPr w:leftFromText="141" w:rightFromText="141" w:vertAnchor="text" w:tblpY="23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60"/>
              <w:gridCol w:w="767"/>
              <w:gridCol w:w="695"/>
              <w:gridCol w:w="839"/>
            </w:tblGrid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Soru Nu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Cevap </w:t>
                  </w: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Soru Nu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Cevap </w:t>
                  </w: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rPr>
                <w:gridAfter w:val="2"/>
                <w:wAfter w:w="1534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59" type="#_x0000_t202" style="position:absolute;margin-left:35.25pt;margin-top:2.7pt;width:141.75pt;height:39.75pt;z-index:251672576;visibility:visible;mso-position-horizontal-relative:text;mso-position-vertical-relative:text">
                        <v:textbox>
                          <w:txbxContent>
                            <w:p w:rsidR="00FC350E" w:rsidRPr="00996A8E" w:rsidRDefault="00FC350E" w:rsidP="00996A8E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 w:rsidRPr="00996A8E"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KAZIM ÇETİN</w:t>
                              </w:r>
                            </w:p>
                            <w:p w:rsidR="00FC350E" w:rsidRPr="00996A8E" w:rsidRDefault="00FC350E" w:rsidP="00996A8E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 w:rsidRPr="00996A8E"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TÜRKÇE ÖĞRETMENİ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  <w:tr w:rsidR="00FC350E" w:rsidRPr="00B34140">
              <w:trPr>
                <w:gridAfter w:val="2"/>
                <w:wAfter w:w="1534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FC350E" w:rsidRPr="00B34140">
              <w:trPr>
                <w:gridAfter w:val="2"/>
                <w:wAfter w:w="1534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B341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350E" w:rsidRPr="00B34140" w:rsidRDefault="00FC350E" w:rsidP="00B34140">
                  <w:pPr>
                    <w:pStyle w:val="ListParagraph"/>
                    <w:spacing w:after="0" w:line="240" w:lineRule="auto"/>
                    <w:ind w:left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FC350E" w:rsidRPr="00996A8E" w:rsidRDefault="00FC350E" w:rsidP="00FC639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  <w:r w:rsidRPr="00B34140">
              <w:rPr>
                <w:rFonts w:ascii="Comic Sans MS" w:hAnsi="Comic Sans MS" w:cs="Comic Sans MS"/>
                <w:noProof/>
                <w:sz w:val="20"/>
                <w:szCs w:val="20"/>
                <w:lang w:eastAsia="tr-TR"/>
              </w:rPr>
              <w:pict>
                <v:shape id="Resim 295" o:spid="_x0000_i1030" type="#_x0000_t75" style="width:89.25pt;height:119.25pt;visibility:visible">
                  <v:imagedata r:id="rId13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FC350E" w:rsidRPr="00996A8E" w:rsidRDefault="00FC350E" w:rsidP="00FC6390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</w:tbl>
    <w:p w:rsidR="00FC350E" w:rsidRPr="00996A8E" w:rsidRDefault="00FC350E" w:rsidP="0021040C">
      <w:pPr>
        <w:spacing w:after="0"/>
        <w:ind w:left="-76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996A8E" w:rsidRDefault="00FC350E" w:rsidP="006D1884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p w:rsidR="00FC350E" w:rsidRPr="00846E32" w:rsidRDefault="00FC350E" w:rsidP="00846E32">
      <w:pPr>
        <w:spacing w:after="0" w:line="240" w:lineRule="auto"/>
        <w:rPr>
          <w:rFonts w:ascii="Maiandra GD" w:hAnsi="Maiandra GD" w:cs="Maiandra GD"/>
          <w:sz w:val="20"/>
          <w:szCs w:val="20"/>
          <w:lang w:eastAsia="tr-TR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0"/>
      </w:tblGrid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846E32" w:rsidRDefault="00FC350E" w:rsidP="00846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C350E" w:rsidRPr="00B34140">
        <w:trPr>
          <w:tblCellSpacing w:w="15" w:type="dxa"/>
        </w:trPr>
        <w:tc>
          <w:tcPr>
            <w:tcW w:w="0" w:type="auto"/>
            <w:vAlign w:val="center"/>
          </w:tcPr>
          <w:p w:rsidR="00FC350E" w:rsidRPr="00846E32" w:rsidRDefault="00FC350E" w:rsidP="00846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FC350E" w:rsidRPr="00996A8E" w:rsidRDefault="00FC350E" w:rsidP="006D1884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</w:rPr>
      </w:pPr>
    </w:p>
    <w:sectPr w:rsidR="00FC350E" w:rsidRPr="00996A8E" w:rsidSect="00AE3F41">
      <w:pgSz w:w="11906" w:h="16838"/>
      <w:pgMar w:top="284" w:right="566" w:bottom="426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50E" w:rsidRDefault="00FC350E" w:rsidP="00831FF4">
      <w:pPr>
        <w:spacing w:after="0" w:line="240" w:lineRule="auto"/>
      </w:pPr>
      <w:r>
        <w:separator/>
      </w:r>
    </w:p>
  </w:endnote>
  <w:endnote w:type="continuationSeparator" w:id="1">
    <w:p w:rsidR="00FC350E" w:rsidRDefault="00FC350E" w:rsidP="00831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50E" w:rsidRDefault="00FC350E" w:rsidP="00831FF4">
      <w:pPr>
        <w:spacing w:after="0" w:line="240" w:lineRule="auto"/>
      </w:pPr>
      <w:r>
        <w:separator/>
      </w:r>
    </w:p>
  </w:footnote>
  <w:footnote w:type="continuationSeparator" w:id="1">
    <w:p w:rsidR="00FC350E" w:rsidRDefault="00FC350E" w:rsidP="00831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1C38"/>
    <w:multiLevelType w:val="hybridMultilevel"/>
    <w:tmpl w:val="E626E6B4"/>
    <w:lvl w:ilvl="0" w:tplc="A43AC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00827"/>
    <w:multiLevelType w:val="hybridMultilevel"/>
    <w:tmpl w:val="EAAECB9E"/>
    <w:lvl w:ilvl="0" w:tplc="2E5A7C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4E25DD"/>
    <w:multiLevelType w:val="hybridMultilevel"/>
    <w:tmpl w:val="BD66968A"/>
    <w:lvl w:ilvl="0" w:tplc="C51676C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0335D5"/>
    <w:multiLevelType w:val="hybridMultilevel"/>
    <w:tmpl w:val="EC74BFA4"/>
    <w:lvl w:ilvl="0" w:tplc="AA8C465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04E25"/>
    <w:multiLevelType w:val="hybridMultilevel"/>
    <w:tmpl w:val="3162FF90"/>
    <w:lvl w:ilvl="0" w:tplc="ED8EF4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F21BB"/>
    <w:multiLevelType w:val="hybridMultilevel"/>
    <w:tmpl w:val="A968A7C8"/>
    <w:lvl w:ilvl="0" w:tplc="3E3A8E2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62C4FA7"/>
    <w:multiLevelType w:val="hybridMultilevel"/>
    <w:tmpl w:val="6B6EC116"/>
    <w:lvl w:ilvl="0" w:tplc="6D96A70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8340AC"/>
    <w:multiLevelType w:val="hybridMultilevel"/>
    <w:tmpl w:val="1BB0B790"/>
    <w:lvl w:ilvl="0" w:tplc="9BF6A3D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7C5"/>
    <w:multiLevelType w:val="hybridMultilevel"/>
    <w:tmpl w:val="EB047C6E"/>
    <w:lvl w:ilvl="0" w:tplc="F3DE2F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63992"/>
    <w:multiLevelType w:val="hybridMultilevel"/>
    <w:tmpl w:val="A9E8C55A"/>
    <w:lvl w:ilvl="0" w:tplc="B87889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16F1C"/>
    <w:multiLevelType w:val="hybridMultilevel"/>
    <w:tmpl w:val="4C40BAAA"/>
    <w:lvl w:ilvl="0" w:tplc="B93CE44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37510"/>
    <w:multiLevelType w:val="hybridMultilevel"/>
    <w:tmpl w:val="20B29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50941"/>
    <w:multiLevelType w:val="hybridMultilevel"/>
    <w:tmpl w:val="BE7299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F7725"/>
    <w:multiLevelType w:val="hybridMultilevel"/>
    <w:tmpl w:val="29E47C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51BFB"/>
    <w:multiLevelType w:val="hybridMultilevel"/>
    <w:tmpl w:val="5D2002D4"/>
    <w:lvl w:ilvl="0" w:tplc="DF80B51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65D55B3"/>
    <w:multiLevelType w:val="hybridMultilevel"/>
    <w:tmpl w:val="FD80AE8A"/>
    <w:lvl w:ilvl="0" w:tplc="70DE4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AD4251B"/>
    <w:multiLevelType w:val="hybridMultilevel"/>
    <w:tmpl w:val="17F0B7D4"/>
    <w:lvl w:ilvl="0" w:tplc="B6D8F3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F3432"/>
    <w:multiLevelType w:val="hybridMultilevel"/>
    <w:tmpl w:val="89EE0E02"/>
    <w:lvl w:ilvl="0" w:tplc="BAA830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6C474E"/>
    <w:multiLevelType w:val="hybridMultilevel"/>
    <w:tmpl w:val="36525062"/>
    <w:lvl w:ilvl="0" w:tplc="506A6FE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6A27AED"/>
    <w:multiLevelType w:val="hybridMultilevel"/>
    <w:tmpl w:val="C5EEE7A8"/>
    <w:lvl w:ilvl="0" w:tplc="C9A8B9BE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B17F4A"/>
    <w:multiLevelType w:val="hybridMultilevel"/>
    <w:tmpl w:val="C8A0560C"/>
    <w:lvl w:ilvl="0" w:tplc="D03C0E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970152E"/>
    <w:multiLevelType w:val="hybridMultilevel"/>
    <w:tmpl w:val="2B4420B8"/>
    <w:lvl w:ilvl="0" w:tplc="779280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541E7"/>
    <w:multiLevelType w:val="hybridMultilevel"/>
    <w:tmpl w:val="EFBC905C"/>
    <w:lvl w:ilvl="0" w:tplc="9424A6A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E2931A7"/>
    <w:multiLevelType w:val="hybridMultilevel"/>
    <w:tmpl w:val="13FC154E"/>
    <w:lvl w:ilvl="0" w:tplc="177099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1A3758"/>
    <w:multiLevelType w:val="hybridMultilevel"/>
    <w:tmpl w:val="A7143164"/>
    <w:lvl w:ilvl="0" w:tplc="82128F8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57C38C9"/>
    <w:multiLevelType w:val="hybridMultilevel"/>
    <w:tmpl w:val="EB720BB2"/>
    <w:lvl w:ilvl="0" w:tplc="2AA8C7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DA59A4"/>
    <w:multiLevelType w:val="hybridMultilevel"/>
    <w:tmpl w:val="85D238FA"/>
    <w:lvl w:ilvl="0" w:tplc="47BED07A">
      <w:start w:val="1"/>
      <w:numFmt w:val="upperLetter"/>
      <w:lvlText w:val="%1)"/>
      <w:lvlJc w:val="left"/>
      <w:pPr>
        <w:ind w:left="28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04" w:hanging="360"/>
      </w:pPr>
    </w:lvl>
    <w:lvl w:ilvl="2" w:tplc="041F001B">
      <w:start w:val="1"/>
      <w:numFmt w:val="lowerRoman"/>
      <w:lvlText w:val="%3."/>
      <w:lvlJc w:val="right"/>
      <w:pPr>
        <w:ind w:left="1724" w:hanging="180"/>
      </w:pPr>
    </w:lvl>
    <w:lvl w:ilvl="3" w:tplc="041F000F">
      <w:start w:val="1"/>
      <w:numFmt w:val="decimal"/>
      <w:lvlText w:val="%4."/>
      <w:lvlJc w:val="left"/>
      <w:pPr>
        <w:ind w:left="2444" w:hanging="360"/>
      </w:pPr>
    </w:lvl>
    <w:lvl w:ilvl="4" w:tplc="041F0019">
      <w:start w:val="1"/>
      <w:numFmt w:val="lowerLetter"/>
      <w:lvlText w:val="%5."/>
      <w:lvlJc w:val="left"/>
      <w:pPr>
        <w:ind w:left="3164" w:hanging="360"/>
      </w:pPr>
    </w:lvl>
    <w:lvl w:ilvl="5" w:tplc="041F001B">
      <w:start w:val="1"/>
      <w:numFmt w:val="lowerRoman"/>
      <w:lvlText w:val="%6."/>
      <w:lvlJc w:val="right"/>
      <w:pPr>
        <w:ind w:left="3884" w:hanging="180"/>
      </w:pPr>
    </w:lvl>
    <w:lvl w:ilvl="6" w:tplc="041F000F">
      <w:start w:val="1"/>
      <w:numFmt w:val="decimal"/>
      <w:lvlText w:val="%7."/>
      <w:lvlJc w:val="left"/>
      <w:pPr>
        <w:ind w:left="4604" w:hanging="360"/>
      </w:pPr>
    </w:lvl>
    <w:lvl w:ilvl="7" w:tplc="041F0019">
      <w:start w:val="1"/>
      <w:numFmt w:val="lowerLetter"/>
      <w:lvlText w:val="%8."/>
      <w:lvlJc w:val="left"/>
      <w:pPr>
        <w:ind w:left="5324" w:hanging="360"/>
      </w:pPr>
    </w:lvl>
    <w:lvl w:ilvl="8" w:tplc="041F001B">
      <w:start w:val="1"/>
      <w:numFmt w:val="lowerRoman"/>
      <w:lvlText w:val="%9."/>
      <w:lvlJc w:val="right"/>
      <w:pPr>
        <w:ind w:left="6044" w:hanging="180"/>
      </w:pPr>
    </w:lvl>
  </w:abstractNum>
  <w:abstractNum w:abstractNumId="27">
    <w:nsid w:val="5E0E7701"/>
    <w:multiLevelType w:val="hybridMultilevel"/>
    <w:tmpl w:val="6E121208"/>
    <w:lvl w:ilvl="0" w:tplc="18468C50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287807"/>
    <w:multiLevelType w:val="hybridMultilevel"/>
    <w:tmpl w:val="3C4ED54E"/>
    <w:lvl w:ilvl="0" w:tplc="D30E723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F325971"/>
    <w:multiLevelType w:val="hybridMultilevel"/>
    <w:tmpl w:val="58CC0996"/>
    <w:lvl w:ilvl="0" w:tplc="A4C6D4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10A76CB"/>
    <w:multiLevelType w:val="hybridMultilevel"/>
    <w:tmpl w:val="ACF6C592"/>
    <w:lvl w:ilvl="0" w:tplc="2FC8751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4B121F8"/>
    <w:multiLevelType w:val="hybridMultilevel"/>
    <w:tmpl w:val="A0E62552"/>
    <w:lvl w:ilvl="0" w:tplc="2D30E5F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BA38CD"/>
    <w:multiLevelType w:val="hybridMultilevel"/>
    <w:tmpl w:val="127EB728"/>
    <w:lvl w:ilvl="0" w:tplc="1F8A4C60">
      <w:start w:val="4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C362BE6"/>
    <w:multiLevelType w:val="hybridMultilevel"/>
    <w:tmpl w:val="002E3582"/>
    <w:lvl w:ilvl="0" w:tplc="2626D47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DB451E8"/>
    <w:multiLevelType w:val="hybridMultilevel"/>
    <w:tmpl w:val="DACA0C86"/>
    <w:lvl w:ilvl="0" w:tplc="BAD63448">
      <w:start w:val="1"/>
      <w:numFmt w:val="upperLetter"/>
      <w:lvlText w:val="%1)"/>
      <w:lvlJc w:val="left"/>
      <w:pPr>
        <w:ind w:left="28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04" w:hanging="360"/>
      </w:pPr>
    </w:lvl>
    <w:lvl w:ilvl="2" w:tplc="041F001B">
      <w:start w:val="1"/>
      <w:numFmt w:val="lowerRoman"/>
      <w:lvlText w:val="%3."/>
      <w:lvlJc w:val="right"/>
      <w:pPr>
        <w:ind w:left="1724" w:hanging="180"/>
      </w:pPr>
    </w:lvl>
    <w:lvl w:ilvl="3" w:tplc="041F000F">
      <w:start w:val="1"/>
      <w:numFmt w:val="decimal"/>
      <w:lvlText w:val="%4."/>
      <w:lvlJc w:val="left"/>
      <w:pPr>
        <w:ind w:left="2444" w:hanging="360"/>
      </w:pPr>
    </w:lvl>
    <w:lvl w:ilvl="4" w:tplc="041F0019">
      <w:start w:val="1"/>
      <w:numFmt w:val="lowerLetter"/>
      <w:lvlText w:val="%5."/>
      <w:lvlJc w:val="left"/>
      <w:pPr>
        <w:ind w:left="3164" w:hanging="360"/>
      </w:pPr>
    </w:lvl>
    <w:lvl w:ilvl="5" w:tplc="041F001B">
      <w:start w:val="1"/>
      <w:numFmt w:val="lowerRoman"/>
      <w:lvlText w:val="%6."/>
      <w:lvlJc w:val="right"/>
      <w:pPr>
        <w:ind w:left="3884" w:hanging="180"/>
      </w:pPr>
    </w:lvl>
    <w:lvl w:ilvl="6" w:tplc="041F000F">
      <w:start w:val="1"/>
      <w:numFmt w:val="decimal"/>
      <w:lvlText w:val="%7."/>
      <w:lvlJc w:val="left"/>
      <w:pPr>
        <w:ind w:left="4604" w:hanging="360"/>
      </w:pPr>
    </w:lvl>
    <w:lvl w:ilvl="7" w:tplc="041F0019">
      <w:start w:val="1"/>
      <w:numFmt w:val="lowerLetter"/>
      <w:lvlText w:val="%8."/>
      <w:lvlJc w:val="left"/>
      <w:pPr>
        <w:ind w:left="5324" w:hanging="360"/>
      </w:pPr>
    </w:lvl>
    <w:lvl w:ilvl="8" w:tplc="041F001B">
      <w:start w:val="1"/>
      <w:numFmt w:val="lowerRoman"/>
      <w:lvlText w:val="%9."/>
      <w:lvlJc w:val="right"/>
      <w:pPr>
        <w:ind w:left="6044" w:hanging="180"/>
      </w:pPr>
    </w:lvl>
  </w:abstractNum>
  <w:abstractNum w:abstractNumId="35">
    <w:nsid w:val="6E58744B"/>
    <w:multiLevelType w:val="hybridMultilevel"/>
    <w:tmpl w:val="C4CEAC4A"/>
    <w:lvl w:ilvl="0" w:tplc="27CC063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0C2E31"/>
    <w:multiLevelType w:val="hybridMultilevel"/>
    <w:tmpl w:val="E3363C0A"/>
    <w:lvl w:ilvl="0" w:tplc="90CC6C4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11171BC"/>
    <w:multiLevelType w:val="hybridMultilevel"/>
    <w:tmpl w:val="948401E0"/>
    <w:lvl w:ilvl="0" w:tplc="3FBED2D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3804430"/>
    <w:multiLevelType w:val="hybridMultilevel"/>
    <w:tmpl w:val="98F8FB3A"/>
    <w:lvl w:ilvl="0" w:tplc="AACCEE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7"/>
  </w:num>
  <w:num w:numId="4">
    <w:abstractNumId w:val="13"/>
  </w:num>
  <w:num w:numId="5">
    <w:abstractNumId w:val="19"/>
  </w:num>
  <w:num w:numId="6">
    <w:abstractNumId w:val="29"/>
  </w:num>
  <w:num w:numId="7">
    <w:abstractNumId w:val="32"/>
  </w:num>
  <w:num w:numId="8">
    <w:abstractNumId w:val="26"/>
  </w:num>
  <w:num w:numId="9">
    <w:abstractNumId w:val="18"/>
  </w:num>
  <w:num w:numId="10">
    <w:abstractNumId w:val="34"/>
  </w:num>
  <w:num w:numId="11">
    <w:abstractNumId w:val="37"/>
  </w:num>
  <w:num w:numId="12">
    <w:abstractNumId w:val="24"/>
  </w:num>
  <w:num w:numId="13">
    <w:abstractNumId w:val="2"/>
  </w:num>
  <w:num w:numId="14">
    <w:abstractNumId w:val="28"/>
  </w:num>
  <w:num w:numId="15">
    <w:abstractNumId w:val="1"/>
  </w:num>
  <w:num w:numId="16">
    <w:abstractNumId w:val="15"/>
  </w:num>
  <w:num w:numId="17">
    <w:abstractNumId w:val="30"/>
  </w:num>
  <w:num w:numId="18">
    <w:abstractNumId w:val="33"/>
  </w:num>
  <w:num w:numId="19">
    <w:abstractNumId w:val="14"/>
  </w:num>
  <w:num w:numId="20">
    <w:abstractNumId w:val="20"/>
  </w:num>
  <w:num w:numId="21">
    <w:abstractNumId w:val="36"/>
  </w:num>
  <w:num w:numId="22">
    <w:abstractNumId w:val="0"/>
  </w:num>
  <w:num w:numId="23">
    <w:abstractNumId w:val="6"/>
  </w:num>
  <w:num w:numId="24">
    <w:abstractNumId w:val="5"/>
  </w:num>
  <w:num w:numId="25">
    <w:abstractNumId w:val="22"/>
  </w:num>
  <w:num w:numId="26">
    <w:abstractNumId w:val="31"/>
  </w:num>
  <w:num w:numId="27">
    <w:abstractNumId w:val="10"/>
  </w:num>
  <w:num w:numId="28">
    <w:abstractNumId w:val="35"/>
  </w:num>
  <w:num w:numId="29">
    <w:abstractNumId w:val="4"/>
  </w:num>
  <w:num w:numId="30">
    <w:abstractNumId w:val="7"/>
  </w:num>
  <w:num w:numId="31">
    <w:abstractNumId w:val="9"/>
  </w:num>
  <w:num w:numId="32">
    <w:abstractNumId w:val="17"/>
  </w:num>
  <w:num w:numId="33">
    <w:abstractNumId w:val="23"/>
  </w:num>
  <w:num w:numId="34">
    <w:abstractNumId w:val="16"/>
  </w:num>
  <w:num w:numId="35">
    <w:abstractNumId w:val="25"/>
  </w:num>
  <w:num w:numId="36">
    <w:abstractNumId w:val="3"/>
  </w:num>
  <w:num w:numId="37">
    <w:abstractNumId w:val="21"/>
  </w:num>
  <w:num w:numId="38">
    <w:abstractNumId w:val="38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480"/>
    <w:rsid w:val="00046CD1"/>
    <w:rsid w:val="000C2B84"/>
    <w:rsid w:val="000D2EDF"/>
    <w:rsid w:val="00157297"/>
    <w:rsid w:val="00181872"/>
    <w:rsid w:val="001B0A60"/>
    <w:rsid w:val="001E20EA"/>
    <w:rsid w:val="0021040C"/>
    <w:rsid w:val="00261D06"/>
    <w:rsid w:val="002E6BFD"/>
    <w:rsid w:val="0030353A"/>
    <w:rsid w:val="00344D7C"/>
    <w:rsid w:val="0036645F"/>
    <w:rsid w:val="003F22D7"/>
    <w:rsid w:val="00447DA2"/>
    <w:rsid w:val="004E079C"/>
    <w:rsid w:val="004F068E"/>
    <w:rsid w:val="004F7ED0"/>
    <w:rsid w:val="00570A60"/>
    <w:rsid w:val="006D1884"/>
    <w:rsid w:val="006D6BCB"/>
    <w:rsid w:val="00761CBA"/>
    <w:rsid w:val="00766775"/>
    <w:rsid w:val="00775B6A"/>
    <w:rsid w:val="007E76A4"/>
    <w:rsid w:val="00831FF4"/>
    <w:rsid w:val="00846E32"/>
    <w:rsid w:val="008E5480"/>
    <w:rsid w:val="008E6F1A"/>
    <w:rsid w:val="0096338D"/>
    <w:rsid w:val="00970B04"/>
    <w:rsid w:val="00996A8E"/>
    <w:rsid w:val="009E38B8"/>
    <w:rsid w:val="009E5AD4"/>
    <w:rsid w:val="009F65A4"/>
    <w:rsid w:val="00AA5C49"/>
    <w:rsid w:val="00AE3F41"/>
    <w:rsid w:val="00B103D5"/>
    <w:rsid w:val="00B306D4"/>
    <w:rsid w:val="00B34140"/>
    <w:rsid w:val="00B6494F"/>
    <w:rsid w:val="00B72D91"/>
    <w:rsid w:val="00BF147B"/>
    <w:rsid w:val="00BF371B"/>
    <w:rsid w:val="00C002A8"/>
    <w:rsid w:val="00D200D8"/>
    <w:rsid w:val="00D47C1B"/>
    <w:rsid w:val="00DB0922"/>
    <w:rsid w:val="00DD4683"/>
    <w:rsid w:val="00E053C2"/>
    <w:rsid w:val="00E255DA"/>
    <w:rsid w:val="00E34CE7"/>
    <w:rsid w:val="00E84039"/>
    <w:rsid w:val="00E85E26"/>
    <w:rsid w:val="00F027A4"/>
    <w:rsid w:val="00F65730"/>
    <w:rsid w:val="00FC350E"/>
    <w:rsid w:val="00FC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CE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306D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F0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06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E5AD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5">
    <w:name w:val="Light List Accent 5"/>
    <w:basedOn w:val="TableNormal"/>
    <w:uiPriority w:val="99"/>
    <w:rsid w:val="00E053C2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Header">
    <w:name w:val="header"/>
    <w:basedOn w:val="Normal"/>
    <w:link w:val="HeaderChar"/>
    <w:uiPriority w:val="99"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31FF4"/>
  </w:style>
  <w:style w:type="paragraph" w:styleId="Footer">
    <w:name w:val="footer"/>
    <w:basedOn w:val="Normal"/>
    <w:link w:val="FooterChar"/>
    <w:uiPriority w:val="99"/>
    <w:rsid w:val="00831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31FF4"/>
  </w:style>
  <w:style w:type="paragraph" w:styleId="Caption">
    <w:name w:val="caption"/>
    <w:basedOn w:val="Normal"/>
    <w:next w:val="Normal"/>
    <w:uiPriority w:val="99"/>
    <w:qFormat/>
    <w:rsid w:val="00831FF4"/>
    <w:pPr>
      <w:spacing w:line="240" w:lineRule="auto"/>
    </w:pPr>
    <w:rPr>
      <w:b/>
      <w:bCs/>
      <w:color w:val="4F81BD"/>
      <w:sz w:val="18"/>
      <w:szCs w:val="18"/>
    </w:rPr>
  </w:style>
  <w:style w:type="table" w:styleId="LightGrid-Accent5">
    <w:name w:val="Light Grid Accent 5"/>
    <w:basedOn w:val="TableNormal"/>
    <w:uiPriority w:val="99"/>
    <w:rsid w:val="00E84039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MediumShading1-Accent5">
    <w:name w:val="Medium Shading 1 Accent 5"/>
    <w:basedOn w:val="TableNormal"/>
    <w:uiPriority w:val="99"/>
    <w:rsid w:val="00DD4683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mtqquestiontext">
    <w:name w:val="mtq_question_text"/>
    <w:basedOn w:val="DefaultParagraphFont"/>
    <w:uiPriority w:val="99"/>
    <w:rsid w:val="00181872"/>
  </w:style>
  <w:style w:type="character" w:styleId="Strong">
    <w:name w:val="Strong"/>
    <w:basedOn w:val="DefaultParagraphFont"/>
    <w:uiPriority w:val="99"/>
    <w:qFormat/>
    <w:rsid w:val="00181872"/>
    <w:rPr>
      <w:b/>
      <w:bCs/>
    </w:rPr>
  </w:style>
  <w:style w:type="character" w:customStyle="1" w:styleId="mtqanswertext">
    <w:name w:val="mtq_answer_text"/>
    <w:basedOn w:val="DefaultParagraphFont"/>
    <w:uiPriority w:val="99"/>
    <w:rsid w:val="00181872"/>
  </w:style>
  <w:style w:type="character" w:styleId="Hyperlink">
    <w:name w:val="Hyperlink"/>
    <w:basedOn w:val="DefaultParagraphFont"/>
    <w:uiPriority w:val="99"/>
    <w:rsid w:val="003664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20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2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2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2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20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2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0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2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2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2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1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2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0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2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2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1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2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2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2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1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02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1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1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01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372</TotalTime>
  <Pages>5</Pages>
  <Words>1375</Words>
  <Characters>7842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ÇETİN</dc:creator>
  <cp:keywords/>
  <dc:description/>
  <cp:lastModifiedBy>eda</cp:lastModifiedBy>
  <cp:revision>18</cp:revision>
  <dcterms:created xsi:type="dcterms:W3CDTF">2012-04-24T19:35:00Z</dcterms:created>
  <dcterms:modified xsi:type="dcterms:W3CDTF">2013-05-10T16:16:00Z</dcterms:modified>
</cp:coreProperties>
</file>