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963" w:rsidRDefault="006A3963" w:rsidP="0055667B">
      <w:pPr>
        <w:spacing w:after="0"/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margin-left:99pt;margin-top:2.7pt;width:358.5pt;height:1in;z-index:251658240;visibility:visible" adj="-2543,15885">
            <v:textbox>
              <w:txbxContent>
                <w:p w:rsidR="006A3963" w:rsidRPr="00993F78" w:rsidRDefault="006A3963" w:rsidP="0055667B">
                  <w:pPr>
                    <w:rPr>
                      <w:sz w:val="18"/>
                      <w:szCs w:val="18"/>
                    </w:rPr>
                  </w:pPr>
                  <w:r w:rsidRPr="00993F78">
                    <w:rPr>
                      <w:sz w:val="18"/>
                      <w:szCs w:val="18"/>
                    </w:rPr>
                    <w:t>3 Mart 1924’te Tevhid-i Tedrisat Kanunu kabul edilmiştir. Böylece çağdaş eğitimin temelleri atılmıştır. Zamanla medreseler kapatılmış ve bu kurumların yerine devletin denetiminde din adamı yetiştiren çağdaş okullar açılmıştır. Böylece………………………………………………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hyperlink r:id="rId5" w:history="1">
                    <w:r>
                      <w:rPr>
                        <w:rStyle w:val="Hyperlink"/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www.sorubak.com</w:t>
                    </w:r>
                  </w:hyperlink>
                </w:p>
              </w:txbxContent>
            </v:textbox>
          </v:shape>
        </w:pict>
      </w:r>
    </w:p>
    <w:p w:rsidR="006A3963" w:rsidRPr="0055667B" w:rsidRDefault="006A3963" w:rsidP="0055667B">
      <w:pPr>
        <w:spacing w:after="0"/>
        <w:rPr>
          <w:rFonts w:ascii="Times New Roman" w:hAnsi="Times New Roman" w:cs="Times New Roman"/>
          <w:b/>
          <w:bCs/>
        </w:rPr>
      </w:pPr>
      <w:r w:rsidRPr="0055667B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-)</w:t>
      </w:r>
      <w:r w:rsidRPr="00670F18">
        <w:rPr>
          <w:rFonts w:ascii="Times New Roman" w:hAnsi="Times New Roman" w:cs="Times New Roman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cizgi_film_tweety_resimleri" style="width:60pt;height:75pt;visibility:visible">
            <v:imagedata r:id="rId6" o:title=""/>
          </v:shape>
        </w:pict>
      </w:r>
      <w:r w:rsidRPr="0055667B">
        <w:rPr>
          <w:rFonts w:ascii="Times New Roman" w:hAnsi="Times New Roman" w:cs="Times New Roman"/>
          <w:b/>
          <w:bCs/>
        </w:rPr>
        <w:t>Twiti, anlattığı konunun akışını bozmamak için konuşmasına aşağıdakilerden hangisi ile devam etmelidir?</w:t>
      </w:r>
    </w:p>
    <w:p w:rsidR="006A3963" w:rsidRPr="0055667B" w:rsidRDefault="006A3963" w:rsidP="0055667B">
      <w:pPr>
        <w:spacing w:after="0"/>
        <w:rPr>
          <w:rFonts w:ascii="Times New Roman" w:hAnsi="Times New Roman" w:cs="Times New Roman"/>
        </w:rPr>
      </w:pPr>
      <w:r w:rsidRPr="0055667B">
        <w:rPr>
          <w:rFonts w:ascii="Times New Roman" w:hAnsi="Times New Roman" w:cs="Times New Roman"/>
        </w:rPr>
        <w:t>A. Siyasi, sosyal ve ekonomik alanlarda köklü değişiklikler yapılmıştır.</w:t>
      </w:r>
    </w:p>
    <w:p w:rsidR="006A3963" w:rsidRPr="0055667B" w:rsidRDefault="006A3963" w:rsidP="0055667B">
      <w:pPr>
        <w:spacing w:after="0"/>
        <w:rPr>
          <w:rFonts w:ascii="Times New Roman" w:hAnsi="Times New Roman" w:cs="Times New Roman"/>
        </w:rPr>
      </w:pPr>
      <w:r w:rsidRPr="0055667B">
        <w:rPr>
          <w:rFonts w:ascii="Times New Roman" w:hAnsi="Times New Roman" w:cs="Times New Roman"/>
        </w:rPr>
        <w:t>B. Laik eğitim alanında önemli bir adım atılmıştır.</w:t>
      </w:r>
    </w:p>
    <w:p w:rsidR="006A3963" w:rsidRPr="0055667B" w:rsidRDefault="006A3963" w:rsidP="0055667B">
      <w:pPr>
        <w:spacing w:after="0"/>
        <w:rPr>
          <w:rFonts w:ascii="Times New Roman" w:hAnsi="Times New Roman" w:cs="Times New Roman"/>
        </w:rPr>
      </w:pPr>
      <w:r w:rsidRPr="0055667B">
        <w:rPr>
          <w:rFonts w:ascii="Times New Roman" w:hAnsi="Times New Roman" w:cs="Times New Roman"/>
        </w:rPr>
        <w:t>C. Yeni Türk harflerinin yaygınlaştırılması sağlanmıştır.</w:t>
      </w:r>
    </w:p>
    <w:p w:rsidR="006A3963" w:rsidRDefault="006A3963" w:rsidP="0055667B">
      <w:pPr>
        <w:spacing w:after="0"/>
        <w:rPr>
          <w:rFonts w:ascii="Times New Roman" w:hAnsi="Times New Roman" w:cs="Times New Roman"/>
        </w:rPr>
      </w:pPr>
      <w:r w:rsidRPr="0055667B">
        <w:rPr>
          <w:rFonts w:ascii="Times New Roman" w:hAnsi="Times New Roman" w:cs="Times New Roman"/>
        </w:rPr>
        <w:t>D. Milliyetçilik anlayışının benimsenmesi hedeflenmiştir.</w:t>
      </w:r>
    </w:p>
    <w:p w:rsidR="006A3963" w:rsidRPr="00A76E12" w:rsidRDefault="006A3963" w:rsidP="00A76E12">
      <w:pPr>
        <w:spacing w:after="0"/>
        <w:rPr>
          <w:rFonts w:ascii="Times New Roman" w:hAnsi="Times New Roman" w:cs="Times New Roman"/>
        </w:rPr>
      </w:pPr>
      <w:r w:rsidRPr="00A76E12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</w:rPr>
        <w:t>-)</w:t>
      </w:r>
    </w:p>
    <w:p w:rsidR="006A3963" w:rsidRPr="00A76E12" w:rsidRDefault="006A3963" w:rsidP="00A76E1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76E12">
        <w:rPr>
          <w:rFonts w:ascii="Times New Roman" w:hAnsi="Times New Roman" w:cs="Times New Roman"/>
        </w:rPr>
        <w:t>Terakkiperver Cumhuriyet Fırkası’nın kurulması – Şeyh Sait İsyanı’nın çıkması</w:t>
      </w:r>
    </w:p>
    <w:p w:rsidR="006A3963" w:rsidRPr="00A76E12" w:rsidRDefault="006A3963" w:rsidP="00A76E1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76E12">
        <w:rPr>
          <w:rFonts w:ascii="Times New Roman" w:hAnsi="Times New Roman" w:cs="Times New Roman"/>
        </w:rPr>
        <w:t>Serbest Cumhuriyet Fırkası’nın kurulması – Menemen Olayı’nın yaşanması</w:t>
      </w:r>
    </w:p>
    <w:p w:rsidR="006A3963" w:rsidRPr="00A76E12" w:rsidRDefault="006A3963" w:rsidP="00A76E12">
      <w:pPr>
        <w:spacing w:after="0"/>
        <w:rPr>
          <w:rFonts w:ascii="Times New Roman" w:hAnsi="Times New Roman" w:cs="Times New Roman"/>
          <w:b/>
          <w:bCs/>
        </w:rPr>
      </w:pPr>
      <w:r w:rsidRPr="00A76E12">
        <w:rPr>
          <w:rFonts w:ascii="Times New Roman" w:hAnsi="Times New Roman" w:cs="Times New Roman"/>
          <w:b/>
          <w:bCs/>
        </w:rPr>
        <w:t>Verilen gelişmeler aşağıdakilerden hangisini kanıtlamaktadır?</w:t>
      </w:r>
    </w:p>
    <w:p w:rsidR="006A3963" w:rsidRPr="00A76E12" w:rsidRDefault="006A3963" w:rsidP="00A76E12">
      <w:pPr>
        <w:spacing w:after="0"/>
        <w:rPr>
          <w:rFonts w:ascii="Times New Roman" w:hAnsi="Times New Roman" w:cs="Times New Roman"/>
        </w:rPr>
      </w:pPr>
      <w:r w:rsidRPr="00A76E12">
        <w:rPr>
          <w:rFonts w:ascii="Times New Roman" w:hAnsi="Times New Roman" w:cs="Times New Roman"/>
        </w:rPr>
        <w:t>A. Halkın çok partili hayatı benimsediğini</w:t>
      </w:r>
      <w:r w:rsidRPr="00A76E12">
        <w:rPr>
          <w:rFonts w:ascii="Times New Roman" w:hAnsi="Times New Roman" w:cs="Times New Roman"/>
        </w:rPr>
        <w:tab/>
      </w:r>
      <w:r w:rsidRPr="00A76E12">
        <w:rPr>
          <w:rFonts w:ascii="Times New Roman" w:hAnsi="Times New Roman" w:cs="Times New Roman"/>
        </w:rPr>
        <w:tab/>
      </w:r>
      <w:r w:rsidRPr="00A76E12">
        <w:rPr>
          <w:rFonts w:ascii="Times New Roman" w:hAnsi="Times New Roman" w:cs="Times New Roman"/>
        </w:rPr>
        <w:tab/>
      </w:r>
    </w:p>
    <w:p w:rsidR="006A3963" w:rsidRPr="00A76E12" w:rsidRDefault="006A3963" w:rsidP="00A76E12">
      <w:pPr>
        <w:spacing w:after="0"/>
        <w:rPr>
          <w:rFonts w:ascii="Times New Roman" w:hAnsi="Times New Roman" w:cs="Times New Roman"/>
        </w:rPr>
      </w:pPr>
      <w:r w:rsidRPr="00A76E12">
        <w:rPr>
          <w:rFonts w:ascii="Times New Roman" w:hAnsi="Times New Roman" w:cs="Times New Roman"/>
        </w:rPr>
        <w:t>B. Türkiye’de demokrasi ortamının henüz oluşmadığını</w:t>
      </w:r>
    </w:p>
    <w:p w:rsidR="006A3963" w:rsidRPr="00A76E12" w:rsidRDefault="006A3963" w:rsidP="00A76E12">
      <w:pPr>
        <w:spacing w:after="0"/>
        <w:rPr>
          <w:rFonts w:ascii="Times New Roman" w:hAnsi="Times New Roman" w:cs="Times New Roman"/>
        </w:rPr>
      </w:pPr>
      <w:r w:rsidRPr="00A76E12">
        <w:rPr>
          <w:rFonts w:ascii="Times New Roman" w:hAnsi="Times New Roman" w:cs="Times New Roman"/>
        </w:rPr>
        <w:t>C. TBMM’nin ekonomik kalkınmayı sağlamak için tedbirler aldığını</w:t>
      </w:r>
    </w:p>
    <w:p w:rsidR="006A3963" w:rsidRDefault="006A3963" w:rsidP="00A76E12">
      <w:pPr>
        <w:spacing w:after="0"/>
        <w:rPr>
          <w:rFonts w:ascii="Times New Roman" w:hAnsi="Times New Roman" w:cs="Times New Roman"/>
        </w:rPr>
      </w:pPr>
      <w:r w:rsidRPr="00A76E12">
        <w:rPr>
          <w:rFonts w:ascii="Times New Roman" w:hAnsi="Times New Roman" w:cs="Times New Roman"/>
        </w:rPr>
        <w:t>D. Ulusal bağımsızlığın tam sağlanamadığını</w:t>
      </w:r>
    </w:p>
    <w:p w:rsidR="006A3963" w:rsidRPr="0047784E" w:rsidRDefault="006A3963" w:rsidP="00A76E12">
      <w:pPr>
        <w:spacing w:after="0"/>
        <w:jc w:val="both"/>
        <w:rPr>
          <w:rFonts w:ascii="Garamond" w:hAnsi="Garamond" w:cs="Garamond"/>
          <w:b/>
          <w:bCs/>
        </w:rPr>
      </w:pP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9" o:spid="_x0000_s1027" type="#_x0000_t97" style="position:absolute;left:0;text-align:left;margin-left:21.75pt;margin-top:3.1pt;width:370.5pt;height:79.5pt;z-index:251659264;visibility:visible;v-text-anchor:middle" adj="2457" filled="f" strokecolor="#be4b48">
            <v:shadow on="t" color="black" opacity="24903f" origin=",.5" offset="0,.55556mm"/>
            <v:textbox>
              <w:txbxContent>
                <w:p w:rsidR="006A3963" w:rsidRPr="00040EEB" w:rsidRDefault="006A3963" w:rsidP="00A76E12">
                  <w:pPr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  <w:u w:val="single"/>
                    </w:rPr>
                  </w:pPr>
                  <w:r w:rsidRPr="00040EEB">
                    <w:rPr>
                      <w:b/>
                      <w:bCs/>
                      <w:sz w:val="20"/>
                      <w:szCs w:val="20"/>
                      <w:u w:val="single"/>
                    </w:rPr>
                    <w:t>Tevhid-i Tedrisat Kanunu’yla</w:t>
                  </w:r>
                </w:p>
                <w:p w:rsidR="006A3963" w:rsidRPr="00040EEB" w:rsidRDefault="006A3963" w:rsidP="00A76E12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 w:rsidRPr="00040EEB">
                    <w:rPr>
                      <w:b/>
                      <w:bCs/>
                      <w:sz w:val="20"/>
                      <w:szCs w:val="20"/>
                    </w:rPr>
                    <w:t>Tüm okullar Milli Eğitim Bakanlığına bağlanmıştır.</w:t>
                  </w:r>
                </w:p>
                <w:p w:rsidR="006A3963" w:rsidRPr="00040EEB" w:rsidRDefault="006A3963" w:rsidP="00A76E12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 w:rsidRPr="00040EEB">
                    <w:rPr>
                      <w:b/>
                      <w:bCs/>
                      <w:sz w:val="20"/>
                      <w:szCs w:val="20"/>
                    </w:rPr>
                    <w:t>Eğitim programı çağdaşlaştırılmıştır.</w:t>
                  </w:r>
                </w:p>
                <w:p w:rsidR="006A3963" w:rsidRPr="00040EEB" w:rsidRDefault="006A3963" w:rsidP="00A76E12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 w:rsidRPr="00040EEB">
                    <w:rPr>
                      <w:b/>
                      <w:bCs/>
                      <w:sz w:val="20"/>
                      <w:szCs w:val="20"/>
                    </w:rPr>
                    <w:t>Eğitimin laikleştirilmesi yolunda önemli adımlar atılmıştır.</w:t>
                  </w:r>
                </w:p>
                <w:p w:rsidR="006A3963" w:rsidRPr="00040EEB" w:rsidRDefault="006A3963" w:rsidP="00A76E12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 w:rsidRPr="00040EEB">
                    <w:rPr>
                      <w:b/>
                      <w:bCs/>
                      <w:sz w:val="20"/>
                      <w:szCs w:val="20"/>
                    </w:rPr>
                    <w:t>………………………..</w:t>
                  </w:r>
                </w:p>
              </w:txbxContent>
            </v:textbox>
          </v:shape>
        </w:pict>
      </w:r>
      <w:r>
        <w:rPr>
          <w:rFonts w:ascii="Garamond" w:hAnsi="Garamond" w:cs="Garamond"/>
          <w:b/>
          <w:bCs/>
        </w:rPr>
        <w:t xml:space="preserve">3-) </w:t>
      </w:r>
    </w:p>
    <w:p w:rsidR="006A3963" w:rsidRDefault="006A3963" w:rsidP="00A76E12">
      <w:pPr>
        <w:spacing w:after="0"/>
        <w:jc w:val="both"/>
        <w:rPr>
          <w:rFonts w:ascii="Garamond" w:hAnsi="Garamond" w:cs="Garamond"/>
          <w:b/>
          <w:bCs/>
        </w:rPr>
      </w:pPr>
    </w:p>
    <w:p w:rsidR="006A3963" w:rsidRDefault="006A3963" w:rsidP="00A76E12">
      <w:pPr>
        <w:spacing w:after="0"/>
        <w:jc w:val="both"/>
        <w:rPr>
          <w:rFonts w:ascii="Garamond" w:hAnsi="Garamond" w:cs="Garamond"/>
          <w:b/>
          <w:bCs/>
        </w:rPr>
      </w:pPr>
    </w:p>
    <w:p w:rsidR="006A3963" w:rsidRDefault="006A3963" w:rsidP="00A76E12">
      <w:pPr>
        <w:spacing w:after="0"/>
        <w:jc w:val="both"/>
        <w:rPr>
          <w:rFonts w:ascii="Garamond" w:hAnsi="Garamond" w:cs="Garamond"/>
          <w:b/>
          <w:bCs/>
        </w:rPr>
      </w:pPr>
    </w:p>
    <w:p w:rsidR="006A3963" w:rsidRDefault="006A3963" w:rsidP="00A76E12">
      <w:pPr>
        <w:spacing w:after="0"/>
        <w:jc w:val="both"/>
        <w:rPr>
          <w:rFonts w:ascii="Garamond" w:hAnsi="Garamond" w:cs="Garamond"/>
          <w:b/>
          <w:bCs/>
        </w:rPr>
      </w:pPr>
    </w:p>
    <w:p w:rsidR="006A3963" w:rsidRDefault="006A3963" w:rsidP="00A76E12">
      <w:pPr>
        <w:spacing w:after="0"/>
        <w:jc w:val="both"/>
        <w:rPr>
          <w:rFonts w:ascii="Garamond" w:hAnsi="Garamond" w:cs="Garamond"/>
          <w:b/>
          <w:bCs/>
        </w:rPr>
      </w:pPr>
    </w:p>
    <w:p w:rsidR="006A3963" w:rsidRDefault="006A3963" w:rsidP="00A76E12">
      <w:pPr>
        <w:spacing w:after="0"/>
        <w:ind w:left="227" w:hanging="227"/>
        <w:rPr>
          <w:rFonts w:ascii="Garamond" w:hAnsi="Garamond" w:cs="Garamond"/>
          <w:b/>
          <w:bCs/>
        </w:rPr>
      </w:pPr>
      <w:r>
        <w:rPr>
          <w:rFonts w:ascii="Garamond" w:hAnsi="Garamond" w:cs="Garamond"/>
          <w:b/>
          <w:bCs/>
        </w:rPr>
        <w:tab/>
        <w:t>Yukarıda yazıda noktalı yere aşağıdakilerden hangisi yazılmalıdır?</w:t>
      </w:r>
    </w:p>
    <w:p w:rsidR="006A3963" w:rsidRPr="00963905" w:rsidRDefault="006A3963" w:rsidP="00A76E12">
      <w:pPr>
        <w:pStyle w:val="ListParagraph"/>
        <w:numPr>
          <w:ilvl w:val="0"/>
          <w:numId w:val="3"/>
        </w:numPr>
        <w:spacing w:after="0"/>
        <w:rPr>
          <w:rFonts w:ascii="Garamond" w:hAnsi="Garamond" w:cs="Garamond"/>
        </w:rPr>
      </w:pPr>
      <w:r w:rsidRPr="00963905">
        <w:rPr>
          <w:rFonts w:ascii="Garamond" w:hAnsi="Garamond" w:cs="Garamond"/>
        </w:rPr>
        <w:t>Medreseler ülke genelinde yaygınlaştırılmıştır.</w:t>
      </w:r>
    </w:p>
    <w:p w:rsidR="006A3963" w:rsidRPr="00963905" w:rsidRDefault="006A3963" w:rsidP="00A76E12">
      <w:pPr>
        <w:pStyle w:val="ListParagraph"/>
        <w:numPr>
          <w:ilvl w:val="0"/>
          <w:numId w:val="3"/>
        </w:numPr>
        <w:spacing w:after="0"/>
        <w:rPr>
          <w:rFonts w:ascii="Garamond" w:hAnsi="Garamond" w:cs="Garamond"/>
        </w:rPr>
      </w:pPr>
      <w:r w:rsidRPr="00963905">
        <w:rPr>
          <w:rFonts w:ascii="Garamond" w:hAnsi="Garamond" w:cs="Garamond"/>
        </w:rPr>
        <w:t>Yabancı okullar kapatılmıştır.</w:t>
      </w:r>
    </w:p>
    <w:p w:rsidR="006A3963" w:rsidRPr="00963905" w:rsidRDefault="006A3963" w:rsidP="00A76E12">
      <w:pPr>
        <w:pStyle w:val="ListParagraph"/>
        <w:numPr>
          <w:ilvl w:val="0"/>
          <w:numId w:val="3"/>
        </w:numPr>
        <w:spacing w:after="0"/>
        <w:rPr>
          <w:rFonts w:ascii="Garamond" w:hAnsi="Garamond" w:cs="Garamond"/>
        </w:rPr>
      </w:pPr>
      <w:r w:rsidRPr="00963905">
        <w:rPr>
          <w:rFonts w:ascii="Garamond" w:hAnsi="Garamond" w:cs="Garamond"/>
        </w:rPr>
        <w:t>Okullardaki farklı eğitim programından kaynaklanan kültür çatışmaları önlenmiştir.</w:t>
      </w:r>
    </w:p>
    <w:p w:rsidR="006A3963" w:rsidRDefault="006A3963" w:rsidP="00A76E12">
      <w:pPr>
        <w:pStyle w:val="ListParagraph"/>
        <w:numPr>
          <w:ilvl w:val="0"/>
          <w:numId w:val="3"/>
        </w:numPr>
        <w:spacing w:after="0"/>
        <w:rPr>
          <w:rFonts w:ascii="Garamond" w:hAnsi="Garamond" w:cs="Garamond"/>
        </w:rPr>
      </w:pPr>
      <w:r w:rsidRPr="00963905">
        <w:rPr>
          <w:rFonts w:ascii="Garamond" w:hAnsi="Garamond" w:cs="Garamond"/>
        </w:rPr>
        <w:t>Çağdaş eğitim veren yabancı okulların sayısı artırılmıştır.</w:t>
      </w:r>
    </w:p>
    <w:p w:rsidR="006A3963" w:rsidRDefault="006A3963" w:rsidP="00A76E12">
      <w:r>
        <w:rPr>
          <w:noProof/>
          <w:lang w:eastAsia="tr-TR"/>
        </w:rPr>
        <w:pict>
          <v:shape id="Köşeleri Yuvarlanmış Dikdörtgen Belirtme Çizgisi 8" o:spid="_x0000_s1028" type="#_x0000_t62" style="position:absolute;margin-left:131.25pt;margin-top:16.8pt;width:293.25pt;height:46.5pt;z-index:251660288;visibility:visible;v-text-anchor:middle" adj="-3768,12565" filled="f" strokecolor="#243f60" strokeweight="2pt">
            <v:textbox>
              <w:txbxContent>
                <w:p w:rsidR="006A3963" w:rsidRPr="00B555E8" w:rsidRDefault="006A3963" w:rsidP="00EF594E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B555E8">
                    <w:rPr>
                      <w:color w:val="000000"/>
                      <w:sz w:val="20"/>
                      <w:szCs w:val="20"/>
                    </w:rPr>
                    <w:t>Cumhuriyetimizin mimarı Atatürk’ün önderliğinde bizlere verilen haklar sayesinde toplumsal alanda rolümüz artmıştır.</w:t>
                  </w:r>
                </w:p>
              </w:txbxContent>
            </v:textbox>
          </v:shape>
        </w:pict>
      </w:r>
      <w:r w:rsidRPr="00A76E12">
        <w:rPr>
          <w:rFonts w:ascii="Garamond" w:hAnsi="Garamond" w:cs="Garamond"/>
          <w:b/>
          <w:bCs/>
        </w:rPr>
        <w:t>4-)</w:t>
      </w:r>
    </w:p>
    <w:p w:rsidR="006A3963" w:rsidRDefault="006A3963" w:rsidP="00A76E12">
      <w:pPr>
        <w:rPr>
          <w:b/>
          <w:bCs/>
        </w:rPr>
      </w:pPr>
      <w:r w:rsidRPr="00511927">
        <w:rPr>
          <w:b/>
          <w:bCs/>
        </w:rPr>
        <w:t>5.</w:t>
      </w:r>
      <w:r>
        <w:rPr>
          <w:noProof/>
          <w:lang w:eastAsia="tr-TR"/>
        </w:rPr>
        <w:pict>
          <v:shape id="Resim 3" o:spid="_x0000_i1026" type="#_x0000_t75" alt="Buzlar Prensesi" style="width:68.25pt;height:58.5pt;visibility:visible">
            <v:imagedata r:id="rId7" o:title=""/>
          </v:shape>
        </w:pict>
      </w:r>
      <w:r>
        <w:rPr>
          <w:b/>
          <w:bCs/>
        </w:rPr>
        <w:t>Verilen durumu sağlayan en önemli inkılâp aşağıdakilerden hangisidir?</w:t>
      </w:r>
    </w:p>
    <w:p w:rsidR="006A3963" w:rsidRPr="00914137" w:rsidRDefault="006A3963" w:rsidP="009A0CC0">
      <w:pPr>
        <w:spacing w:after="0"/>
        <w:rPr>
          <w:sz w:val="20"/>
          <w:szCs w:val="20"/>
        </w:rPr>
      </w:pPr>
      <w:r w:rsidRPr="00914137">
        <w:rPr>
          <w:sz w:val="20"/>
          <w:szCs w:val="20"/>
        </w:rPr>
        <w:t>A. Kapitülasyonların kaldırılması</w:t>
      </w:r>
      <w:r w:rsidRPr="00914137">
        <w:rPr>
          <w:sz w:val="20"/>
          <w:szCs w:val="20"/>
        </w:rPr>
        <w:tab/>
      </w:r>
      <w:r w:rsidRPr="00914137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14137">
        <w:rPr>
          <w:sz w:val="20"/>
          <w:szCs w:val="20"/>
        </w:rPr>
        <w:t>B. Soyadı Kanunu’nun kabulü</w:t>
      </w:r>
    </w:p>
    <w:p w:rsidR="006A3963" w:rsidRPr="00914137" w:rsidRDefault="006A3963" w:rsidP="009A0CC0">
      <w:pPr>
        <w:spacing w:after="0"/>
        <w:rPr>
          <w:sz w:val="20"/>
          <w:szCs w:val="20"/>
        </w:rPr>
      </w:pPr>
      <w:r w:rsidRPr="00914137">
        <w:rPr>
          <w:sz w:val="20"/>
          <w:szCs w:val="20"/>
        </w:rPr>
        <w:t>C. Medeni Kanun’un yürürlüğe girmesi</w:t>
      </w:r>
      <w:r w:rsidRPr="00914137">
        <w:rPr>
          <w:sz w:val="20"/>
          <w:szCs w:val="20"/>
        </w:rPr>
        <w:tab/>
      </w:r>
      <w:r w:rsidRPr="00914137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14137">
        <w:rPr>
          <w:sz w:val="20"/>
          <w:szCs w:val="20"/>
        </w:rPr>
        <w:t>D. Laik hukuk düzenine geçilmesi</w:t>
      </w:r>
    </w:p>
    <w:p w:rsidR="006A3963" w:rsidRPr="006B4BEC" w:rsidRDefault="006A3963" w:rsidP="009A0CC0">
      <w:pPr>
        <w:spacing w:after="0"/>
        <w:ind w:left="227" w:hanging="227"/>
        <w:jc w:val="both"/>
        <w:rPr>
          <w:rFonts w:ascii="Garamond" w:hAnsi="Garamond" w:cs="Garamond"/>
        </w:rPr>
      </w:pPr>
      <w:r w:rsidRPr="009A0CC0">
        <w:rPr>
          <w:b/>
          <w:bCs/>
        </w:rPr>
        <w:t>6)</w:t>
      </w:r>
      <w:r w:rsidRPr="006B4BEC">
        <w:rPr>
          <w:rFonts w:ascii="Garamond" w:hAnsi="Garamond" w:cs="Garamond"/>
        </w:rPr>
        <w:t>Lozan Barış Konferansı’nda Türkiye’yi, Dış İşleri Bakanı İsmet Paşa’nın başkanlığında 21 kişilik heyet temsil etti. Türk heyetinin amacı Misak-ı Milli’den ödün vermemekti. Öncelikle Doğu Anadolu’da bir Ermeni devletinin kurulması asla kabul edilmeyecekti.</w:t>
      </w:r>
    </w:p>
    <w:p w:rsidR="006A3963" w:rsidRPr="00570B60" w:rsidRDefault="006A3963" w:rsidP="009A0CC0">
      <w:pPr>
        <w:spacing w:after="0"/>
        <w:ind w:left="227" w:hanging="227"/>
        <w:jc w:val="both"/>
        <w:rPr>
          <w:rFonts w:ascii="Garamond" w:hAnsi="Garamond" w:cs="Garamond"/>
          <w:b/>
          <w:bCs/>
        </w:rPr>
      </w:pPr>
      <w:r>
        <w:rPr>
          <w:rFonts w:ascii="Garamond" w:hAnsi="Garamond" w:cs="Garamond"/>
          <w:b/>
          <w:bCs/>
        </w:rPr>
        <w:t>Buna göre, aşağıdaki yargılardan hangisine ulaşılabilir?</w:t>
      </w:r>
    </w:p>
    <w:p w:rsidR="006A3963" w:rsidRPr="00F22D37" w:rsidRDefault="006A3963" w:rsidP="009A0CC0">
      <w:pPr>
        <w:pStyle w:val="ListParagraph"/>
        <w:numPr>
          <w:ilvl w:val="0"/>
          <w:numId w:val="4"/>
        </w:numPr>
        <w:spacing w:after="0"/>
        <w:jc w:val="both"/>
        <w:rPr>
          <w:rFonts w:ascii="Garamond" w:hAnsi="Garamond" w:cs="Garamond"/>
        </w:rPr>
      </w:pPr>
      <w:r w:rsidRPr="00F22D37">
        <w:rPr>
          <w:rFonts w:ascii="Garamond" w:hAnsi="Garamond" w:cs="Garamond"/>
        </w:rPr>
        <w:t>Egemenliğin sağlanmasında dış yardımlar alınacaktı.</w:t>
      </w:r>
    </w:p>
    <w:p w:rsidR="006A3963" w:rsidRPr="00F22D37" w:rsidRDefault="006A3963" w:rsidP="009A0CC0">
      <w:pPr>
        <w:pStyle w:val="ListParagraph"/>
        <w:numPr>
          <w:ilvl w:val="0"/>
          <w:numId w:val="4"/>
        </w:numPr>
        <w:spacing w:after="0"/>
        <w:jc w:val="both"/>
        <w:rPr>
          <w:rFonts w:ascii="Garamond" w:hAnsi="Garamond" w:cs="Garamond"/>
        </w:rPr>
      </w:pPr>
      <w:r w:rsidRPr="00F22D37">
        <w:rPr>
          <w:rFonts w:ascii="Garamond" w:hAnsi="Garamond" w:cs="Garamond"/>
        </w:rPr>
        <w:t>Toprak bütünlüğünden taviz verilmeyecek bağımsızlık korunacaktı.</w:t>
      </w:r>
    </w:p>
    <w:p w:rsidR="006A3963" w:rsidRPr="00F22D37" w:rsidRDefault="006A3963" w:rsidP="009A0CC0">
      <w:pPr>
        <w:pStyle w:val="ListParagraph"/>
        <w:numPr>
          <w:ilvl w:val="0"/>
          <w:numId w:val="4"/>
        </w:numPr>
        <w:spacing w:after="0"/>
        <w:jc w:val="both"/>
        <w:rPr>
          <w:rFonts w:ascii="Garamond" w:hAnsi="Garamond" w:cs="Garamond"/>
        </w:rPr>
      </w:pPr>
      <w:r w:rsidRPr="00F22D37">
        <w:rPr>
          <w:rFonts w:ascii="Garamond" w:hAnsi="Garamond" w:cs="Garamond"/>
        </w:rPr>
        <w:t>Ülkedeki güvenlik, düzenli ordu tarafından sağlanacaktı.</w:t>
      </w:r>
    </w:p>
    <w:p w:rsidR="006A3963" w:rsidRPr="00F22D37" w:rsidRDefault="006A3963" w:rsidP="009A0CC0">
      <w:pPr>
        <w:pStyle w:val="ListParagraph"/>
        <w:numPr>
          <w:ilvl w:val="0"/>
          <w:numId w:val="4"/>
        </w:numPr>
        <w:spacing w:after="0"/>
        <w:jc w:val="both"/>
        <w:rPr>
          <w:rFonts w:ascii="Garamond" w:hAnsi="Garamond" w:cs="Garamond"/>
        </w:rPr>
      </w:pPr>
      <w:r w:rsidRPr="00F22D37">
        <w:rPr>
          <w:rFonts w:ascii="Garamond" w:hAnsi="Garamond" w:cs="Garamond"/>
        </w:rPr>
        <w:t>Türk heyeti Rauf Orbay başkanlığında toplanacaktı.</w:t>
      </w:r>
    </w:p>
    <w:p w:rsidR="006A3963" w:rsidRPr="009A0CC0" w:rsidRDefault="006A3963" w:rsidP="009A0CC0">
      <w:pPr>
        <w:spacing w:after="0"/>
        <w:rPr>
          <w:b/>
          <w:bCs/>
        </w:rPr>
      </w:pPr>
    </w:p>
    <w:p w:rsidR="006A3963" w:rsidRPr="00A76E12" w:rsidRDefault="006A3963" w:rsidP="00A76E12">
      <w:pPr>
        <w:spacing w:after="0"/>
        <w:rPr>
          <w:rFonts w:ascii="Garamond" w:hAnsi="Garamond" w:cs="Garamond"/>
        </w:rPr>
      </w:pPr>
    </w:p>
    <w:p w:rsidR="006A3963" w:rsidRDefault="006A3963" w:rsidP="00A76E12">
      <w:pPr>
        <w:spacing w:after="0"/>
        <w:rPr>
          <w:rFonts w:ascii="Garamond" w:hAnsi="Garamond" w:cs="Garamond"/>
        </w:rPr>
      </w:pPr>
    </w:p>
    <w:p w:rsidR="006A3963" w:rsidRPr="00840E88" w:rsidRDefault="006A3963" w:rsidP="00A76E12">
      <w:pPr>
        <w:spacing w:after="0"/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1" o:spid="_x0000_s1029" type="#_x0000_t106" style="position:absolute;margin-left:117pt;margin-top:-18pt;width:405pt;height:78pt;z-index:251661312;visibility:visible;v-text-anchor:middle" adj="-1768,14303" filled="f" strokecolor="#243f60" strokeweight="2pt">
            <v:textbox>
              <w:txbxContent>
                <w:p w:rsidR="006A3963" w:rsidRPr="00993F78" w:rsidRDefault="006A3963" w:rsidP="00840E88">
                  <w:pP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993F78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Medeniyim diyen Türkiye’nin gerçekten medeni halkı, baştan aşağıya dış görünüşü ile de medeni ve olgun</w:t>
                  </w:r>
                  <w:r w:rsidRPr="00993F78">
                    <w:rPr>
                      <w:b/>
                      <w:bCs/>
                      <w:i/>
                      <w:iCs/>
                      <w:color w:val="000000"/>
                    </w:rPr>
                    <w:t xml:space="preserve"> </w:t>
                  </w:r>
                  <w:r w:rsidRPr="00993F78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insanlar olduğunu göstermelidir</w:t>
                  </w:r>
                </w:p>
              </w:txbxContent>
            </v:textbox>
          </v:shape>
        </w:pict>
      </w:r>
      <w:r w:rsidRPr="00840E88">
        <w:rPr>
          <w:rFonts w:ascii="Times New Roman" w:hAnsi="Times New Roman" w:cs="Times New Roman"/>
          <w:b/>
          <w:bCs/>
        </w:rPr>
        <w:t>7-)</w:t>
      </w:r>
      <w:r w:rsidRPr="00670F18">
        <w:rPr>
          <w:rFonts w:ascii="Times New Roman" w:hAnsi="Times New Roman" w:cs="Times New Roman"/>
          <w:b/>
          <w:bCs/>
          <w:noProof/>
          <w:lang w:eastAsia="tr-TR"/>
        </w:rPr>
        <w:pict>
          <v:shape id="Resim 10" o:spid="_x0000_i1027" type="#_x0000_t75" style="width:46.5pt;height:57pt;visibility:visible">
            <v:imagedata r:id="rId8" o:title=""/>
          </v:shape>
        </w:pict>
      </w:r>
    </w:p>
    <w:p w:rsidR="006A3963" w:rsidRDefault="006A3963" w:rsidP="0055667B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Atatürk bu düşünceleriyle aşağıdaki inkılâplardan hangisinin gerekliliğini vurgulamıştır?</w:t>
      </w:r>
    </w:p>
    <w:p w:rsidR="006A3963" w:rsidRDefault="006A3963" w:rsidP="00A004FD">
      <w:pPr>
        <w:spacing w:after="0"/>
        <w:rPr>
          <w:rFonts w:ascii="Times New Roman" w:hAnsi="Times New Roman" w:cs="Times New Roman"/>
        </w:rPr>
      </w:pPr>
      <w:r w:rsidRPr="00A004FD">
        <w:rPr>
          <w:rFonts w:ascii="Times New Roman" w:hAnsi="Times New Roman" w:cs="Times New Roman"/>
        </w:rPr>
        <w:t>A.Medeni Kanunun kabul edilmesini</w:t>
      </w:r>
      <w:r w:rsidRPr="00A004FD">
        <w:rPr>
          <w:rFonts w:ascii="Times New Roman" w:hAnsi="Times New Roman" w:cs="Times New Roman"/>
        </w:rPr>
        <w:tab/>
      </w:r>
      <w:r w:rsidRPr="00A004FD">
        <w:rPr>
          <w:rFonts w:ascii="Times New Roman" w:hAnsi="Times New Roman" w:cs="Times New Roman"/>
        </w:rPr>
        <w:tab/>
        <w:t>B. Erkan-Harbiye Umumiye Vekâletinin kaldırılmasını</w:t>
      </w:r>
    </w:p>
    <w:p w:rsidR="006A3963" w:rsidRDefault="006A3963" w:rsidP="00A004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Kılık kıyafette değişiklik yapılmasını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D. Halifeliğin kaldırılmasını</w:t>
      </w:r>
    </w:p>
    <w:p w:rsidR="006A3963" w:rsidRDefault="006A3963" w:rsidP="00A004FD">
      <w:pPr>
        <w:spacing w:after="0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Köşeleri Yuvarlanmış Dikdörtgen Belirtme Çizgisi 13" o:spid="_x0000_s1030" type="#_x0000_t62" style="position:absolute;margin-left:109.5pt;margin-top:3.1pt;width:413.25pt;height:54pt;z-index:251662336;visibility:visible;v-text-anchor:middle" adj="-1853,12340" filled="f" strokecolor="#243f60" strokeweight="2pt">
            <v:textbox>
              <w:txbxContent>
                <w:p w:rsidR="006A3963" w:rsidRPr="00B555E8" w:rsidRDefault="006A3963" w:rsidP="00FD12A4">
                  <w:pPr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B555E8">
                    <w:rPr>
                      <w:i/>
                      <w:iCs/>
                      <w:color w:val="000000"/>
                      <w:sz w:val="18"/>
                      <w:szCs w:val="18"/>
                    </w:rPr>
                    <w:t>Efendiler! Biliniz ki Türkiye Cumhuriyeti şeyhler, dervişler, müritler, mensuplar memleketi olamaz; en doğru, en hakiki yol medeniyet yoludur. Medeniyetin emir ve isteklerini yapmak, insan olmak için yeterlidir.</w:t>
                  </w:r>
                </w:p>
              </w:txbxContent>
            </v:textbox>
          </v:shape>
        </w:pict>
      </w:r>
    </w:p>
    <w:p w:rsidR="006A3963" w:rsidRPr="00A004FD" w:rsidRDefault="006A3963" w:rsidP="00A004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8-) </w:t>
      </w:r>
      <w:r w:rsidRPr="00670F18">
        <w:rPr>
          <w:rFonts w:ascii="Times New Roman" w:hAnsi="Times New Roman" w:cs="Times New Roman"/>
          <w:noProof/>
          <w:lang w:eastAsia="tr-TR"/>
        </w:rPr>
        <w:pict>
          <v:shape id="Resim 12" o:spid="_x0000_i1028" type="#_x0000_t75" style="width:56.25pt;height:40.5pt;visibility:visible">
            <v:imagedata r:id="rId9" o:title=""/>
          </v:shape>
        </w:pict>
      </w:r>
    </w:p>
    <w:p w:rsidR="006A3963" w:rsidRPr="008562DA" w:rsidRDefault="006A3963" w:rsidP="00A004FD">
      <w:pPr>
        <w:spacing w:after="0"/>
        <w:ind w:left="360"/>
        <w:rPr>
          <w:rFonts w:ascii="Times New Roman" w:hAnsi="Times New Roman" w:cs="Times New Roman"/>
          <w:b/>
          <w:bCs/>
          <w:sz w:val="20"/>
          <w:szCs w:val="20"/>
        </w:rPr>
      </w:pPr>
      <w:r w:rsidRPr="008562DA">
        <w:rPr>
          <w:rFonts w:ascii="Times New Roman" w:hAnsi="Times New Roman" w:cs="Times New Roman"/>
          <w:b/>
          <w:bCs/>
          <w:sz w:val="20"/>
          <w:szCs w:val="20"/>
        </w:rPr>
        <w:t xml:space="preserve">Atatürk’ün yukarıdaki sözünden yola çıkarak hayal ettiği Türk toplumunu aşağıdaki seçeneklerden hangisi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en iyi </w:t>
      </w:r>
      <w:r w:rsidRPr="008562DA">
        <w:rPr>
          <w:rFonts w:ascii="Times New Roman" w:hAnsi="Times New Roman" w:cs="Times New Roman"/>
          <w:b/>
          <w:bCs/>
          <w:sz w:val="20"/>
          <w:szCs w:val="20"/>
        </w:rPr>
        <w:t>açıklamaktadır?</w:t>
      </w:r>
    </w:p>
    <w:p w:rsidR="006A3963" w:rsidRPr="008562DA" w:rsidRDefault="006A3963" w:rsidP="00A004F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A. Tutucu, hurafelere inanan ilkel bir toplum</w:t>
      </w:r>
      <w:r w:rsidRPr="008562DA">
        <w:rPr>
          <w:rFonts w:ascii="Times New Roman" w:hAnsi="Times New Roman" w:cs="Times New Roman"/>
          <w:sz w:val="20"/>
          <w:szCs w:val="20"/>
        </w:rPr>
        <w:tab/>
      </w:r>
      <w:r w:rsidRPr="008562DA">
        <w:rPr>
          <w:rFonts w:ascii="Times New Roman" w:hAnsi="Times New Roman" w:cs="Times New Roman"/>
          <w:sz w:val="20"/>
          <w:szCs w:val="20"/>
        </w:rPr>
        <w:tab/>
      </w:r>
    </w:p>
    <w:p w:rsidR="006A3963" w:rsidRPr="008562DA" w:rsidRDefault="006A3963" w:rsidP="00A004F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B. Karşılaştığı her sorunu kader ile yorumlayan toplum</w:t>
      </w:r>
    </w:p>
    <w:p w:rsidR="006A3963" w:rsidRPr="008562DA" w:rsidRDefault="006A3963" w:rsidP="00A004F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C. Sorunları bilimin sonuçları ve tarihin yapraklarından çıkardığı derslerle çözen bir toplum</w:t>
      </w:r>
    </w:p>
    <w:p w:rsidR="006A3963" w:rsidRPr="008562DA" w:rsidRDefault="006A3963" w:rsidP="00A004F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D. Sorunlarını başka milletlerin</w:t>
      </w:r>
      <w:r>
        <w:rPr>
          <w:rFonts w:ascii="Times New Roman" w:hAnsi="Times New Roman" w:cs="Times New Roman"/>
          <w:sz w:val="20"/>
          <w:szCs w:val="20"/>
        </w:rPr>
        <w:t xml:space="preserve"> veya uluslararası örgütlerin</w:t>
      </w:r>
      <w:r w:rsidRPr="008562DA">
        <w:rPr>
          <w:rFonts w:ascii="Times New Roman" w:hAnsi="Times New Roman" w:cs="Times New Roman"/>
          <w:sz w:val="20"/>
          <w:szCs w:val="20"/>
        </w:rPr>
        <w:t xml:space="preserve"> çözmesini arzulayan bir toplum</w:t>
      </w:r>
    </w:p>
    <w:p w:rsidR="006A3963" w:rsidRPr="008562DA" w:rsidRDefault="006A3963" w:rsidP="001D41BD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 xml:space="preserve">9.) </w:t>
      </w:r>
      <w:r w:rsidRPr="008562DA">
        <w:rPr>
          <w:rFonts w:ascii="Times New Roman" w:hAnsi="Times New Roman" w:cs="Times New Roman"/>
          <w:b/>
          <w:bCs/>
          <w:sz w:val="20"/>
          <w:szCs w:val="20"/>
        </w:rPr>
        <w:t xml:space="preserve">Halifeliğin kaldırılmasının Türk toplumu açısından </w:t>
      </w:r>
      <w:r w:rsidRPr="008562DA">
        <w:rPr>
          <w:rFonts w:ascii="Times New Roman" w:hAnsi="Times New Roman" w:cs="Times New Roman"/>
          <w:b/>
          <w:bCs/>
          <w:sz w:val="20"/>
          <w:szCs w:val="20"/>
          <w:u w:val="single"/>
        </w:rPr>
        <w:t>en önemli</w:t>
      </w:r>
      <w:r w:rsidRPr="008562DA">
        <w:rPr>
          <w:rFonts w:ascii="Times New Roman" w:hAnsi="Times New Roman" w:cs="Times New Roman"/>
          <w:b/>
          <w:bCs/>
          <w:sz w:val="20"/>
          <w:szCs w:val="20"/>
        </w:rPr>
        <w:t xml:space="preserve"> sonucu aşağıdakilerden hangisidir?</w:t>
      </w:r>
    </w:p>
    <w:p w:rsidR="006A3963" w:rsidRPr="008562DA" w:rsidRDefault="006A3963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A. Türkiye’nin laikleşmesinin önündeki en önemli engel ortadan kaldırılmıştır</w:t>
      </w:r>
    </w:p>
    <w:p w:rsidR="006A3963" w:rsidRPr="008562DA" w:rsidRDefault="006A3963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B. İslam dünyasındaki halifelik tartışmaları sona ermiştir.</w:t>
      </w:r>
    </w:p>
    <w:p w:rsidR="006A3963" w:rsidRPr="008562DA" w:rsidRDefault="006A3963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C. Cumhuriyet düşmanlarının halifelik makamını kullanmaları engellenmiştir.</w:t>
      </w:r>
    </w:p>
    <w:p w:rsidR="006A3963" w:rsidRPr="008562DA" w:rsidRDefault="006A3963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D. Milli egemenlik biraz daha güçlenmiştir.</w:t>
      </w:r>
    </w:p>
    <w:p w:rsidR="006A3963" w:rsidRPr="008562DA" w:rsidRDefault="006A3963" w:rsidP="001D41BD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8562DA">
        <w:rPr>
          <w:rFonts w:ascii="Times New Roman" w:hAnsi="Times New Roman" w:cs="Times New Roman"/>
          <w:b/>
          <w:bCs/>
          <w:sz w:val="20"/>
          <w:szCs w:val="20"/>
        </w:rPr>
        <w:t xml:space="preserve">10-)Cumhuriyetin ilanı ile aşağıdaki sorunlardan hangisi hiçbir zaman </w:t>
      </w:r>
      <w:r w:rsidRPr="008562DA">
        <w:rPr>
          <w:rFonts w:ascii="Times New Roman" w:hAnsi="Times New Roman" w:cs="Times New Roman"/>
          <w:b/>
          <w:bCs/>
          <w:sz w:val="20"/>
          <w:szCs w:val="20"/>
          <w:u w:val="single"/>
        </w:rPr>
        <w:t>ortadan kalkmamıştır</w:t>
      </w:r>
      <w:r w:rsidRPr="008562DA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:rsidR="006A3963" w:rsidRPr="008562DA" w:rsidRDefault="006A3963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A. Devletin ismi meselesi</w:t>
      </w:r>
      <w:r w:rsidRPr="008562DA">
        <w:rPr>
          <w:rFonts w:ascii="Times New Roman" w:hAnsi="Times New Roman" w:cs="Times New Roman"/>
          <w:sz w:val="20"/>
          <w:szCs w:val="20"/>
        </w:rPr>
        <w:tab/>
      </w:r>
      <w:r w:rsidRPr="008562DA">
        <w:rPr>
          <w:rFonts w:ascii="Times New Roman" w:hAnsi="Times New Roman" w:cs="Times New Roman"/>
          <w:sz w:val="20"/>
          <w:szCs w:val="20"/>
        </w:rPr>
        <w:tab/>
      </w:r>
      <w:r w:rsidRPr="008562D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8562DA">
        <w:rPr>
          <w:rFonts w:ascii="Times New Roman" w:hAnsi="Times New Roman" w:cs="Times New Roman"/>
          <w:sz w:val="20"/>
          <w:szCs w:val="20"/>
        </w:rPr>
        <w:t>B. Devlet Başkanlığı Sorunu</w:t>
      </w:r>
    </w:p>
    <w:p w:rsidR="006A3963" w:rsidRDefault="006A3963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C. Hükümetin kurulma biçimi</w:t>
      </w:r>
      <w:r w:rsidRPr="008562DA">
        <w:rPr>
          <w:rFonts w:ascii="Times New Roman" w:hAnsi="Times New Roman" w:cs="Times New Roman"/>
          <w:sz w:val="20"/>
          <w:szCs w:val="20"/>
        </w:rPr>
        <w:tab/>
      </w:r>
      <w:r w:rsidRPr="008562DA">
        <w:rPr>
          <w:rFonts w:ascii="Times New Roman" w:hAnsi="Times New Roman" w:cs="Times New Roman"/>
          <w:sz w:val="20"/>
          <w:szCs w:val="20"/>
        </w:rPr>
        <w:tab/>
      </w:r>
      <w:r w:rsidRPr="008562DA">
        <w:rPr>
          <w:rFonts w:ascii="Times New Roman" w:hAnsi="Times New Roman" w:cs="Times New Roman"/>
          <w:sz w:val="20"/>
          <w:szCs w:val="20"/>
        </w:rPr>
        <w:tab/>
        <w:t>D) Cumhuriyet düşmanı mihrakların zararlı faaliyetleri</w:t>
      </w:r>
    </w:p>
    <w:p w:rsidR="006A3963" w:rsidRDefault="006A3963" w:rsidP="001D41B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A3963" w:rsidRDefault="006A3963" w:rsidP="001D41BD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14137">
        <w:rPr>
          <w:rFonts w:ascii="Times New Roman" w:hAnsi="Times New Roman" w:cs="Times New Roman"/>
          <w:b/>
          <w:bCs/>
          <w:sz w:val="20"/>
          <w:szCs w:val="20"/>
        </w:rPr>
        <w:t>11-)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Ankara’nın başkent olmasında aşağıdaki faktörlerden hangisi etkili olmamıştır?</w:t>
      </w:r>
    </w:p>
    <w:p w:rsidR="006A3963" w:rsidRPr="002123AA" w:rsidRDefault="006A3963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123AA">
        <w:rPr>
          <w:rFonts w:ascii="Times New Roman" w:hAnsi="Times New Roman" w:cs="Times New Roman"/>
          <w:sz w:val="20"/>
          <w:szCs w:val="20"/>
        </w:rPr>
        <w:t>A. İşgal edilme tehlikesinin az olması</w:t>
      </w:r>
      <w:r w:rsidRPr="002123AA">
        <w:rPr>
          <w:rFonts w:ascii="Times New Roman" w:hAnsi="Times New Roman" w:cs="Times New Roman"/>
          <w:sz w:val="20"/>
          <w:szCs w:val="20"/>
        </w:rPr>
        <w:tab/>
      </w:r>
      <w:r w:rsidRPr="002123AA">
        <w:rPr>
          <w:rFonts w:ascii="Times New Roman" w:hAnsi="Times New Roman" w:cs="Times New Roman"/>
          <w:sz w:val="20"/>
          <w:szCs w:val="20"/>
        </w:rPr>
        <w:tab/>
      </w:r>
      <w:r w:rsidRPr="002123AA">
        <w:rPr>
          <w:rFonts w:ascii="Times New Roman" w:hAnsi="Times New Roman" w:cs="Times New Roman"/>
          <w:sz w:val="20"/>
          <w:szCs w:val="20"/>
        </w:rPr>
        <w:tab/>
        <w:t>B. İletişim imkânların yeterli olması</w:t>
      </w:r>
    </w:p>
    <w:p w:rsidR="006A3963" w:rsidRPr="002123AA" w:rsidRDefault="006A3963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123AA">
        <w:rPr>
          <w:rFonts w:ascii="Times New Roman" w:hAnsi="Times New Roman" w:cs="Times New Roman"/>
          <w:sz w:val="20"/>
          <w:szCs w:val="20"/>
        </w:rPr>
        <w:t>B. Milli Mücadelenin buradan yönetilmesi</w:t>
      </w:r>
      <w:r w:rsidRPr="002123AA">
        <w:rPr>
          <w:rFonts w:ascii="Times New Roman" w:hAnsi="Times New Roman" w:cs="Times New Roman"/>
          <w:sz w:val="20"/>
          <w:szCs w:val="20"/>
        </w:rPr>
        <w:tab/>
      </w:r>
      <w:r w:rsidRPr="002123A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123AA">
        <w:rPr>
          <w:rFonts w:ascii="Times New Roman" w:hAnsi="Times New Roman" w:cs="Times New Roman"/>
          <w:sz w:val="20"/>
          <w:szCs w:val="20"/>
        </w:rPr>
        <w:t>D. Gelişmemiş bir yerleşim yer olması</w:t>
      </w:r>
    </w:p>
    <w:p w:rsidR="006A3963" w:rsidRPr="00806C56" w:rsidRDefault="006A3963" w:rsidP="00806C56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806C56">
        <w:rPr>
          <w:rFonts w:ascii="Times New Roman" w:hAnsi="Times New Roman" w:cs="Times New Roman"/>
          <w:b/>
          <w:bCs/>
          <w:sz w:val="20"/>
          <w:szCs w:val="20"/>
        </w:rPr>
        <w:t>12-)</w:t>
      </w:r>
    </w:p>
    <w:tbl>
      <w:tblPr>
        <w:tblpPr w:leftFromText="141" w:rightFromText="141" w:vertAnchor="text" w:tblpX="326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06"/>
        <w:gridCol w:w="4784"/>
      </w:tblGrid>
      <w:tr w:rsidR="006A3963" w:rsidRPr="00B555E8">
        <w:trPr>
          <w:trHeight w:val="841"/>
        </w:trPr>
        <w:tc>
          <w:tcPr>
            <w:tcW w:w="4606" w:type="dxa"/>
          </w:tcPr>
          <w:p w:rsidR="006A3963" w:rsidRPr="00B555E8" w:rsidRDefault="006A3963" w:rsidP="00806C56">
            <w:pPr>
              <w:tabs>
                <w:tab w:val="left" w:pos="945"/>
              </w:tabs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55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Şubat 1923’te toplanan İzmir İktisat</w:t>
            </w:r>
          </w:p>
          <w:p w:rsidR="006A3963" w:rsidRPr="00B555E8" w:rsidRDefault="006A3963" w:rsidP="00806C56">
            <w:pPr>
              <w:tabs>
                <w:tab w:val="left" w:pos="945"/>
              </w:tabs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55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Kongresinde alınan kararlar şunlardır:</w:t>
            </w:r>
          </w:p>
          <w:p w:rsidR="006A3963" w:rsidRPr="00B555E8" w:rsidRDefault="006A3963" w:rsidP="00806C56">
            <w:pPr>
              <w:tabs>
                <w:tab w:val="left" w:pos="945"/>
              </w:tabs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55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kurmak</w:t>
            </w:r>
          </w:p>
          <w:p w:rsidR="006A3963" w:rsidRPr="00B555E8" w:rsidRDefault="006A3963" w:rsidP="00806C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84" w:type="dxa"/>
          </w:tcPr>
          <w:p w:rsidR="006A3963" w:rsidRPr="00B555E8" w:rsidRDefault="006A3963" w:rsidP="00806C56">
            <w:pPr>
              <w:tabs>
                <w:tab w:val="left" w:pos="945"/>
              </w:tabs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55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  Yerli malı kullanılmasını sağlamak</w:t>
            </w:r>
          </w:p>
          <w:p w:rsidR="006A3963" w:rsidRPr="00B555E8" w:rsidRDefault="006A3963" w:rsidP="00806C56">
            <w:pPr>
              <w:tabs>
                <w:tab w:val="left" w:pos="945"/>
              </w:tabs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55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II. Hammaddesi yurt içinde olan endüstri kollarını </w:t>
            </w:r>
          </w:p>
          <w:p w:rsidR="006A3963" w:rsidRPr="00B555E8" w:rsidRDefault="006A3963" w:rsidP="00806C56">
            <w:pPr>
              <w:tabs>
                <w:tab w:val="left" w:pos="945"/>
              </w:tabs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55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III. Sanayiyi teşvik etmek</w:t>
            </w:r>
          </w:p>
          <w:p w:rsidR="006A3963" w:rsidRPr="00B555E8" w:rsidRDefault="006A3963" w:rsidP="00806C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6A3963" w:rsidRDefault="006A3963" w:rsidP="00806C56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:rsidR="006A3963" w:rsidRPr="00914137" w:rsidRDefault="006A3963" w:rsidP="00806C56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:rsidR="006A3963" w:rsidRDefault="006A3963" w:rsidP="00806C56">
      <w:pPr>
        <w:spacing w:after="0"/>
      </w:pPr>
    </w:p>
    <w:p w:rsidR="006A3963" w:rsidRDefault="006A3963" w:rsidP="00806C56">
      <w:pPr>
        <w:spacing w:after="0"/>
      </w:pPr>
    </w:p>
    <w:p w:rsidR="006A3963" w:rsidRDefault="006A3963" w:rsidP="00806C56">
      <w:pPr>
        <w:spacing w:after="0"/>
        <w:rPr>
          <w:b/>
          <w:bCs/>
        </w:rPr>
      </w:pPr>
      <w:r>
        <w:rPr>
          <w:b/>
          <w:bCs/>
        </w:rPr>
        <w:t xml:space="preserve"> Verilen kararlardan hangileri milli ekonominin güçlendirilmesine yöneliktir?</w:t>
      </w:r>
    </w:p>
    <w:p w:rsidR="006A3963" w:rsidRDefault="006A3963" w:rsidP="00806C56">
      <w:pPr>
        <w:spacing w:after="0"/>
        <w:rPr>
          <w:b/>
          <w:bCs/>
        </w:rPr>
      </w:pPr>
      <w:r>
        <w:rPr>
          <w:b/>
          <w:bCs/>
        </w:rPr>
        <w:t>A. I ve II</w:t>
      </w:r>
      <w:r>
        <w:rPr>
          <w:b/>
          <w:bCs/>
        </w:rPr>
        <w:tab/>
      </w:r>
      <w:r>
        <w:rPr>
          <w:b/>
          <w:bCs/>
        </w:rPr>
        <w:tab/>
        <w:t>B.  I ve III</w:t>
      </w:r>
      <w:r>
        <w:rPr>
          <w:b/>
          <w:bCs/>
        </w:rPr>
        <w:tab/>
      </w:r>
      <w:r>
        <w:rPr>
          <w:b/>
          <w:bCs/>
        </w:rPr>
        <w:tab/>
        <w:t>C.  II ve  III</w:t>
      </w:r>
      <w:r>
        <w:rPr>
          <w:b/>
          <w:bCs/>
        </w:rPr>
        <w:tab/>
      </w:r>
      <w:r>
        <w:rPr>
          <w:b/>
          <w:bCs/>
        </w:rPr>
        <w:tab/>
        <w:t>D.  I, II ve III</w:t>
      </w:r>
    </w:p>
    <w:p w:rsidR="006A3963" w:rsidRDefault="006A3963" w:rsidP="00806C56">
      <w:pPr>
        <w:spacing w:after="0"/>
        <w:rPr>
          <w:b/>
          <w:bCs/>
        </w:rPr>
      </w:pPr>
    </w:p>
    <w:p w:rsidR="006A3963" w:rsidRDefault="006A3963" w:rsidP="00806C56">
      <w:pPr>
        <w:spacing w:after="0"/>
        <w:rPr>
          <w:b/>
          <w:bCs/>
        </w:rPr>
      </w:pPr>
      <w:r>
        <w:rPr>
          <w:b/>
          <w:bCs/>
        </w:rPr>
        <w:t>Aşağıdaki cümleleri doğruysa “D”; yanlış ise “Y” olarak işaretleyiniz.</w:t>
      </w:r>
    </w:p>
    <w:p w:rsidR="006A3963" w:rsidRPr="00B41DF8" w:rsidRDefault="006A3963" w:rsidP="000B48A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</w:t>
      </w:r>
      <w:r w:rsidRPr="00B41DF8">
        <w:rPr>
          <w:b/>
          <w:bCs/>
          <w:sz w:val="20"/>
          <w:szCs w:val="20"/>
        </w:rPr>
        <w:t xml:space="preserve">-( </w:t>
      </w:r>
      <w:r>
        <w:rPr>
          <w:b/>
          <w:bCs/>
          <w:sz w:val="20"/>
          <w:szCs w:val="20"/>
        </w:rPr>
        <w:t xml:space="preserve">  </w:t>
      </w:r>
      <w:r w:rsidRPr="00B41DF8">
        <w:rPr>
          <w:b/>
          <w:bCs/>
          <w:sz w:val="20"/>
          <w:szCs w:val="20"/>
        </w:rPr>
        <w:t xml:space="preserve">  )Atatürk Orman Çiftliği’nin kurulması, modern tarımın gelişmesini olumsuz etkilemiştir.</w:t>
      </w:r>
    </w:p>
    <w:p w:rsidR="006A3963" w:rsidRPr="00B41DF8" w:rsidRDefault="006A3963" w:rsidP="007B77D5">
      <w:pPr>
        <w:spacing w:after="0"/>
        <w:ind w:left="540" w:hanging="54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Pr="00B41DF8">
        <w:rPr>
          <w:b/>
          <w:bCs/>
          <w:sz w:val="20"/>
          <w:szCs w:val="20"/>
        </w:rPr>
        <w:t xml:space="preserve">-( </w:t>
      </w:r>
      <w:r>
        <w:rPr>
          <w:b/>
          <w:bCs/>
          <w:sz w:val="20"/>
          <w:szCs w:val="20"/>
        </w:rPr>
        <w:t xml:space="preserve">  </w:t>
      </w:r>
      <w:r w:rsidRPr="00B41DF8">
        <w:rPr>
          <w:b/>
          <w:bCs/>
          <w:sz w:val="20"/>
          <w:szCs w:val="20"/>
        </w:rPr>
        <w:t xml:space="preserve">  )Serbest Cumhuriyet Fırkası ve Terakkiperver Cumhuriyet Fırkası’nın kurulma nedenleri </w:t>
      </w:r>
      <w:r>
        <w:rPr>
          <w:b/>
          <w:bCs/>
          <w:sz w:val="20"/>
          <w:szCs w:val="20"/>
        </w:rPr>
        <w:t>ç</w:t>
      </w:r>
      <w:r w:rsidRPr="00B41DF8">
        <w:rPr>
          <w:b/>
          <w:bCs/>
          <w:sz w:val="20"/>
          <w:szCs w:val="20"/>
        </w:rPr>
        <w:t xml:space="preserve">ok </w:t>
      </w:r>
      <w:r>
        <w:rPr>
          <w:b/>
          <w:bCs/>
          <w:sz w:val="20"/>
          <w:szCs w:val="20"/>
        </w:rPr>
        <w:t>p</w:t>
      </w:r>
      <w:r w:rsidRPr="00B41DF8">
        <w:rPr>
          <w:b/>
          <w:bCs/>
          <w:sz w:val="20"/>
          <w:szCs w:val="20"/>
        </w:rPr>
        <w:t xml:space="preserve">artili Hayata geçme </w:t>
      </w:r>
      <w:r>
        <w:rPr>
          <w:b/>
          <w:bCs/>
          <w:sz w:val="20"/>
          <w:szCs w:val="20"/>
        </w:rPr>
        <w:t xml:space="preserve"> </w:t>
      </w:r>
      <w:r w:rsidRPr="00B41DF8">
        <w:rPr>
          <w:b/>
          <w:bCs/>
          <w:sz w:val="20"/>
          <w:szCs w:val="20"/>
        </w:rPr>
        <w:t>düşüncesidir.</w:t>
      </w:r>
    </w:p>
    <w:p w:rsidR="006A3963" w:rsidRPr="00B41DF8" w:rsidRDefault="006A3963" w:rsidP="000B48A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</w:t>
      </w:r>
      <w:r w:rsidRPr="00B41DF8">
        <w:rPr>
          <w:b/>
          <w:bCs/>
          <w:sz w:val="20"/>
          <w:szCs w:val="20"/>
        </w:rPr>
        <w:t xml:space="preserve">-(  </w:t>
      </w:r>
      <w:r>
        <w:rPr>
          <w:b/>
          <w:bCs/>
          <w:sz w:val="20"/>
          <w:szCs w:val="20"/>
        </w:rPr>
        <w:t xml:space="preserve">   </w:t>
      </w:r>
      <w:r w:rsidRPr="00B41DF8">
        <w:rPr>
          <w:b/>
          <w:bCs/>
          <w:sz w:val="20"/>
          <w:szCs w:val="20"/>
        </w:rPr>
        <w:t xml:space="preserve"> )Türk Tarih ve Türk Dil Kurumlarının kurulması, toplumsal alanda yapılan inkılâplardandır.</w:t>
      </w:r>
    </w:p>
    <w:p w:rsidR="006A3963" w:rsidRDefault="006A3963" w:rsidP="007C1E64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4</w:t>
      </w:r>
      <w:r w:rsidRPr="00B41DF8">
        <w:rPr>
          <w:b/>
          <w:bCs/>
          <w:sz w:val="20"/>
          <w:szCs w:val="20"/>
        </w:rPr>
        <w:t>-</w:t>
      </w:r>
      <w:r>
        <w:rPr>
          <w:b/>
          <w:bCs/>
          <w:sz w:val="20"/>
          <w:szCs w:val="20"/>
        </w:rPr>
        <w:t>(      )TBMM’nin açılmasıyla ulusal egemenlik sağlanmıştır.</w:t>
      </w:r>
    </w:p>
    <w:p w:rsidR="006A3963" w:rsidRDefault="006A3963" w:rsidP="007C1E64">
      <w:pPr>
        <w:spacing w:after="0"/>
        <w:rPr>
          <w:b/>
          <w:bCs/>
          <w:color w:val="000000"/>
          <w:spacing w:val="-3"/>
          <w:sz w:val="20"/>
          <w:szCs w:val="20"/>
        </w:rPr>
      </w:pPr>
      <w:r>
        <w:rPr>
          <w:b/>
          <w:bCs/>
          <w:color w:val="000000"/>
          <w:spacing w:val="-3"/>
        </w:rPr>
        <w:t>5-</w:t>
      </w:r>
      <w:r w:rsidRPr="00681347">
        <w:rPr>
          <w:b/>
          <w:bCs/>
          <w:color w:val="000000"/>
          <w:spacing w:val="-3"/>
        </w:rPr>
        <w:t>(     )</w:t>
      </w:r>
      <w:r w:rsidRPr="007C1E64">
        <w:rPr>
          <w:b/>
          <w:bCs/>
          <w:color w:val="000000"/>
          <w:spacing w:val="-3"/>
          <w:sz w:val="20"/>
          <w:szCs w:val="20"/>
        </w:rPr>
        <w:t>Ölçü birimleri, takvim ve saat alanında yapılan yeniliklerde amaç diğer milletlerle ekonomik ve ticari uyum sağlamaktır.</w:t>
      </w:r>
    </w:p>
    <w:p w:rsidR="006A3963" w:rsidRDefault="006A3963" w:rsidP="007C1E64">
      <w:pPr>
        <w:spacing w:after="0"/>
        <w:rPr>
          <w:b/>
          <w:bCs/>
          <w:color w:val="000000"/>
          <w:spacing w:val="-3"/>
          <w:sz w:val="20"/>
          <w:szCs w:val="20"/>
        </w:rPr>
      </w:pPr>
      <w:r w:rsidRPr="007C1E64">
        <w:rPr>
          <w:b/>
          <w:bCs/>
          <w:color w:val="000000"/>
          <w:spacing w:val="-3"/>
        </w:rPr>
        <w:t>6-(     )</w:t>
      </w:r>
      <w:r w:rsidRPr="007C1E64">
        <w:rPr>
          <w:b/>
          <w:bCs/>
          <w:color w:val="000000"/>
          <w:spacing w:val="-3"/>
          <w:sz w:val="20"/>
          <w:szCs w:val="20"/>
        </w:rPr>
        <w:t>Şehy</w:t>
      </w:r>
      <w:r>
        <w:rPr>
          <w:b/>
          <w:bCs/>
          <w:color w:val="000000"/>
          <w:spacing w:val="-3"/>
          <w:sz w:val="20"/>
          <w:szCs w:val="20"/>
        </w:rPr>
        <w:t xml:space="preserve"> Sait İsyanının çıkmasında İngiltere’nin rolü olmamıştır.</w:t>
      </w:r>
    </w:p>
    <w:p w:rsidR="006A3963" w:rsidRDefault="006A3963" w:rsidP="007C1E64">
      <w:pPr>
        <w:spacing w:after="0"/>
        <w:rPr>
          <w:b/>
          <w:bCs/>
          <w:color w:val="000000"/>
          <w:spacing w:val="-3"/>
          <w:sz w:val="20"/>
          <w:szCs w:val="20"/>
        </w:rPr>
      </w:pPr>
      <w:r>
        <w:rPr>
          <w:b/>
          <w:bCs/>
          <w:color w:val="000000"/>
          <w:spacing w:val="-3"/>
          <w:sz w:val="20"/>
          <w:szCs w:val="20"/>
        </w:rPr>
        <w:t>7-(      ) Bir ülkeyi tek parti yönetiyorsa orada gerçek bir demokrasi yönetimi olduğunu söyleyebiliriz.</w:t>
      </w:r>
    </w:p>
    <w:p w:rsidR="006A3963" w:rsidRDefault="006A3963" w:rsidP="007C1E64">
      <w:pPr>
        <w:spacing w:after="0"/>
        <w:rPr>
          <w:b/>
          <w:bCs/>
          <w:color w:val="000000"/>
          <w:spacing w:val="-3"/>
          <w:sz w:val="20"/>
          <w:szCs w:val="20"/>
        </w:rPr>
      </w:pPr>
      <w:r>
        <w:rPr>
          <w:b/>
          <w:bCs/>
          <w:color w:val="000000"/>
          <w:spacing w:val="-3"/>
          <w:sz w:val="20"/>
          <w:szCs w:val="20"/>
        </w:rPr>
        <w:t>8-(      ) Arap harflerinin kaldırılarak yerine latin harflerinin kabulü ile okuma yazma oranı hızla artmıştır.</w:t>
      </w:r>
    </w:p>
    <w:p w:rsidR="006A3963" w:rsidRDefault="006A3963" w:rsidP="007C1E64">
      <w:pPr>
        <w:spacing w:after="0"/>
        <w:rPr>
          <w:b/>
          <w:bCs/>
          <w:color w:val="000000"/>
          <w:spacing w:val="-3"/>
          <w:sz w:val="20"/>
          <w:szCs w:val="20"/>
        </w:rPr>
      </w:pPr>
    </w:p>
    <w:p w:rsidR="006A3963" w:rsidRPr="00806C56" w:rsidRDefault="006A3963" w:rsidP="00975D96">
      <w:pPr>
        <w:spacing w:after="0"/>
        <w:rPr>
          <w:b/>
          <w:bCs/>
        </w:rPr>
      </w:pPr>
      <w:r>
        <w:rPr>
          <w:b/>
          <w:bCs/>
          <w:color w:val="000000"/>
          <w:spacing w:val="-3"/>
          <w:sz w:val="20"/>
          <w:szCs w:val="20"/>
        </w:rPr>
        <w:t>NOT: Çoktan seçmeli sorular 7’er puan; doğru-yanlış 2’er puandır(7x12=84/ 2x8=16) Başarılar dilerim.</w:t>
      </w:r>
    </w:p>
    <w:sectPr w:rsidR="006A3963" w:rsidRPr="00806C56" w:rsidSect="001617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9394C"/>
    <w:multiLevelType w:val="hybridMultilevel"/>
    <w:tmpl w:val="8B0021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1E4AA8"/>
    <w:multiLevelType w:val="hybridMultilevel"/>
    <w:tmpl w:val="B448B7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6298A"/>
    <w:multiLevelType w:val="hybridMultilevel"/>
    <w:tmpl w:val="7B5A9CB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41055"/>
    <w:multiLevelType w:val="hybridMultilevel"/>
    <w:tmpl w:val="087CE3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DE5B35"/>
    <w:multiLevelType w:val="hybridMultilevel"/>
    <w:tmpl w:val="7E4A417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33167F"/>
    <w:multiLevelType w:val="hybridMultilevel"/>
    <w:tmpl w:val="80F251B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A372E8"/>
    <w:multiLevelType w:val="hybridMultilevel"/>
    <w:tmpl w:val="135C2CF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78BF"/>
    <w:rsid w:val="00035BAA"/>
    <w:rsid w:val="00040EEB"/>
    <w:rsid w:val="000B48A9"/>
    <w:rsid w:val="001617AB"/>
    <w:rsid w:val="001766C4"/>
    <w:rsid w:val="001975C6"/>
    <w:rsid w:val="001D41BD"/>
    <w:rsid w:val="001F6EC0"/>
    <w:rsid w:val="002123AA"/>
    <w:rsid w:val="00247439"/>
    <w:rsid w:val="003536ED"/>
    <w:rsid w:val="0047784E"/>
    <w:rsid w:val="004F08A5"/>
    <w:rsid w:val="00511927"/>
    <w:rsid w:val="0055667B"/>
    <w:rsid w:val="00570B60"/>
    <w:rsid w:val="00670F18"/>
    <w:rsid w:val="006728EA"/>
    <w:rsid w:val="00681347"/>
    <w:rsid w:val="006A3963"/>
    <w:rsid w:val="006B4BEC"/>
    <w:rsid w:val="006F3C93"/>
    <w:rsid w:val="00727205"/>
    <w:rsid w:val="00734DF8"/>
    <w:rsid w:val="007B77D5"/>
    <w:rsid w:val="007C1E64"/>
    <w:rsid w:val="00806C56"/>
    <w:rsid w:val="00840E88"/>
    <w:rsid w:val="008562DA"/>
    <w:rsid w:val="008B6198"/>
    <w:rsid w:val="008C78BF"/>
    <w:rsid w:val="00914137"/>
    <w:rsid w:val="00963905"/>
    <w:rsid w:val="00975D96"/>
    <w:rsid w:val="00993F78"/>
    <w:rsid w:val="009A0CC0"/>
    <w:rsid w:val="00A004FD"/>
    <w:rsid w:val="00A259C9"/>
    <w:rsid w:val="00A525F5"/>
    <w:rsid w:val="00A76E12"/>
    <w:rsid w:val="00AC7FA5"/>
    <w:rsid w:val="00B41DF8"/>
    <w:rsid w:val="00B555E8"/>
    <w:rsid w:val="00BA634B"/>
    <w:rsid w:val="00BA7139"/>
    <w:rsid w:val="00BC2634"/>
    <w:rsid w:val="00C14265"/>
    <w:rsid w:val="00D22C9B"/>
    <w:rsid w:val="00EF594E"/>
    <w:rsid w:val="00F22D37"/>
    <w:rsid w:val="00FD12A4"/>
    <w:rsid w:val="00FF2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DD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617A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56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667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76E12"/>
    <w:pPr>
      <w:ind w:left="720"/>
    </w:pPr>
  </w:style>
  <w:style w:type="paragraph" w:styleId="Caption">
    <w:name w:val="caption"/>
    <w:basedOn w:val="Normal"/>
    <w:next w:val="Normal"/>
    <w:uiPriority w:val="99"/>
    <w:qFormat/>
    <w:rsid w:val="00EF594E"/>
    <w:pPr>
      <w:spacing w:line="240" w:lineRule="auto"/>
    </w:pPr>
    <w:rPr>
      <w:b/>
      <w:bCs/>
      <w:color w:val="4F81BD"/>
      <w:sz w:val="18"/>
      <w:szCs w:val="18"/>
    </w:rPr>
  </w:style>
  <w:style w:type="character" w:styleId="Hyperlink">
    <w:name w:val="Hyperlink"/>
    <w:basedOn w:val="DefaultParagraphFont"/>
    <w:uiPriority w:val="99"/>
    <w:rsid w:val="00D22C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sorubak.co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155</TotalTime>
  <Pages>2</Pages>
  <Words>700</Words>
  <Characters>3994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EDANUR</cp:lastModifiedBy>
  <cp:revision>22</cp:revision>
  <cp:lastPrinted>2012-04-03T06:22:00Z</cp:lastPrinted>
  <dcterms:created xsi:type="dcterms:W3CDTF">2012-04-02T18:15:00Z</dcterms:created>
  <dcterms:modified xsi:type="dcterms:W3CDTF">2013-03-12T21:31:00Z</dcterms:modified>
</cp:coreProperties>
</file>