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D08" w:rsidRDefault="00854D08">
      <w:r>
        <w:rPr>
          <w:noProof/>
          <w:lang w:eastAsia="tr-TR"/>
        </w:rPr>
        <w:pict>
          <v:roundrect id="Rounded Rectangle 5" o:spid="_x0000_s1026" style="position:absolute;margin-left:-29.4pt;margin-top:244.75pt;width:526.55pt;height:20.05pt;z-index:251654144;visibility:visible;v-text-anchor:middle" arcsize="10923f" strokecolor="#f79646" strokeweight="2pt">
            <v:textbox inset="0,0,0,0">
              <w:txbxContent>
                <w:p w:rsidR="00854D08" w:rsidRPr="00B27E16" w:rsidRDefault="00854D08" w:rsidP="00BD2DCB">
                  <w:pPr>
                    <w:pStyle w:val="NoSpacing"/>
                    <w:jc w:val="center"/>
                    <w:rPr>
                      <w:rFonts w:ascii="Snap ITC" w:hAnsi="Snap ITC" w:cs="Snap ITC"/>
                    </w:rPr>
                  </w:pPr>
                  <w:r>
                    <w:rPr>
                      <w:rFonts w:ascii="Snap ITC" w:hAnsi="Snap ITC" w:cs="Snap ITC"/>
                    </w:rPr>
                    <w:t>2 – Aşağıdaki cümleleri ‘’ too ......to’’ kalıbını kullanarak birleştiriniz.(20)</w:t>
                  </w:r>
                </w:p>
                <w:p w:rsidR="00854D08" w:rsidRPr="00B27E16" w:rsidRDefault="00854D08" w:rsidP="00BD2DCB">
                  <w:pPr>
                    <w:pStyle w:val="NoSpacing"/>
                    <w:jc w:val="center"/>
                    <w:rPr>
                      <w:rFonts w:ascii="Snap ITC" w:hAnsi="Snap ITC" w:cs="Snap ITC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46" o:spid="_x0000_s1027" type="#_x0000_t75" style="position:absolute;margin-left:180.8pt;margin-top:77.5pt;width:106.9pt;height:159.6pt;z-index:251653120;visibility:visible">
            <v:imagedata r:id="rId5" o:title=""/>
          </v:shape>
        </w:pict>
      </w:r>
      <w:r>
        <w:rPr>
          <w:noProof/>
          <w:lang w:eastAsia="tr-TR"/>
        </w:rPr>
        <w:pict>
          <v:rect id="Rectangle 4" o:spid="_x0000_s1028" style="position:absolute;margin-left:290.4pt;margin-top:78.15pt;width:198pt;height:159pt;z-index:251652096;visibility:visible;v-text-anchor:middle" strokecolor="#f79646" strokeweight="2pt">
            <v:stroke dashstyle="3 1"/>
            <v:textbox inset="0,0,0,0">
              <w:txbxContent>
                <w:p w:rsidR="00854D08" w:rsidRDefault="00854D08" w:rsidP="007D254C">
                  <w:pPr>
                    <w:pStyle w:val="NoSpacing"/>
                    <w:spacing w:line="276" w:lineRule="auto"/>
                    <w:jc w:val="both"/>
                    <w:rPr>
                      <w:rFonts w:ascii="Snap ITC" w:hAnsi="Snap ITC" w:cs="Snap ITC"/>
                      <w:sz w:val="20"/>
                      <w:szCs w:val="20"/>
                    </w:rPr>
                  </w:pPr>
                  <w:r>
                    <w:rPr>
                      <w:rFonts w:ascii="Snap ITC" w:hAnsi="Snap ITC" w:cs="Snap ITC"/>
                      <w:sz w:val="20"/>
                      <w:szCs w:val="20"/>
                    </w:rPr>
                    <w:t>11.Fertilizer: ............................</w:t>
                  </w:r>
                </w:p>
                <w:p w:rsidR="00854D08" w:rsidRDefault="00854D08" w:rsidP="007D254C">
                  <w:pPr>
                    <w:pStyle w:val="NoSpacing"/>
                    <w:spacing w:line="276" w:lineRule="auto"/>
                    <w:jc w:val="both"/>
                    <w:rPr>
                      <w:rFonts w:ascii="Snap ITC" w:hAnsi="Snap ITC" w:cs="Snap ITC"/>
                      <w:sz w:val="20"/>
                      <w:szCs w:val="20"/>
                    </w:rPr>
                  </w:pPr>
                  <w:r>
                    <w:rPr>
                      <w:rFonts w:ascii="Snap ITC" w:hAnsi="Snap ITC" w:cs="Snap ITC"/>
                      <w:sz w:val="20"/>
                      <w:szCs w:val="20"/>
                    </w:rPr>
                    <w:t>12.Waste : ................................</w:t>
                  </w:r>
                </w:p>
                <w:p w:rsidR="00854D08" w:rsidRDefault="00854D08" w:rsidP="007D254C">
                  <w:pPr>
                    <w:pStyle w:val="NoSpacing"/>
                    <w:spacing w:line="276" w:lineRule="auto"/>
                    <w:jc w:val="both"/>
                    <w:rPr>
                      <w:rFonts w:ascii="Snap ITC" w:hAnsi="Snap ITC" w:cs="Snap ITC"/>
                      <w:sz w:val="20"/>
                      <w:szCs w:val="20"/>
                    </w:rPr>
                  </w:pPr>
                  <w:r>
                    <w:rPr>
                      <w:rFonts w:ascii="Snap ITC" w:hAnsi="Snap ITC" w:cs="Snap ITC"/>
                      <w:sz w:val="20"/>
                      <w:szCs w:val="20"/>
                    </w:rPr>
                    <w:t>13.Pollution: .............................</w:t>
                  </w:r>
                </w:p>
                <w:p w:rsidR="00854D08" w:rsidRDefault="00854D08" w:rsidP="007D254C">
                  <w:pPr>
                    <w:pStyle w:val="NoSpacing"/>
                    <w:spacing w:line="276" w:lineRule="auto"/>
                    <w:jc w:val="both"/>
                    <w:rPr>
                      <w:rFonts w:ascii="Snap ITC" w:hAnsi="Snap ITC" w:cs="Snap ITC"/>
                      <w:sz w:val="20"/>
                      <w:szCs w:val="20"/>
                    </w:rPr>
                  </w:pPr>
                  <w:r>
                    <w:rPr>
                      <w:rFonts w:ascii="Snap ITC" w:hAnsi="Snap ITC" w:cs="Snap ITC"/>
                      <w:sz w:val="20"/>
                      <w:szCs w:val="20"/>
                    </w:rPr>
                    <w:t>14.Global warming: ....................</w:t>
                  </w:r>
                </w:p>
                <w:p w:rsidR="00854D08" w:rsidRDefault="00854D08" w:rsidP="007D254C">
                  <w:pPr>
                    <w:pStyle w:val="NoSpacing"/>
                    <w:spacing w:line="276" w:lineRule="auto"/>
                    <w:jc w:val="both"/>
                    <w:rPr>
                      <w:rFonts w:ascii="Snap ITC" w:hAnsi="Snap ITC" w:cs="Snap ITC"/>
                      <w:sz w:val="20"/>
                      <w:szCs w:val="20"/>
                    </w:rPr>
                  </w:pPr>
                  <w:r>
                    <w:rPr>
                      <w:rFonts w:ascii="Snap ITC" w:hAnsi="Snap ITC" w:cs="Snap ITC"/>
                      <w:sz w:val="20"/>
                      <w:szCs w:val="20"/>
                    </w:rPr>
                    <w:t>15.Earthquake: ..........................</w:t>
                  </w:r>
                </w:p>
                <w:p w:rsidR="00854D08" w:rsidRDefault="00854D08" w:rsidP="007D254C">
                  <w:pPr>
                    <w:pStyle w:val="NoSpacing"/>
                    <w:spacing w:line="276" w:lineRule="auto"/>
                    <w:jc w:val="both"/>
                    <w:rPr>
                      <w:rFonts w:ascii="Snap ITC" w:hAnsi="Snap ITC" w:cs="Snap ITC"/>
                      <w:sz w:val="20"/>
                      <w:szCs w:val="20"/>
                    </w:rPr>
                  </w:pPr>
                  <w:r>
                    <w:rPr>
                      <w:rFonts w:ascii="Snap ITC" w:hAnsi="Snap ITC" w:cs="Snap ITC"/>
                      <w:sz w:val="20"/>
                      <w:szCs w:val="20"/>
                    </w:rPr>
                    <w:t>16.Playful: ...............................</w:t>
                  </w:r>
                </w:p>
                <w:p w:rsidR="00854D08" w:rsidRDefault="00854D08" w:rsidP="007D254C">
                  <w:pPr>
                    <w:pStyle w:val="NoSpacing"/>
                    <w:spacing w:line="276" w:lineRule="auto"/>
                    <w:jc w:val="both"/>
                    <w:rPr>
                      <w:rFonts w:ascii="Snap ITC" w:hAnsi="Snap ITC" w:cs="Snap ITC"/>
                      <w:sz w:val="20"/>
                      <w:szCs w:val="20"/>
                    </w:rPr>
                  </w:pPr>
                  <w:r>
                    <w:rPr>
                      <w:rFonts w:ascii="Snap ITC" w:hAnsi="Snap ITC" w:cs="Snap ITC"/>
                      <w:sz w:val="20"/>
                      <w:szCs w:val="20"/>
                    </w:rPr>
                    <w:t>17.Relaxed: ...............................</w:t>
                  </w:r>
                </w:p>
                <w:p w:rsidR="00854D08" w:rsidRDefault="00854D08" w:rsidP="007D254C">
                  <w:pPr>
                    <w:pStyle w:val="NoSpacing"/>
                    <w:spacing w:line="276" w:lineRule="auto"/>
                    <w:jc w:val="both"/>
                    <w:rPr>
                      <w:rFonts w:ascii="Snap ITC" w:hAnsi="Snap ITC" w:cs="Snap ITC"/>
                      <w:sz w:val="20"/>
                      <w:szCs w:val="20"/>
                    </w:rPr>
                  </w:pPr>
                  <w:r>
                    <w:rPr>
                      <w:rFonts w:ascii="Snap ITC" w:hAnsi="Snap ITC" w:cs="Snap ITC"/>
                      <w:sz w:val="20"/>
                      <w:szCs w:val="20"/>
                    </w:rPr>
                    <w:t>18.Pronunciation: ......................</w:t>
                  </w:r>
                </w:p>
                <w:p w:rsidR="00854D08" w:rsidRDefault="00854D08" w:rsidP="007D254C">
                  <w:pPr>
                    <w:pStyle w:val="NoSpacing"/>
                    <w:spacing w:line="276" w:lineRule="auto"/>
                    <w:jc w:val="both"/>
                    <w:rPr>
                      <w:rFonts w:ascii="Snap ITC" w:hAnsi="Snap ITC" w:cs="Snap ITC"/>
                      <w:sz w:val="20"/>
                      <w:szCs w:val="20"/>
                    </w:rPr>
                  </w:pPr>
                  <w:r>
                    <w:rPr>
                      <w:rFonts w:ascii="Snap ITC" w:hAnsi="Snap ITC" w:cs="Snap ITC"/>
                      <w:sz w:val="20"/>
                      <w:szCs w:val="20"/>
                    </w:rPr>
                    <w:t>19.Foreign: ...............................</w:t>
                  </w:r>
                </w:p>
                <w:p w:rsidR="00854D08" w:rsidRDefault="00854D08" w:rsidP="007D254C">
                  <w:pPr>
                    <w:pStyle w:val="NoSpacing"/>
                    <w:spacing w:line="276" w:lineRule="auto"/>
                    <w:jc w:val="both"/>
                    <w:rPr>
                      <w:rFonts w:ascii="Snap ITC" w:hAnsi="Snap ITC" w:cs="Snap ITC"/>
                      <w:sz w:val="20"/>
                      <w:szCs w:val="20"/>
                    </w:rPr>
                  </w:pPr>
                  <w:r>
                    <w:rPr>
                      <w:rFonts w:ascii="Snap ITC" w:hAnsi="Snap ITC" w:cs="Snap ITC"/>
                      <w:sz w:val="20"/>
                      <w:szCs w:val="20"/>
                    </w:rPr>
                    <w:t>20.Dominant: ............................</w:t>
                  </w:r>
                </w:p>
                <w:p w:rsidR="00854D08" w:rsidRDefault="00854D08" w:rsidP="007D254C">
                  <w:pPr>
                    <w:pStyle w:val="NoSpacing"/>
                    <w:spacing w:line="276" w:lineRule="auto"/>
                    <w:jc w:val="both"/>
                    <w:rPr>
                      <w:rFonts w:ascii="Snap ITC" w:hAnsi="Snap ITC" w:cs="Snap ITC"/>
                      <w:sz w:val="20"/>
                      <w:szCs w:val="20"/>
                    </w:rPr>
                  </w:pPr>
                </w:p>
                <w:p w:rsidR="00854D08" w:rsidRPr="008F544F" w:rsidRDefault="00854D08" w:rsidP="007D254C">
                  <w:pPr>
                    <w:pStyle w:val="NoSpacing"/>
                    <w:spacing w:line="276" w:lineRule="auto"/>
                    <w:ind w:left="720"/>
                    <w:jc w:val="both"/>
                    <w:rPr>
                      <w:rFonts w:ascii="Snap ITC" w:hAnsi="Snap ITC" w:cs="Snap ITC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Rectangle 37" o:spid="_x0000_s1029" style="position:absolute;margin-left:-21.4pt;margin-top:77.5pt;width:198pt;height:159.65pt;z-index:251651072;visibility:visible;v-text-anchor:middle" strokecolor="#f79646" strokeweight="2pt">
            <v:stroke dashstyle="3 1"/>
            <v:textbox inset="0,0,0,0">
              <w:txbxContent>
                <w:p w:rsidR="00854D08" w:rsidRPr="00375B0A" w:rsidRDefault="00854D08" w:rsidP="007D254C">
                  <w:pPr>
                    <w:pStyle w:val="NoSpacing"/>
                    <w:spacing w:line="276" w:lineRule="auto"/>
                    <w:jc w:val="both"/>
                    <w:rPr>
                      <w:rFonts w:ascii="Snap ITC" w:hAnsi="Snap ITC" w:cs="Snap ITC"/>
                      <w:sz w:val="20"/>
                      <w:szCs w:val="20"/>
                    </w:rPr>
                  </w:pPr>
                  <w:r w:rsidRPr="00375B0A">
                    <w:rPr>
                      <w:rFonts w:ascii="Snap ITC" w:hAnsi="Snap ITC" w:cs="Snap ITC"/>
                      <w:sz w:val="20"/>
                      <w:szCs w:val="20"/>
                    </w:rPr>
                    <w:t>1.Amphitheatre:.........................</w:t>
                  </w:r>
                </w:p>
                <w:p w:rsidR="00854D08" w:rsidRPr="00375B0A" w:rsidRDefault="00854D08" w:rsidP="007D254C">
                  <w:pPr>
                    <w:pStyle w:val="NoSpacing"/>
                    <w:spacing w:line="276" w:lineRule="auto"/>
                    <w:jc w:val="both"/>
                    <w:rPr>
                      <w:rFonts w:ascii="Snap ITC" w:hAnsi="Snap ITC" w:cs="Snap ITC"/>
                      <w:sz w:val="20"/>
                      <w:szCs w:val="20"/>
                    </w:rPr>
                  </w:pPr>
                  <w:r w:rsidRPr="00375B0A">
                    <w:rPr>
                      <w:rFonts w:ascii="Snap ITC" w:hAnsi="Snap ITC" w:cs="Snap ITC"/>
                      <w:sz w:val="20"/>
                      <w:szCs w:val="20"/>
                    </w:rPr>
                    <w:t>2.Backpack : .............................</w:t>
                  </w:r>
                </w:p>
                <w:p w:rsidR="00854D08" w:rsidRPr="00375B0A" w:rsidRDefault="00854D08" w:rsidP="007D254C">
                  <w:pPr>
                    <w:pStyle w:val="NoSpacing"/>
                    <w:spacing w:line="276" w:lineRule="auto"/>
                    <w:jc w:val="both"/>
                    <w:rPr>
                      <w:rFonts w:ascii="Snap ITC" w:hAnsi="Snap ITC" w:cs="Snap ITC"/>
                      <w:sz w:val="20"/>
                      <w:szCs w:val="20"/>
                    </w:rPr>
                  </w:pPr>
                  <w:r w:rsidRPr="00375B0A">
                    <w:rPr>
                      <w:rFonts w:ascii="Snap ITC" w:hAnsi="Snap ITC" w:cs="Snap ITC"/>
                      <w:sz w:val="20"/>
                      <w:szCs w:val="20"/>
                    </w:rPr>
                    <w:t>3.Lyrics: ..................................</w:t>
                  </w:r>
                </w:p>
                <w:p w:rsidR="00854D08" w:rsidRPr="00375B0A" w:rsidRDefault="00854D08" w:rsidP="007D254C">
                  <w:pPr>
                    <w:pStyle w:val="NoSpacing"/>
                    <w:spacing w:line="276" w:lineRule="auto"/>
                    <w:jc w:val="both"/>
                    <w:rPr>
                      <w:rFonts w:ascii="Snap ITC" w:hAnsi="Snap ITC" w:cs="Snap ITC"/>
                      <w:sz w:val="20"/>
                      <w:szCs w:val="20"/>
                    </w:rPr>
                  </w:pPr>
                  <w:r w:rsidRPr="00375B0A">
                    <w:rPr>
                      <w:rFonts w:ascii="Snap ITC" w:hAnsi="Snap ITC" w:cs="Snap ITC"/>
                      <w:sz w:val="20"/>
                      <w:szCs w:val="20"/>
                    </w:rPr>
                    <w:t>4.Groundwater : .......................</w:t>
                  </w:r>
                </w:p>
                <w:p w:rsidR="00854D08" w:rsidRPr="00375B0A" w:rsidRDefault="00854D08" w:rsidP="007D254C">
                  <w:pPr>
                    <w:pStyle w:val="NoSpacing"/>
                    <w:spacing w:line="276" w:lineRule="auto"/>
                    <w:jc w:val="both"/>
                    <w:rPr>
                      <w:rFonts w:ascii="Snap ITC" w:hAnsi="Snap ITC" w:cs="Snap ITC"/>
                      <w:sz w:val="20"/>
                      <w:szCs w:val="20"/>
                    </w:rPr>
                  </w:pPr>
                  <w:r w:rsidRPr="00375B0A">
                    <w:rPr>
                      <w:rFonts w:ascii="Snap ITC" w:hAnsi="Snap ITC" w:cs="Snap ITC"/>
                      <w:sz w:val="20"/>
                      <w:szCs w:val="20"/>
                    </w:rPr>
                    <w:t>5.Shortage: ..............................</w:t>
                  </w:r>
                </w:p>
                <w:p w:rsidR="00854D08" w:rsidRPr="00375B0A" w:rsidRDefault="00854D08" w:rsidP="007D254C">
                  <w:pPr>
                    <w:pStyle w:val="NoSpacing"/>
                    <w:spacing w:line="276" w:lineRule="auto"/>
                    <w:jc w:val="both"/>
                    <w:rPr>
                      <w:rFonts w:ascii="Snap ITC" w:hAnsi="Snap ITC" w:cs="Snap ITC"/>
                      <w:sz w:val="20"/>
                      <w:szCs w:val="20"/>
                    </w:rPr>
                  </w:pPr>
                  <w:r w:rsidRPr="00375B0A">
                    <w:rPr>
                      <w:rFonts w:ascii="Snap ITC" w:hAnsi="Snap ITC" w:cs="Snap ITC"/>
                      <w:sz w:val="20"/>
                      <w:szCs w:val="20"/>
                    </w:rPr>
                    <w:t>6.Trade : ..................................</w:t>
                  </w:r>
                </w:p>
                <w:p w:rsidR="00854D08" w:rsidRPr="00375B0A" w:rsidRDefault="00854D08" w:rsidP="007D254C">
                  <w:pPr>
                    <w:pStyle w:val="NoSpacing"/>
                    <w:spacing w:line="276" w:lineRule="auto"/>
                    <w:jc w:val="both"/>
                    <w:rPr>
                      <w:rFonts w:ascii="Snap ITC" w:hAnsi="Snap ITC" w:cs="Snap ITC"/>
                      <w:sz w:val="20"/>
                      <w:szCs w:val="20"/>
                    </w:rPr>
                  </w:pPr>
                  <w:r w:rsidRPr="00375B0A">
                    <w:rPr>
                      <w:rFonts w:ascii="Snap ITC" w:hAnsi="Snap ITC" w:cs="Snap ITC"/>
                      <w:sz w:val="20"/>
                      <w:szCs w:val="20"/>
                    </w:rPr>
                    <w:t>7.Fist: .....................................</w:t>
                  </w:r>
                </w:p>
                <w:p w:rsidR="00854D08" w:rsidRPr="00375B0A" w:rsidRDefault="00854D08" w:rsidP="007D254C">
                  <w:pPr>
                    <w:pStyle w:val="NoSpacing"/>
                    <w:spacing w:line="276" w:lineRule="auto"/>
                    <w:jc w:val="both"/>
                    <w:rPr>
                      <w:rFonts w:ascii="Snap ITC" w:hAnsi="Snap ITC" w:cs="Snap ITC"/>
                      <w:sz w:val="20"/>
                      <w:szCs w:val="20"/>
                    </w:rPr>
                  </w:pPr>
                  <w:r w:rsidRPr="00375B0A">
                    <w:rPr>
                      <w:rFonts w:ascii="Snap ITC" w:hAnsi="Snap ITC" w:cs="Snap ITC"/>
                      <w:sz w:val="20"/>
                      <w:szCs w:val="20"/>
                    </w:rPr>
                    <w:t>8.Tears : ..................................</w:t>
                  </w:r>
                </w:p>
                <w:p w:rsidR="00854D08" w:rsidRPr="00375B0A" w:rsidRDefault="00854D08" w:rsidP="007D254C">
                  <w:pPr>
                    <w:pStyle w:val="NoSpacing"/>
                    <w:spacing w:line="276" w:lineRule="auto"/>
                    <w:jc w:val="both"/>
                    <w:rPr>
                      <w:rFonts w:ascii="Snap ITC" w:hAnsi="Snap ITC" w:cs="Snap ITC"/>
                      <w:sz w:val="20"/>
                      <w:szCs w:val="20"/>
                    </w:rPr>
                  </w:pPr>
                  <w:r w:rsidRPr="00375B0A">
                    <w:rPr>
                      <w:rFonts w:ascii="Snap ITC" w:hAnsi="Snap ITC" w:cs="Snap ITC"/>
                      <w:sz w:val="20"/>
                      <w:szCs w:val="20"/>
                    </w:rPr>
                    <w:t>9.Adventurous: .........................</w:t>
                  </w:r>
                </w:p>
                <w:p w:rsidR="00854D08" w:rsidRPr="00375B0A" w:rsidRDefault="00854D08" w:rsidP="007D254C">
                  <w:pPr>
                    <w:pStyle w:val="NoSpacing"/>
                    <w:spacing w:line="276" w:lineRule="auto"/>
                    <w:jc w:val="both"/>
                    <w:rPr>
                      <w:rFonts w:ascii="Snap ITC" w:hAnsi="Snap ITC" w:cs="Snap ITC"/>
                      <w:sz w:val="20"/>
                      <w:szCs w:val="20"/>
                    </w:rPr>
                  </w:pPr>
                  <w:r w:rsidRPr="00375B0A">
                    <w:rPr>
                      <w:rFonts w:ascii="Snap ITC" w:hAnsi="Snap ITC" w:cs="Snap ITC"/>
                      <w:sz w:val="20"/>
                      <w:szCs w:val="20"/>
                    </w:rPr>
                    <w:t>10.Optimistic: ...........................</w:t>
                  </w:r>
                </w:p>
                <w:p w:rsidR="00854D08" w:rsidRPr="00375B0A" w:rsidRDefault="00854D08" w:rsidP="007D254C">
                  <w:pPr>
                    <w:pStyle w:val="NoSpacing"/>
                    <w:spacing w:line="276" w:lineRule="auto"/>
                    <w:jc w:val="both"/>
                    <w:rPr>
                      <w:rFonts w:ascii="Snap ITC" w:hAnsi="Snap ITC" w:cs="Snap ITC"/>
                      <w:sz w:val="20"/>
                      <w:szCs w:val="20"/>
                    </w:rPr>
                  </w:pPr>
                </w:p>
                <w:p w:rsidR="00854D08" w:rsidRPr="00375B0A" w:rsidRDefault="00854D08" w:rsidP="007D254C">
                  <w:pPr>
                    <w:pStyle w:val="NoSpacing"/>
                    <w:spacing w:line="276" w:lineRule="auto"/>
                    <w:ind w:left="720"/>
                    <w:jc w:val="both"/>
                    <w:rPr>
                      <w:rFonts w:ascii="Snap ITC" w:hAnsi="Snap ITC" w:cs="Snap ITC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oundrect id="Rounded Rectangle 36" o:spid="_x0000_s1030" style="position:absolute;margin-left:-29.55pt;margin-top:52.5pt;width:526.55pt;height:20.05pt;z-index:251650048;visibility:visible;v-text-anchor:middle" arcsize="10923f" strokecolor="#f79646" strokeweight="2pt">
            <v:textbox inset="0,0,0,0">
              <w:txbxContent>
                <w:p w:rsidR="00854D08" w:rsidRPr="00B27E16" w:rsidRDefault="00854D08" w:rsidP="00A33A56">
                  <w:pPr>
                    <w:pStyle w:val="NoSpacing"/>
                    <w:jc w:val="center"/>
                    <w:rPr>
                      <w:rFonts w:ascii="Snap ITC" w:hAnsi="Snap ITC" w:cs="Snap ITC"/>
                    </w:rPr>
                  </w:pPr>
                  <w:r>
                    <w:rPr>
                      <w:rFonts w:ascii="Snap ITC" w:hAnsi="Snap ITC" w:cs="Snap ITC"/>
                    </w:rPr>
                    <w:t>1 – Aşağıdaki kelimelerin Türkçe karşılıklarını yazınız. (20)</w:t>
                  </w:r>
                </w:p>
                <w:p w:rsidR="00854D08" w:rsidRPr="00B27E16" w:rsidRDefault="00854D08" w:rsidP="00A33A56">
                  <w:pPr>
                    <w:pStyle w:val="NoSpacing"/>
                    <w:jc w:val="center"/>
                    <w:rPr>
                      <w:rFonts w:ascii="Snap ITC" w:hAnsi="Snap ITC" w:cs="Snap ITC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Horizontal Scroll 1" o:spid="_x0000_s1031" type="#_x0000_t98" style="position:absolute;margin-left:-29.25pt;margin-top:-41.65pt;width:136.3pt;height:90.2pt;z-index:251648000;visibility:visible" strokecolor="#f79646" strokeweight="5pt">
            <v:shadow color="#868686"/>
            <v:textbox>
              <w:txbxContent>
                <w:p w:rsidR="00854D08" w:rsidRDefault="00854D08" w:rsidP="00953B4C">
                  <w:pPr>
                    <w:pStyle w:val="NoSpacing"/>
                  </w:pPr>
                  <w:r>
                    <w:t>Name:.........................</w:t>
                  </w:r>
                </w:p>
                <w:p w:rsidR="00854D08" w:rsidRDefault="00854D08" w:rsidP="00953B4C">
                  <w:pPr>
                    <w:pStyle w:val="NoSpacing"/>
                  </w:pPr>
                  <w:r>
                    <w:t>Surname:....................</w:t>
                  </w:r>
                </w:p>
                <w:p w:rsidR="00854D08" w:rsidRDefault="00854D08" w:rsidP="00953B4C">
                  <w:pPr>
                    <w:pStyle w:val="NoSpacing"/>
                  </w:pPr>
                  <w:r>
                    <w:t>Classroom:..................</w:t>
                  </w:r>
                </w:p>
                <w:p w:rsidR="00854D08" w:rsidRDefault="00854D08" w:rsidP="00953B4C">
                  <w:pPr>
                    <w:pStyle w:val="NoSpacing"/>
                  </w:pPr>
                  <w:r>
                    <w:t>Number:.......................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Horizontal Scroll 2" o:spid="_x0000_s1032" type="#_x0000_t98" style="position:absolute;margin-left:114.55pt;margin-top:-46.05pt;width:378.65pt;height:90.2pt;z-index:251649024;visibility:visible" strokecolor="#f79646" strokeweight="5pt">
            <v:shadow color="#868686"/>
            <v:textbox>
              <w:txbxContent>
                <w:p w:rsidR="00854D08" w:rsidRPr="00A33A56" w:rsidRDefault="00854D08" w:rsidP="00953B4C">
                  <w:pPr>
                    <w:pStyle w:val="NoSpacing"/>
                    <w:jc w:val="center"/>
                    <w:rPr>
                      <w:rFonts w:ascii="Bernard MT Condensed" w:hAnsi="Bernard MT Condensed" w:cs="Bernard MT Condensed"/>
                      <w:sz w:val="40"/>
                      <w:szCs w:val="40"/>
                    </w:rPr>
                  </w:pPr>
                  <w:r w:rsidRPr="00A33A56">
                    <w:rPr>
                      <w:rFonts w:ascii="Bernard MT Condensed" w:hAnsi="Bernard MT Condensed" w:cs="Bernard MT Condensed"/>
                      <w:sz w:val="40"/>
                      <w:szCs w:val="40"/>
                    </w:rPr>
                    <w:t>KADI BURHANEDDIN PRIMARY SCHOOL 2nd TERM 1st EXAMINATION FOR 8th GRADES</w:t>
                  </w:r>
                </w:p>
                <w:p w:rsidR="00854D08" w:rsidRPr="00A33A56" w:rsidRDefault="00854D08" w:rsidP="00953B4C">
                  <w:pPr>
                    <w:pStyle w:val="NoSpacing"/>
                    <w:jc w:val="center"/>
                    <w:rPr>
                      <w:rFonts w:ascii="Bernard MT Condensed" w:hAnsi="Bernard MT Condensed" w:cs="Bernard MT Condensed"/>
                      <w:sz w:val="40"/>
                      <w:szCs w:val="40"/>
                    </w:rPr>
                  </w:pPr>
                  <w:hyperlink r:id="rId6" w:history="1">
                    <w:r>
                      <w:rPr>
                        <w:rStyle w:val="Hyperlink"/>
                        <w:rFonts w:ascii="Arial" w:hAnsi="Arial" w:cs="Arial"/>
                      </w:rPr>
                      <w:t>www.sorubak.com</w:t>
                    </w:r>
                  </w:hyperlink>
                  <w:r>
                    <w:rPr>
                      <w:rFonts w:ascii="Arial" w:hAnsi="Arial" w:cs="Arial"/>
                    </w:rPr>
                    <w:t xml:space="preserve">   </w:t>
                  </w:r>
                </w:p>
              </w:txbxContent>
            </v:textbox>
          </v:shape>
        </w:pict>
      </w:r>
    </w:p>
    <w:p w:rsidR="00854D08" w:rsidRPr="007C64CE" w:rsidRDefault="00854D08" w:rsidP="007C64CE"/>
    <w:p w:rsidR="00854D08" w:rsidRPr="007C64CE" w:rsidRDefault="00854D08" w:rsidP="007C64CE"/>
    <w:p w:rsidR="00854D08" w:rsidRPr="007C64CE" w:rsidRDefault="00854D08" w:rsidP="007C64CE"/>
    <w:p w:rsidR="00854D08" w:rsidRPr="007C64CE" w:rsidRDefault="00854D08" w:rsidP="007C64CE"/>
    <w:p w:rsidR="00854D08" w:rsidRPr="007C64CE" w:rsidRDefault="00854D08" w:rsidP="007C64CE"/>
    <w:p w:rsidR="00854D08" w:rsidRPr="007C64CE" w:rsidRDefault="00854D08" w:rsidP="007C64CE"/>
    <w:p w:rsidR="00854D08" w:rsidRPr="007C64CE" w:rsidRDefault="00854D08" w:rsidP="007C64CE"/>
    <w:p w:rsidR="00854D08" w:rsidRPr="007C64CE" w:rsidRDefault="00854D08" w:rsidP="007C64CE"/>
    <w:p w:rsidR="00854D08" w:rsidRPr="007C64CE" w:rsidRDefault="00854D08" w:rsidP="007C64CE"/>
    <w:p w:rsidR="00854D08" w:rsidRPr="007C64CE" w:rsidRDefault="00854D08" w:rsidP="007C64CE">
      <w:r>
        <w:rPr>
          <w:noProof/>
          <w:lang w:eastAsia="tr-TR"/>
        </w:rPr>
        <w:pict>
          <v:shape id="Picture 20" o:spid="_x0000_s1033" type="#_x0000_t75" style="position:absolute;margin-left:398pt;margin-top:13.4pt;width:105.8pt;height:105.8pt;z-index:251665408;visibility:visible">
            <v:imagedata r:id="rId7" o:title=""/>
          </v:shape>
        </w:pict>
      </w:r>
      <w:r>
        <w:rPr>
          <w:noProof/>
          <w:lang w:eastAsia="tr-TR"/>
        </w:rPr>
        <w:pict>
          <v:rect id="Rectangle 6" o:spid="_x0000_s1034" style="position:absolute;margin-left:55.05pt;margin-top:13.45pt;width:338.7pt;height:190.35pt;z-index:251655168;visibility:visible;v-text-anchor:middle" strokecolor="#f79646" strokeweight="2pt">
            <v:stroke dashstyle="3 1"/>
            <v:textbox inset="0,0,0,0">
              <w:txbxContent>
                <w:p w:rsidR="00854D08" w:rsidRDefault="00854D08" w:rsidP="00626DFB">
                  <w:pPr>
                    <w:pStyle w:val="NoSpacing"/>
                    <w:spacing w:line="360" w:lineRule="auto"/>
                    <w:jc w:val="both"/>
                    <w:rPr>
                      <w:rFonts w:ascii="Snap ITC" w:hAnsi="Snap ITC" w:cs="Snap ITC"/>
                      <w:sz w:val="20"/>
                      <w:szCs w:val="20"/>
                    </w:rPr>
                  </w:pPr>
                  <w:r w:rsidRPr="00375B0A">
                    <w:rPr>
                      <w:rFonts w:ascii="Snap ITC" w:hAnsi="Snap ITC" w:cs="Snap ITC"/>
                      <w:sz w:val="20"/>
                      <w:szCs w:val="20"/>
                    </w:rPr>
                    <w:t>1.</w:t>
                  </w:r>
                  <w:r>
                    <w:rPr>
                      <w:rFonts w:ascii="Snap ITC" w:hAnsi="Snap ITC" w:cs="Snap ITC"/>
                      <w:sz w:val="20"/>
                      <w:szCs w:val="20"/>
                    </w:rPr>
                    <w:t xml:space="preserve"> I am very tired. I can’t play football with you.</w:t>
                  </w:r>
                </w:p>
                <w:p w:rsidR="00854D08" w:rsidRDefault="00854D08" w:rsidP="00626DFB">
                  <w:pPr>
                    <w:pStyle w:val="NoSpacing"/>
                    <w:spacing w:line="360" w:lineRule="auto"/>
                    <w:jc w:val="both"/>
                    <w:rPr>
                      <w:rFonts w:ascii="Snap ITC" w:hAnsi="Snap ITC" w:cs="Snap ITC"/>
                      <w:sz w:val="20"/>
                      <w:szCs w:val="20"/>
                    </w:rPr>
                  </w:pPr>
                  <w:r>
                    <w:rPr>
                      <w:rFonts w:ascii="Snap ITC" w:hAnsi="Snap ITC" w:cs="Snap ITC"/>
                      <w:sz w:val="20"/>
                      <w:szCs w:val="20"/>
                    </w:rPr>
                    <w:t>...................................................................................</w:t>
                  </w:r>
                </w:p>
                <w:p w:rsidR="00854D08" w:rsidRDefault="00854D08" w:rsidP="00626DFB">
                  <w:pPr>
                    <w:pStyle w:val="NoSpacing"/>
                    <w:spacing w:line="360" w:lineRule="auto"/>
                    <w:jc w:val="both"/>
                    <w:rPr>
                      <w:rFonts w:ascii="Snap ITC" w:hAnsi="Snap ITC" w:cs="Snap ITC"/>
                      <w:sz w:val="20"/>
                      <w:szCs w:val="20"/>
                    </w:rPr>
                  </w:pPr>
                  <w:r>
                    <w:rPr>
                      <w:rFonts w:ascii="Snap ITC" w:hAnsi="Snap ITC" w:cs="Snap ITC"/>
                      <w:sz w:val="20"/>
                      <w:szCs w:val="20"/>
                    </w:rPr>
                    <w:t>2. Jack is very weak. He can’t carry these boxes.</w:t>
                  </w:r>
                </w:p>
                <w:p w:rsidR="00854D08" w:rsidRDefault="00854D08" w:rsidP="00626DFB">
                  <w:pPr>
                    <w:pStyle w:val="NoSpacing"/>
                    <w:spacing w:line="360" w:lineRule="auto"/>
                    <w:jc w:val="both"/>
                    <w:rPr>
                      <w:rFonts w:ascii="Snap ITC" w:hAnsi="Snap ITC" w:cs="Snap ITC"/>
                      <w:sz w:val="20"/>
                      <w:szCs w:val="20"/>
                    </w:rPr>
                  </w:pPr>
                  <w:r>
                    <w:rPr>
                      <w:rFonts w:ascii="Snap ITC" w:hAnsi="Snap ITC" w:cs="Snap ITC"/>
                      <w:sz w:val="20"/>
                      <w:szCs w:val="20"/>
                    </w:rPr>
                    <w:t>..................................................................................</w:t>
                  </w:r>
                </w:p>
                <w:p w:rsidR="00854D08" w:rsidRDefault="00854D08" w:rsidP="00626DFB">
                  <w:pPr>
                    <w:pStyle w:val="NoSpacing"/>
                    <w:spacing w:line="360" w:lineRule="auto"/>
                    <w:jc w:val="both"/>
                    <w:rPr>
                      <w:rFonts w:ascii="Snap ITC" w:hAnsi="Snap ITC" w:cs="Snap ITC"/>
                      <w:sz w:val="20"/>
                      <w:szCs w:val="20"/>
                    </w:rPr>
                  </w:pPr>
                  <w:r>
                    <w:rPr>
                      <w:rFonts w:ascii="Snap ITC" w:hAnsi="Snap ITC" w:cs="Snap ITC"/>
                      <w:sz w:val="20"/>
                      <w:szCs w:val="20"/>
                    </w:rPr>
                    <w:t>3. Susan is very lazy. She can’t do her homework on time.</w:t>
                  </w:r>
                </w:p>
                <w:p w:rsidR="00854D08" w:rsidRPr="00375B0A" w:rsidRDefault="00854D08" w:rsidP="00626DFB">
                  <w:pPr>
                    <w:pStyle w:val="NoSpacing"/>
                    <w:spacing w:line="360" w:lineRule="auto"/>
                    <w:jc w:val="both"/>
                    <w:rPr>
                      <w:rFonts w:ascii="Snap ITC" w:hAnsi="Snap ITC" w:cs="Snap ITC"/>
                      <w:sz w:val="20"/>
                      <w:szCs w:val="20"/>
                    </w:rPr>
                  </w:pPr>
                  <w:r>
                    <w:rPr>
                      <w:rFonts w:ascii="Snap ITC" w:hAnsi="Snap ITC" w:cs="Snap ITC"/>
                      <w:sz w:val="20"/>
                      <w:szCs w:val="20"/>
                    </w:rPr>
                    <w:t>...................................................................................</w:t>
                  </w:r>
                </w:p>
                <w:p w:rsidR="00854D08" w:rsidRDefault="00854D08" w:rsidP="00626DFB">
                  <w:pPr>
                    <w:pStyle w:val="NoSpacing"/>
                    <w:spacing w:line="360" w:lineRule="auto"/>
                    <w:jc w:val="both"/>
                    <w:rPr>
                      <w:rFonts w:ascii="Snap ITC" w:hAnsi="Snap ITC" w:cs="Snap ITC"/>
                      <w:sz w:val="20"/>
                      <w:szCs w:val="20"/>
                    </w:rPr>
                  </w:pPr>
                  <w:r>
                    <w:rPr>
                      <w:rFonts w:ascii="Snap ITC" w:hAnsi="Snap ITC" w:cs="Snap ITC"/>
                      <w:sz w:val="20"/>
                      <w:szCs w:val="20"/>
                    </w:rPr>
                    <w:t>4.This soup is salty. I can’t eat it.</w:t>
                  </w:r>
                </w:p>
                <w:p w:rsidR="00854D08" w:rsidRPr="00375B0A" w:rsidRDefault="00854D08" w:rsidP="00626DFB">
                  <w:pPr>
                    <w:pStyle w:val="NoSpacing"/>
                    <w:spacing w:line="360" w:lineRule="auto"/>
                    <w:jc w:val="both"/>
                    <w:rPr>
                      <w:rFonts w:ascii="Snap ITC" w:hAnsi="Snap ITC" w:cs="Snap ITC"/>
                      <w:sz w:val="20"/>
                      <w:szCs w:val="20"/>
                    </w:rPr>
                  </w:pPr>
                  <w:r>
                    <w:rPr>
                      <w:rFonts w:ascii="Snap ITC" w:hAnsi="Snap ITC" w:cs="Snap ITC"/>
                      <w:sz w:val="20"/>
                      <w:szCs w:val="20"/>
                    </w:rPr>
                    <w:t>...................................................................................</w:t>
                  </w:r>
                </w:p>
                <w:p w:rsidR="00854D08" w:rsidRDefault="00854D08" w:rsidP="00626DFB">
                  <w:pPr>
                    <w:pStyle w:val="NoSpacing"/>
                    <w:spacing w:line="360" w:lineRule="auto"/>
                    <w:jc w:val="both"/>
                    <w:rPr>
                      <w:rFonts w:ascii="Snap ITC" w:hAnsi="Snap ITC" w:cs="Snap ITC"/>
                      <w:sz w:val="20"/>
                      <w:szCs w:val="20"/>
                    </w:rPr>
                  </w:pPr>
                  <w:r>
                    <w:rPr>
                      <w:rFonts w:ascii="Snap ITC" w:hAnsi="Snap ITC" w:cs="Snap ITC"/>
                      <w:sz w:val="20"/>
                      <w:szCs w:val="20"/>
                    </w:rPr>
                    <w:t>5.This box is very heavy. I can’t lift it.</w:t>
                  </w:r>
                </w:p>
                <w:p w:rsidR="00854D08" w:rsidRPr="00375B0A" w:rsidRDefault="00854D08" w:rsidP="00626DFB">
                  <w:pPr>
                    <w:pStyle w:val="NoSpacing"/>
                    <w:spacing w:line="360" w:lineRule="auto"/>
                    <w:jc w:val="both"/>
                    <w:rPr>
                      <w:rFonts w:ascii="Snap ITC" w:hAnsi="Snap ITC" w:cs="Snap ITC"/>
                      <w:sz w:val="20"/>
                      <w:szCs w:val="20"/>
                    </w:rPr>
                  </w:pPr>
                  <w:r>
                    <w:rPr>
                      <w:rFonts w:ascii="Snap ITC" w:hAnsi="Snap ITC" w:cs="Snap ITC"/>
                      <w:sz w:val="20"/>
                      <w:szCs w:val="20"/>
                    </w:rPr>
                    <w:t>...................................................................................</w:t>
                  </w:r>
                </w:p>
                <w:p w:rsidR="00854D08" w:rsidRPr="00375B0A" w:rsidRDefault="00854D08" w:rsidP="00626DFB">
                  <w:pPr>
                    <w:pStyle w:val="NoSpacing"/>
                    <w:spacing w:line="360" w:lineRule="auto"/>
                    <w:jc w:val="both"/>
                    <w:rPr>
                      <w:rFonts w:ascii="Snap ITC" w:hAnsi="Snap ITC" w:cs="Snap ITC"/>
                      <w:sz w:val="20"/>
                      <w:szCs w:val="20"/>
                    </w:rPr>
                  </w:pPr>
                </w:p>
                <w:p w:rsidR="00854D08" w:rsidRPr="00375B0A" w:rsidRDefault="00854D08" w:rsidP="00626DFB">
                  <w:pPr>
                    <w:pStyle w:val="NoSpacing"/>
                    <w:spacing w:line="360" w:lineRule="auto"/>
                    <w:jc w:val="both"/>
                    <w:rPr>
                      <w:rFonts w:ascii="Snap ITC" w:hAnsi="Snap ITC" w:cs="Snap ITC"/>
                      <w:sz w:val="20"/>
                      <w:szCs w:val="20"/>
                    </w:rPr>
                  </w:pPr>
                </w:p>
                <w:p w:rsidR="00854D08" w:rsidRPr="00375B0A" w:rsidRDefault="00854D08" w:rsidP="00626DFB">
                  <w:pPr>
                    <w:pStyle w:val="NoSpacing"/>
                    <w:spacing w:line="360" w:lineRule="auto"/>
                    <w:ind w:left="720"/>
                    <w:jc w:val="both"/>
                    <w:rPr>
                      <w:rFonts w:ascii="Snap ITC" w:hAnsi="Snap ITC" w:cs="Snap ITC"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854D08" w:rsidRPr="007C64CE" w:rsidRDefault="00854D08" w:rsidP="007C64CE"/>
    <w:p w:rsidR="00854D08" w:rsidRPr="007C64CE" w:rsidRDefault="00854D08" w:rsidP="007C64CE"/>
    <w:p w:rsidR="00854D08" w:rsidRPr="007C64CE" w:rsidRDefault="00854D08" w:rsidP="007C64CE">
      <w:r>
        <w:rPr>
          <w:noProof/>
          <w:lang w:eastAsia="tr-TR"/>
        </w:rPr>
        <w:pict>
          <v:shape id="Picture 19" o:spid="_x0000_s1035" type="#_x0000_t75" style="position:absolute;margin-left:-45.85pt;margin-top:14.65pt;width:95.75pt;height:112.65pt;z-index:251664384;visibility:visible">
            <v:imagedata r:id="rId8" o:title=""/>
          </v:shape>
        </w:pict>
      </w:r>
    </w:p>
    <w:p w:rsidR="00854D08" w:rsidRPr="007C64CE" w:rsidRDefault="00854D08" w:rsidP="00146D0B">
      <w:pPr>
        <w:tabs>
          <w:tab w:val="left" w:pos="4111"/>
        </w:tabs>
      </w:pPr>
    </w:p>
    <w:p w:rsidR="00854D08" w:rsidRPr="007C64CE" w:rsidRDefault="00854D08" w:rsidP="007C64CE"/>
    <w:p w:rsidR="00854D08" w:rsidRPr="007C64CE" w:rsidRDefault="00854D08" w:rsidP="007C64CE"/>
    <w:p w:rsidR="00854D08" w:rsidRPr="007C64CE" w:rsidRDefault="00854D08" w:rsidP="007C64CE"/>
    <w:p w:rsidR="00854D08" w:rsidRPr="007C64CE" w:rsidRDefault="00854D08" w:rsidP="007C64CE">
      <w:r>
        <w:rPr>
          <w:noProof/>
          <w:lang w:eastAsia="tr-TR"/>
        </w:rPr>
        <w:pict>
          <v:roundrect id="Rounded Rectangle 7" o:spid="_x0000_s1036" style="position:absolute;margin-left:-22.45pt;margin-top:4.75pt;width:526.5pt;height:20pt;z-index:251656192;visibility:visible;v-text-anchor:middle" arcsize="10923f" strokecolor="#f79646" strokeweight="2pt">
            <v:textbox inset="0,0,0,0">
              <w:txbxContent>
                <w:p w:rsidR="00854D08" w:rsidRPr="00B27E16" w:rsidRDefault="00854D08" w:rsidP="007C64CE">
                  <w:pPr>
                    <w:pStyle w:val="NoSpacing"/>
                    <w:jc w:val="center"/>
                    <w:rPr>
                      <w:rFonts w:ascii="Snap ITC" w:hAnsi="Snap ITC" w:cs="Snap ITC"/>
                    </w:rPr>
                  </w:pPr>
                  <w:r>
                    <w:rPr>
                      <w:rFonts w:ascii="Snap ITC" w:hAnsi="Snap ITC" w:cs="Snap ITC"/>
                    </w:rPr>
                    <w:t>3 - Aşağıdaki cümleleri ‘’ enough to’’ kalıbını kullanarak birleştiriniz.(20)</w:t>
                  </w:r>
                </w:p>
                <w:p w:rsidR="00854D08" w:rsidRPr="00B27E16" w:rsidRDefault="00854D08" w:rsidP="007C64CE">
                  <w:pPr>
                    <w:pStyle w:val="NoSpacing"/>
                    <w:jc w:val="center"/>
                    <w:rPr>
                      <w:rFonts w:ascii="Snap ITC" w:hAnsi="Snap ITC" w:cs="Snap ITC"/>
                    </w:rPr>
                  </w:pPr>
                </w:p>
              </w:txbxContent>
            </v:textbox>
          </v:roundrect>
        </w:pict>
      </w:r>
    </w:p>
    <w:p w:rsidR="00854D08" w:rsidRPr="007C64CE" w:rsidRDefault="00854D08" w:rsidP="00626DFB">
      <w:pPr>
        <w:tabs>
          <w:tab w:val="left" w:pos="7363"/>
        </w:tabs>
      </w:pPr>
      <w:r>
        <w:rPr>
          <w:noProof/>
          <w:lang w:eastAsia="tr-TR"/>
        </w:rPr>
        <w:pict>
          <v:shape id="Picture 21" o:spid="_x0000_s1037" type="#_x0000_t75" style="position:absolute;margin-left:398.65pt;margin-top:4.8pt;width:105.15pt;height:120.2pt;z-index:251666432;visibility:visible">
            <v:imagedata r:id="rId9" o:title=""/>
          </v:shape>
        </w:pict>
      </w:r>
      <w:r>
        <w:rPr>
          <w:noProof/>
          <w:lang w:eastAsia="tr-TR"/>
        </w:rPr>
        <w:pict>
          <v:rect id="Rectangle 8" o:spid="_x0000_s1038" style="position:absolute;margin-left:55.05pt;margin-top:4.8pt;width:338.7pt;height:3in;z-index:251657216;visibility:visible;v-text-anchor:middle" strokecolor="#f79646" strokeweight="2pt">
            <v:stroke dashstyle="3 1"/>
            <v:textbox inset="0,0,0,0">
              <w:txbxContent>
                <w:p w:rsidR="00854D08" w:rsidRDefault="00854D08" w:rsidP="00626DFB">
                  <w:pPr>
                    <w:pStyle w:val="NoSpacing"/>
                    <w:spacing w:line="360" w:lineRule="auto"/>
                    <w:jc w:val="both"/>
                    <w:rPr>
                      <w:rFonts w:ascii="Snap ITC" w:hAnsi="Snap ITC" w:cs="Snap ITC"/>
                      <w:sz w:val="20"/>
                      <w:szCs w:val="20"/>
                    </w:rPr>
                  </w:pPr>
                  <w:r w:rsidRPr="00375B0A">
                    <w:rPr>
                      <w:rFonts w:ascii="Snap ITC" w:hAnsi="Snap ITC" w:cs="Snap ITC"/>
                      <w:sz w:val="20"/>
                      <w:szCs w:val="20"/>
                    </w:rPr>
                    <w:t>1.</w:t>
                  </w:r>
                  <w:r>
                    <w:rPr>
                      <w:rFonts w:ascii="Snap ITC" w:hAnsi="Snap ITC" w:cs="Snap ITC"/>
                      <w:sz w:val="20"/>
                      <w:szCs w:val="20"/>
                    </w:rPr>
                    <w:t xml:space="preserve"> I am very strong. I can carry the luggage.</w:t>
                  </w:r>
                </w:p>
                <w:p w:rsidR="00854D08" w:rsidRDefault="00854D08" w:rsidP="00626DFB">
                  <w:pPr>
                    <w:pStyle w:val="NoSpacing"/>
                    <w:spacing w:line="360" w:lineRule="auto"/>
                    <w:jc w:val="both"/>
                    <w:rPr>
                      <w:rFonts w:ascii="Snap ITC" w:hAnsi="Snap ITC" w:cs="Snap ITC"/>
                      <w:sz w:val="20"/>
                      <w:szCs w:val="20"/>
                    </w:rPr>
                  </w:pPr>
                  <w:r>
                    <w:rPr>
                      <w:rFonts w:ascii="Snap ITC" w:hAnsi="Snap ITC" w:cs="Snap ITC"/>
                      <w:sz w:val="20"/>
                      <w:szCs w:val="20"/>
                    </w:rPr>
                    <w:t>...................................................................................</w:t>
                  </w:r>
                </w:p>
                <w:p w:rsidR="00854D08" w:rsidRDefault="00854D08" w:rsidP="00626DFB">
                  <w:pPr>
                    <w:pStyle w:val="NoSpacing"/>
                    <w:spacing w:line="360" w:lineRule="auto"/>
                    <w:jc w:val="both"/>
                    <w:rPr>
                      <w:rFonts w:ascii="Snap ITC" w:hAnsi="Snap ITC" w:cs="Snap ITC"/>
                      <w:sz w:val="20"/>
                      <w:szCs w:val="20"/>
                    </w:rPr>
                  </w:pPr>
                  <w:r>
                    <w:rPr>
                      <w:rFonts w:ascii="Snap ITC" w:hAnsi="Snap ITC" w:cs="Snap ITC"/>
                      <w:sz w:val="20"/>
                      <w:szCs w:val="20"/>
                    </w:rPr>
                    <w:t>2. She is a clever student. She can get a high mark.</w:t>
                  </w:r>
                </w:p>
                <w:p w:rsidR="00854D08" w:rsidRDefault="00854D08" w:rsidP="00626DFB">
                  <w:pPr>
                    <w:pStyle w:val="NoSpacing"/>
                    <w:spacing w:line="360" w:lineRule="auto"/>
                    <w:jc w:val="both"/>
                    <w:rPr>
                      <w:rFonts w:ascii="Snap ITC" w:hAnsi="Snap ITC" w:cs="Snap ITC"/>
                      <w:sz w:val="20"/>
                      <w:szCs w:val="20"/>
                    </w:rPr>
                  </w:pPr>
                  <w:r>
                    <w:rPr>
                      <w:rFonts w:ascii="Snap ITC" w:hAnsi="Snap ITC" w:cs="Snap ITC"/>
                      <w:sz w:val="20"/>
                      <w:szCs w:val="20"/>
                    </w:rPr>
                    <w:t>..................................................................................</w:t>
                  </w:r>
                </w:p>
                <w:p w:rsidR="00854D08" w:rsidRDefault="00854D08" w:rsidP="00626DFB">
                  <w:pPr>
                    <w:pStyle w:val="NoSpacing"/>
                    <w:spacing w:line="360" w:lineRule="auto"/>
                    <w:jc w:val="both"/>
                    <w:rPr>
                      <w:rFonts w:ascii="Snap ITC" w:hAnsi="Snap ITC" w:cs="Snap ITC"/>
                      <w:sz w:val="20"/>
                      <w:szCs w:val="20"/>
                    </w:rPr>
                  </w:pPr>
                  <w:r>
                    <w:rPr>
                      <w:rFonts w:ascii="Snap ITC" w:hAnsi="Snap ITC" w:cs="Snap ITC"/>
                      <w:sz w:val="20"/>
                      <w:szCs w:val="20"/>
                    </w:rPr>
                    <w:t>3. Mercedes is a very fast car. It can win the race.</w:t>
                  </w:r>
                </w:p>
                <w:p w:rsidR="00854D08" w:rsidRPr="00375B0A" w:rsidRDefault="00854D08" w:rsidP="00626DFB">
                  <w:pPr>
                    <w:pStyle w:val="NoSpacing"/>
                    <w:spacing w:line="360" w:lineRule="auto"/>
                    <w:jc w:val="both"/>
                    <w:rPr>
                      <w:rFonts w:ascii="Snap ITC" w:hAnsi="Snap ITC" w:cs="Snap ITC"/>
                      <w:sz w:val="20"/>
                      <w:szCs w:val="20"/>
                    </w:rPr>
                  </w:pPr>
                  <w:r>
                    <w:rPr>
                      <w:rFonts w:ascii="Snap ITC" w:hAnsi="Snap ITC" w:cs="Snap ITC"/>
                      <w:sz w:val="20"/>
                      <w:szCs w:val="20"/>
                    </w:rPr>
                    <w:t>...................................................................................</w:t>
                  </w:r>
                </w:p>
                <w:p w:rsidR="00854D08" w:rsidRDefault="00854D08" w:rsidP="00626DFB">
                  <w:pPr>
                    <w:pStyle w:val="NoSpacing"/>
                    <w:spacing w:line="360" w:lineRule="auto"/>
                    <w:jc w:val="both"/>
                    <w:rPr>
                      <w:rFonts w:ascii="Snap ITC" w:hAnsi="Snap ITC" w:cs="Snap ITC"/>
                      <w:sz w:val="20"/>
                      <w:szCs w:val="20"/>
                    </w:rPr>
                  </w:pPr>
                  <w:r>
                    <w:rPr>
                      <w:rFonts w:ascii="Snap ITC" w:hAnsi="Snap ITC" w:cs="Snap ITC"/>
                      <w:sz w:val="20"/>
                      <w:szCs w:val="20"/>
                    </w:rPr>
                    <w:t>4.He isn’t very tall. He can’t play basketball with us.</w:t>
                  </w:r>
                </w:p>
                <w:p w:rsidR="00854D08" w:rsidRPr="00375B0A" w:rsidRDefault="00854D08" w:rsidP="00626DFB">
                  <w:pPr>
                    <w:pStyle w:val="NoSpacing"/>
                    <w:spacing w:line="360" w:lineRule="auto"/>
                    <w:jc w:val="both"/>
                    <w:rPr>
                      <w:rFonts w:ascii="Snap ITC" w:hAnsi="Snap ITC" w:cs="Snap ITC"/>
                      <w:sz w:val="20"/>
                      <w:szCs w:val="20"/>
                    </w:rPr>
                  </w:pPr>
                  <w:r>
                    <w:rPr>
                      <w:rFonts w:ascii="Snap ITC" w:hAnsi="Snap ITC" w:cs="Snap ITC"/>
                      <w:sz w:val="20"/>
                      <w:szCs w:val="20"/>
                    </w:rPr>
                    <w:t>...................................................................................</w:t>
                  </w:r>
                </w:p>
                <w:p w:rsidR="00854D08" w:rsidRDefault="00854D08" w:rsidP="00626DFB">
                  <w:pPr>
                    <w:pStyle w:val="NoSpacing"/>
                    <w:spacing w:line="360" w:lineRule="auto"/>
                    <w:jc w:val="both"/>
                    <w:rPr>
                      <w:rFonts w:ascii="Snap ITC" w:hAnsi="Snap ITC" w:cs="Snap ITC"/>
                      <w:sz w:val="20"/>
                      <w:szCs w:val="20"/>
                    </w:rPr>
                  </w:pPr>
                  <w:r>
                    <w:rPr>
                      <w:rFonts w:ascii="Snap ITC" w:hAnsi="Snap ITC" w:cs="Snap ITC"/>
                      <w:sz w:val="20"/>
                      <w:szCs w:val="20"/>
                    </w:rPr>
                    <w:t>5.This place is very nice. We can have a picnic here.</w:t>
                  </w:r>
                </w:p>
                <w:p w:rsidR="00854D08" w:rsidRPr="00375B0A" w:rsidRDefault="00854D08" w:rsidP="00626DFB">
                  <w:pPr>
                    <w:pStyle w:val="NoSpacing"/>
                    <w:spacing w:line="360" w:lineRule="auto"/>
                    <w:jc w:val="both"/>
                    <w:rPr>
                      <w:rFonts w:ascii="Snap ITC" w:hAnsi="Snap ITC" w:cs="Snap ITC"/>
                      <w:sz w:val="20"/>
                      <w:szCs w:val="20"/>
                    </w:rPr>
                  </w:pPr>
                  <w:r>
                    <w:rPr>
                      <w:rFonts w:ascii="Snap ITC" w:hAnsi="Snap ITC" w:cs="Snap ITC"/>
                      <w:sz w:val="20"/>
                      <w:szCs w:val="20"/>
                    </w:rPr>
                    <w:t>...................................................................................</w:t>
                  </w:r>
                </w:p>
                <w:p w:rsidR="00854D08" w:rsidRPr="00375B0A" w:rsidRDefault="00854D08" w:rsidP="00626DFB">
                  <w:pPr>
                    <w:pStyle w:val="NoSpacing"/>
                    <w:spacing w:line="360" w:lineRule="auto"/>
                    <w:jc w:val="both"/>
                    <w:rPr>
                      <w:rFonts w:ascii="Snap ITC" w:hAnsi="Snap ITC" w:cs="Snap ITC"/>
                      <w:sz w:val="20"/>
                      <w:szCs w:val="20"/>
                    </w:rPr>
                  </w:pPr>
                </w:p>
                <w:p w:rsidR="00854D08" w:rsidRPr="00375B0A" w:rsidRDefault="00854D08" w:rsidP="00626DFB">
                  <w:pPr>
                    <w:pStyle w:val="NoSpacing"/>
                    <w:spacing w:line="360" w:lineRule="auto"/>
                    <w:jc w:val="both"/>
                    <w:rPr>
                      <w:rFonts w:ascii="Snap ITC" w:hAnsi="Snap ITC" w:cs="Snap ITC"/>
                      <w:sz w:val="20"/>
                      <w:szCs w:val="20"/>
                    </w:rPr>
                  </w:pPr>
                </w:p>
                <w:p w:rsidR="00854D08" w:rsidRPr="00375B0A" w:rsidRDefault="00854D08" w:rsidP="00626DFB">
                  <w:pPr>
                    <w:pStyle w:val="NoSpacing"/>
                    <w:spacing w:line="360" w:lineRule="auto"/>
                    <w:ind w:left="720"/>
                    <w:jc w:val="both"/>
                    <w:rPr>
                      <w:rFonts w:ascii="Snap ITC" w:hAnsi="Snap ITC" w:cs="Snap ITC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tab/>
      </w:r>
    </w:p>
    <w:p w:rsidR="00854D08" w:rsidRPr="007C64CE" w:rsidRDefault="00854D08" w:rsidP="007C64CE"/>
    <w:p w:rsidR="00854D08" w:rsidRPr="007C64CE" w:rsidRDefault="00854D08" w:rsidP="007C64CE"/>
    <w:p w:rsidR="00854D08" w:rsidRPr="007C64CE" w:rsidRDefault="00854D08" w:rsidP="007C64CE">
      <w:r>
        <w:rPr>
          <w:noProof/>
          <w:lang w:eastAsia="tr-TR"/>
        </w:rPr>
        <w:pict>
          <v:shape id="Picture 22" o:spid="_x0000_s1039" type="#_x0000_t75" style="position:absolute;margin-left:-45.8pt;margin-top:12.45pt;width:95.7pt;height:131.8pt;z-index:251667456;visibility:visible">
            <v:imagedata r:id="rId10" o:title=""/>
          </v:shape>
        </w:pict>
      </w:r>
    </w:p>
    <w:p w:rsidR="00854D08" w:rsidRPr="007C64CE" w:rsidRDefault="00854D08" w:rsidP="007C64CE"/>
    <w:p w:rsidR="00854D08" w:rsidRDefault="00854D08" w:rsidP="007C64CE"/>
    <w:p w:rsidR="00854D08" w:rsidRDefault="00854D08" w:rsidP="007C64CE"/>
    <w:p w:rsidR="00854D08" w:rsidRDefault="00854D08" w:rsidP="007C64CE">
      <w:pPr>
        <w:tabs>
          <w:tab w:val="left" w:pos="7425"/>
        </w:tabs>
      </w:pPr>
      <w:r>
        <w:tab/>
      </w:r>
    </w:p>
    <w:p w:rsidR="00854D08" w:rsidRDefault="00854D08" w:rsidP="007C64CE">
      <w:pPr>
        <w:tabs>
          <w:tab w:val="left" w:pos="7425"/>
        </w:tabs>
      </w:pPr>
      <w:r>
        <w:rPr>
          <w:noProof/>
          <w:lang w:eastAsia="tr-TR"/>
        </w:rPr>
        <w:pict>
          <v:rect id="Rectangle 10" o:spid="_x0000_s1040" style="position:absolute;margin-left:-22.95pt;margin-top:.05pt;width:508.8pt;height:217.5pt;z-index:251659264;visibility:visible;v-text-anchor:middle" strokecolor="#f79646" strokeweight="2pt">
            <v:stroke dashstyle="3 1"/>
            <v:textbox inset="0,0,0,0">
              <w:txbxContent>
                <w:p w:rsidR="00854D08" w:rsidRDefault="00854D08" w:rsidP="00915249">
                  <w:pPr>
                    <w:pStyle w:val="NoSpacing"/>
                    <w:spacing w:line="360" w:lineRule="auto"/>
                    <w:jc w:val="both"/>
                    <w:rPr>
                      <w:rFonts w:ascii="Snap ITC" w:hAnsi="Snap ITC" w:cs="Snap ITC"/>
                      <w:sz w:val="20"/>
                      <w:szCs w:val="20"/>
                    </w:rPr>
                  </w:pPr>
                  <w:r>
                    <w:rPr>
                      <w:rFonts w:ascii="Snap ITC" w:hAnsi="Snap ITC" w:cs="Snap ITC"/>
                      <w:sz w:val="20"/>
                      <w:szCs w:val="20"/>
                    </w:rPr>
                    <w:t>1 – When Daniel ................... ( call ) Susan, she ...................... ( do ) homework.</w:t>
                  </w:r>
                </w:p>
                <w:p w:rsidR="00854D08" w:rsidRDefault="00854D08" w:rsidP="00915249">
                  <w:pPr>
                    <w:pStyle w:val="NoSpacing"/>
                    <w:spacing w:line="360" w:lineRule="auto"/>
                    <w:jc w:val="both"/>
                    <w:rPr>
                      <w:rFonts w:ascii="Snap ITC" w:hAnsi="Snap ITC" w:cs="Snap ITC"/>
                      <w:sz w:val="20"/>
                      <w:szCs w:val="20"/>
                    </w:rPr>
                  </w:pPr>
                  <w:r>
                    <w:rPr>
                      <w:rFonts w:ascii="Snap ITC" w:hAnsi="Snap ITC" w:cs="Snap ITC"/>
                      <w:sz w:val="20"/>
                      <w:szCs w:val="20"/>
                    </w:rPr>
                    <w:t>2 – While Ahmet .................... ( drive ) a car , it .................... ( rain ).</w:t>
                  </w:r>
                </w:p>
                <w:p w:rsidR="00854D08" w:rsidRDefault="00854D08" w:rsidP="00915249">
                  <w:pPr>
                    <w:pStyle w:val="NoSpacing"/>
                    <w:spacing w:line="360" w:lineRule="auto"/>
                    <w:jc w:val="both"/>
                    <w:rPr>
                      <w:rFonts w:ascii="Snap ITC" w:hAnsi="Snap ITC" w:cs="Snap ITC"/>
                      <w:sz w:val="20"/>
                      <w:szCs w:val="20"/>
                    </w:rPr>
                  </w:pPr>
                  <w:r>
                    <w:rPr>
                      <w:rFonts w:ascii="Snap ITC" w:hAnsi="Snap ITC" w:cs="Snap ITC"/>
                      <w:sz w:val="20"/>
                      <w:szCs w:val="20"/>
                    </w:rPr>
                    <w:t>3 – While we .................. ( play ) in the garden, she .................... ( wash ) the dishes.</w:t>
                  </w:r>
                </w:p>
                <w:p w:rsidR="00854D08" w:rsidRDefault="00854D08" w:rsidP="00915249">
                  <w:pPr>
                    <w:pStyle w:val="NoSpacing"/>
                    <w:spacing w:line="360" w:lineRule="auto"/>
                    <w:jc w:val="both"/>
                    <w:rPr>
                      <w:rFonts w:ascii="Snap ITC" w:hAnsi="Snap ITC" w:cs="Snap ITC"/>
                      <w:sz w:val="20"/>
                      <w:szCs w:val="20"/>
                    </w:rPr>
                  </w:pPr>
                  <w:r>
                    <w:rPr>
                      <w:rFonts w:ascii="Snap ITC" w:hAnsi="Snap ITC" w:cs="Snap ITC"/>
                      <w:sz w:val="20"/>
                      <w:szCs w:val="20"/>
                    </w:rPr>
                    <w:t>4 – When Jackson .................. ( come ) home, I ................... ( sleep ) in my bedroom.</w:t>
                  </w:r>
                </w:p>
                <w:p w:rsidR="00854D08" w:rsidRDefault="00854D08" w:rsidP="00915249">
                  <w:pPr>
                    <w:pStyle w:val="NoSpacing"/>
                    <w:spacing w:line="360" w:lineRule="auto"/>
                    <w:jc w:val="both"/>
                    <w:rPr>
                      <w:rFonts w:ascii="Snap ITC" w:hAnsi="Snap ITC" w:cs="Snap ITC"/>
                      <w:sz w:val="20"/>
                      <w:szCs w:val="20"/>
                    </w:rPr>
                  </w:pPr>
                  <w:r>
                    <w:rPr>
                      <w:rFonts w:ascii="Snap ITC" w:hAnsi="Snap ITC" w:cs="Snap ITC"/>
                      <w:sz w:val="20"/>
                      <w:szCs w:val="20"/>
                    </w:rPr>
                    <w:t>5 – When the electricity ................... ( go off ) , we .................. ( watch ) a movie.</w:t>
                  </w:r>
                </w:p>
                <w:p w:rsidR="00854D08" w:rsidRDefault="00854D08" w:rsidP="00915249">
                  <w:pPr>
                    <w:pStyle w:val="NoSpacing"/>
                    <w:spacing w:line="360" w:lineRule="auto"/>
                    <w:jc w:val="both"/>
                    <w:rPr>
                      <w:rFonts w:ascii="Snap ITC" w:hAnsi="Snap ITC" w:cs="Snap ITC"/>
                      <w:sz w:val="20"/>
                      <w:szCs w:val="20"/>
                    </w:rPr>
                  </w:pPr>
                  <w:r>
                    <w:rPr>
                      <w:rFonts w:ascii="Snap ITC" w:hAnsi="Snap ITC" w:cs="Snap ITC"/>
                      <w:sz w:val="20"/>
                      <w:szCs w:val="20"/>
                    </w:rPr>
                    <w:t>6 – While Pepee .................... ( cry ) , we .................... ( have ) a party.</w:t>
                  </w:r>
                </w:p>
                <w:p w:rsidR="00854D08" w:rsidRDefault="00854D08" w:rsidP="00915249">
                  <w:pPr>
                    <w:pStyle w:val="NoSpacing"/>
                    <w:spacing w:line="360" w:lineRule="auto"/>
                    <w:jc w:val="both"/>
                    <w:rPr>
                      <w:rFonts w:ascii="Snap ITC" w:hAnsi="Snap ITC" w:cs="Snap ITC"/>
                      <w:sz w:val="20"/>
                      <w:szCs w:val="20"/>
                    </w:rPr>
                  </w:pPr>
                  <w:r>
                    <w:rPr>
                      <w:rFonts w:ascii="Snap ITC" w:hAnsi="Snap ITC" w:cs="Snap ITC"/>
                      <w:sz w:val="20"/>
                      <w:szCs w:val="20"/>
                    </w:rPr>
                    <w:t>7 – When she .................. ( get ) up this morning, I ................. ( have ) a breakfast.</w:t>
                  </w:r>
                </w:p>
                <w:p w:rsidR="00854D08" w:rsidRDefault="00854D08" w:rsidP="00915249">
                  <w:pPr>
                    <w:pStyle w:val="NoSpacing"/>
                    <w:spacing w:line="360" w:lineRule="auto"/>
                    <w:jc w:val="both"/>
                    <w:rPr>
                      <w:rFonts w:ascii="Snap ITC" w:hAnsi="Snap ITC" w:cs="Snap ITC"/>
                      <w:sz w:val="20"/>
                      <w:szCs w:val="20"/>
                    </w:rPr>
                  </w:pPr>
                  <w:r>
                    <w:rPr>
                      <w:rFonts w:ascii="Snap ITC" w:hAnsi="Snap ITC" w:cs="Snap ITC"/>
                      <w:sz w:val="20"/>
                      <w:szCs w:val="20"/>
                    </w:rPr>
                    <w:t>8 – When the bus ................ (crash) the bus stop, we ................ ( walk) in the street.</w:t>
                  </w:r>
                </w:p>
                <w:p w:rsidR="00854D08" w:rsidRDefault="00854D08" w:rsidP="00915249">
                  <w:pPr>
                    <w:pStyle w:val="NoSpacing"/>
                    <w:spacing w:line="360" w:lineRule="auto"/>
                    <w:jc w:val="both"/>
                    <w:rPr>
                      <w:rFonts w:ascii="Snap ITC" w:hAnsi="Snap ITC" w:cs="Snap ITC"/>
                      <w:sz w:val="20"/>
                      <w:szCs w:val="20"/>
                    </w:rPr>
                  </w:pPr>
                  <w:r>
                    <w:rPr>
                      <w:rFonts w:ascii="Snap ITC" w:hAnsi="Snap ITC" w:cs="Snap ITC"/>
                      <w:sz w:val="20"/>
                      <w:szCs w:val="20"/>
                    </w:rPr>
                    <w:t>9 – While my sister .................. ( listen ) music, I .................. ( study ) for my exam.</w:t>
                  </w:r>
                </w:p>
                <w:p w:rsidR="00854D08" w:rsidRPr="008F544F" w:rsidRDefault="00854D08" w:rsidP="00915249">
                  <w:pPr>
                    <w:pStyle w:val="NoSpacing"/>
                    <w:spacing w:line="360" w:lineRule="auto"/>
                    <w:jc w:val="both"/>
                    <w:rPr>
                      <w:rFonts w:ascii="Snap ITC" w:hAnsi="Snap ITC" w:cs="Snap ITC"/>
                      <w:sz w:val="20"/>
                      <w:szCs w:val="20"/>
                    </w:rPr>
                  </w:pPr>
                  <w:r>
                    <w:rPr>
                      <w:rFonts w:ascii="Snap ITC" w:hAnsi="Snap ITC" w:cs="Snap ITC"/>
                      <w:sz w:val="20"/>
                      <w:szCs w:val="20"/>
                    </w:rPr>
                    <w:t>10 – While you .................... ( go ) , I .................... (  come ).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oundrect id="Rounded Rectangle 9" o:spid="_x0000_s1041" style="position:absolute;margin-left:-23pt;margin-top:-36.5pt;width:508.5pt;height:32.9pt;z-index:251658240;visibility:visible;v-text-anchor:middle" arcsize="10923f" strokecolor="#f79646" strokeweight="2pt">
            <v:textbox inset="0,0,0,0">
              <w:txbxContent>
                <w:p w:rsidR="00854D08" w:rsidRPr="00B27E16" w:rsidRDefault="00854D08" w:rsidP="00915249">
                  <w:pPr>
                    <w:pStyle w:val="NoSpacing"/>
                    <w:jc w:val="center"/>
                    <w:rPr>
                      <w:rFonts w:ascii="Snap ITC" w:hAnsi="Snap ITC" w:cs="Snap ITC"/>
                    </w:rPr>
                  </w:pPr>
                  <w:r>
                    <w:rPr>
                      <w:rFonts w:ascii="Snap ITC" w:hAnsi="Snap ITC" w:cs="Snap ITC"/>
                    </w:rPr>
                    <w:t>4 – Cümlelerde boş bırakılan yerleri parantez içerisindeki fiilleri kullanarak uygun şekilde doldurunuz. ( 20 )</w:t>
                  </w:r>
                </w:p>
                <w:p w:rsidR="00854D08" w:rsidRPr="00B27E16" w:rsidRDefault="00854D08" w:rsidP="00915249">
                  <w:pPr>
                    <w:pStyle w:val="NoSpacing"/>
                    <w:jc w:val="center"/>
                    <w:rPr>
                      <w:rFonts w:ascii="Snap ITC" w:hAnsi="Snap ITC" w:cs="Snap ITC"/>
                    </w:rPr>
                  </w:pPr>
                </w:p>
              </w:txbxContent>
            </v:textbox>
          </v:roundrect>
        </w:pict>
      </w:r>
    </w:p>
    <w:p w:rsidR="00854D08" w:rsidRDefault="00854D08" w:rsidP="007C64CE">
      <w:pPr>
        <w:tabs>
          <w:tab w:val="left" w:pos="7425"/>
        </w:tabs>
      </w:pPr>
      <w:r>
        <w:rPr>
          <w:noProof/>
          <w:lang w:eastAsia="tr-TR"/>
        </w:rPr>
        <w:pict>
          <v:roundrect id="Rounded Rectangle 11" o:spid="_x0000_s1042" style="position:absolute;margin-left:-23.15pt;margin-top:196.85pt;width:508.5pt;height:32.9pt;z-index:251660288;visibility:visible;v-text-anchor:middle" arcsize="10923f" strokecolor="#f79646" strokeweight="2pt">
            <v:textbox inset="0,0,0,0">
              <w:txbxContent>
                <w:p w:rsidR="00854D08" w:rsidRPr="00B27E16" w:rsidRDefault="00854D08" w:rsidP="005E434E">
                  <w:pPr>
                    <w:pStyle w:val="NoSpacing"/>
                    <w:jc w:val="center"/>
                    <w:rPr>
                      <w:rFonts w:ascii="Snap ITC" w:hAnsi="Snap ITC" w:cs="Snap ITC"/>
                    </w:rPr>
                  </w:pPr>
                  <w:r>
                    <w:rPr>
                      <w:rFonts w:ascii="Snap ITC" w:hAnsi="Snap ITC" w:cs="Snap ITC"/>
                    </w:rPr>
                    <w:t>5 – Cümlelerdeki boşlukları ‘’ already – just – yet – never – ever ‘’ dan uygun olanlarıyla doldurunuz. (20)</w:t>
                  </w:r>
                </w:p>
                <w:p w:rsidR="00854D08" w:rsidRPr="00B27E16" w:rsidRDefault="00854D08" w:rsidP="005E434E">
                  <w:pPr>
                    <w:pStyle w:val="NoSpacing"/>
                    <w:jc w:val="center"/>
                    <w:rPr>
                      <w:rFonts w:ascii="Snap ITC" w:hAnsi="Snap ITC" w:cs="Snap ITC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ect id="Rectangle 12" o:spid="_x0000_s1043" style="position:absolute;margin-left:-23.2pt;margin-top:233.4pt;width:508.8pt;height:217.5pt;z-index:251661312;visibility:visible;v-text-anchor:middle" strokecolor="#f79646" strokeweight="2pt">
            <v:stroke dashstyle="3 1"/>
            <v:textbox inset="0,0,0,0">
              <w:txbxContent>
                <w:p w:rsidR="00854D08" w:rsidRDefault="00854D08" w:rsidP="005E434E">
                  <w:pPr>
                    <w:pStyle w:val="NoSpacing"/>
                    <w:spacing w:line="360" w:lineRule="auto"/>
                    <w:jc w:val="both"/>
                    <w:rPr>
                      <w:rFonts w:ascii="Snap ITC" w:hAnsi="Snap ITC" w:cs="Snap ITC"/>
                      <w:sz w:val="20"/>
                      <w:szCs w:val="20"/>
                    </w:rPr>
                  </w:pPr>
                  <w:r>
                    <w:rPr>
                      <w:rFonts w:ascii="Snap ITC" w:hAnsi="Snap ITC" w:cs="Snap ITC"/>
                      <w:sz w:val="20"/>
                      <w:szCs w:val="20"/>
                    </w:rPr>
                    <w:t>1 – I have ................ had dinner. I am not very hungry.</w:t>
                  </w:r>
                </w:p>
                <w:p w:rsidR="00854D08" w:rsidRDefault="00854D08" w:rsidP="005E434E">
                  <w:pPr>
                    <w:pStyle w:val="NoSpacing"/>
                    <w:spacing w:line="360" w:lineRule="auto"/>
                    <w:jc w:val="both"/>
                    <w:rPr>
                      <w:rFonts w:ascii="Snap ITC" w:hAnsi="Snap ITC" w:cs="Snap ITC"/>
                      <w:sz w:val="20"/>
                      <w:szCs w:val="20"/>
                    </w:rPr>
                  </w:pPr>
                  <w:r>
                    <w:rPr>
                      <w:rFonts w:ascii="Snap ITC" w:hAnsi="Snap ITC" w:cs="Snap ITC"/>
                      <w:sz w:val="20"/>
                      <w:szCs w:val="20"/>
                    </w:rPr>
                    <w:t>2 – We haven’t seen Ahmet ................ We will meet at 8.00pm.</w:t>
                  </w:r>
                </w:p>
                <w:p w:rsidR="00854D08" w:rsidRDefault="00854D08" w:rsidP="005E434E">
                  <w:pPr>
                    <w:pStyle w:val="NoSpacing"/>
                    <w:spacing w:line="360" w:lineRule="auto"/>
                    <w:jc w:val="both"/>
                    <w:rPr>
                      <w:rFonts w:ascii="Snap ITC" w:hAnsi="Snap ITC" w:cs="Snap ITC"/>
                      <w:sz w:val="20"/>
                      <w:szCs w:val="20"/>
                    </w:rPr>
                  </w:pPr>
                  <w:r>
                    <w:rPr>
                      <w:rFonts w:ascii="Snap ITC" w:hAnsi="Snap ITC" w:cs="Snap ITC"/>
                      <w:sz w:val="20"/>
                      <w:szCs w:val="20"/>
                    </w:rPr>
                    <w:t>3 – She has ................ washed the car. It is still wet.</w:t>
                  </w:r>
                </w:p>
                <w:p w:rsidR="00854D08" w:rsidRDefault="00854D08" w:rsidP="005E434E">
                  <w:pPr>
                    <w:pStyle w:val="NoSpacing"/>
                    <w:spacing w:line="360" w:lineRule="auto"/>
                    <w:jc w:val="both"/>
                    <w:rPr>
                      <w:rFonts w:ascii="Snap ITC" w:hAnsi="Snap ITC" w:cs="Snap ITC"/>
                      <w:sz w:val="20"/>
                      <w:szCs w:val="20"/>
                    </w:rPr>
                  </w:pPr>
                  <w:r>
                    <w:rPr>
                      <w:rFonts w:ascii="Snap ITC" w:hAnsi="Snap ITC" w:cs="Snap ITC"/>
                      <w:sz w:val="20"/>
                      <w:szCs w:val="20"/>
                    </w:rPr>
                    <w:t>4 – Have you ................ been to Istanbul in your life ?</w:t>
                  </w:r>
                </w:p>
                <w:p w:rsidR="00854D08" w:rsidRDefault="00854D08" w:rsidP="005E434E">
                  <w:pPr>
                    <w:pStyle w:val="NoSpacing"/>
                    <w:spacing w:line="360" w:lineRule="auto"/>
                    <w:jc w:val="both"/>
                    <w:rPr>
                      <w:rFonts w:ascii="Snap ITC" w:hAnsi="Snap ITC" w:cs="Snap ITC"/>
                      <w:sz w:val="20"/>
                      <w:szCs w:val="20"/>
                    </w:rPr>
                  </w:pPr>
                  <w:r>
                    <w:rPr>
                      <w:rFonts w:ascii="Snap ITC" w:hAnsi="Snap ITC" w:cs="Snap ITC"/>
                      <w:sz w:val="20"/>
                      <w:szCs w:val="20"/>
                    </w:rPr>
                    <w:t>5 – Ahmet has ................ finished his homework. He is playing in the garden now.</w:t>
                  </w:r>
                </w:p>
                <w:p w:rsidR="00854D08" w:rsidRDefault="00854D08" w:rsidP="005E434E">
                  <w:pPr>
                    <w:pStyle w:val="NoSpacing"/>
                    <w:spacing w:line="360" w:lineRule="auto"/>
                    <w:jc w:val="both"/>
                    <w:rPr>
                      <w:rFonts w:ascii="Snap ITC" w:hAnsi="Snap ITC" w:cs="Snap ITC"/>
                      <w:sz w:val="20"/>
                      <w:szCs w:val="20"/>
                    </w:rPr>
                  </w:pPr>
                  <w:r>
                    <w:rPr>
                      <w:rFonts w:ascii="Snap ITC" w:hAnsi="Snap ITC" w:cs="Snap ITC"/>
                      <w:sz w:val="20"/>
                      <w:szCs w:val="20"/>
                    </w:rPr>
                    <w:t>6 – He hasn’t called me ................ . I will call him.</w:t>
                  </w:r>
                </w:p>
                <w:p w:rsidR="00854D08" w:rsidRDefault="00854D08" w:rsidP="005E434E">
                  <w:pPr>
                    <w:pStyle w:val="NoSpacing"/>
                    <w:spacing w:line="360" w:lineRule="auto"/>
                    <w:jc w:val="both"/>
                    <w:rPr>
                      <w:rFonts w:ascii="Snap ITC" w:hAnsi="Snap ITC" w:cs="Snap ITC"/>
                      <w:sz w:val="20"/>
                      <w:szCs w:val="20"/>
                    </w:rPr>
                  </w:pPr>
                  <w:r>
                    <w:rPr>
                      <w:rFonts w:ascii="Snap ITC" w:hAnsi="Snap ITC" w:cs="Snap ITC"/>
                      <w:sz w:val="20"/>
                      <w:szCs w:val="20"/>
                    </w:rPr>
                    <w:t>7 – They have ................ eaten frog leg before. I am sure that they will like it.</w:t>
                  </w:r>
                </w:p>
                <w:p w:rsidR="00854D08" w:rsidRDefault="00854D08" w:rsidP="005E434E">
                  <w:pPr>
                    <w:pStyle w:val="NoSpacing"/>
                    <w:spacing w:line="360" w:lineRule="auto"/>
                    <w:jc w:val="both"/>
                    <w:rPr>
                      <w:rFonts w:ascii="Snap ITC" w:hAnsi="Snap ITC" w:cs="Snap ITC"/>
                      <w:sz w:val="20"/>
                      <w:szCs w:val="20"/>
                    </w:rPr>
                  </w:pPr>
                  <w:r>
                    <w:rPr>
                      <w:rFonts w:ascii="Snap ITC" w:hAnsi="Snap ITC" w:cs="Snap ITC"/>
                      <w:sz w:val="20"/>
                      <w:szCs w:val="20"/>
                    </w:rPr>
                    <w:t>8 – We haven’t arrived  Sivas ................ . We will arrive 10 minutes later.</w:t>
                  </w:r>
                </w:p>
                <w:p w:rsidR="00854D08" w:rsidRDefault="00854D08" w:rsidP="005E434E">
                  <w:pPr>
                    <w:pStyle w:val="NoSpacing"/>
                    <w:spacing w:line="360" w:lineRule="auto"/>
                    <w:jc w:val="both"/>
                    <w:rPr>
                      <w:rFonts w:ascii="Snap ITC" w:hAnsi="Snap ITC" w:cs="Snap ITC"/>
                      <w:sz w:val="20"/>
                      <w:szCs w:val="20"/>
                    </w:rPr>
                  </w:pPr>
                  <w:r>
                    <w:rPr>
                      <w:rFonts w:ascii="Snap ITC" w:hAnsi="Snap ITC" w:cs="Snap ITC"/>
                      <w:sz w:val="20"/>
                      <w:szCs w:val="20"/>
                    </w:rPr>
                    <w:t>9 – Have you ................ read this book ?</w:t>
                  </w:r>
                </w:p>
                <w:p w:rsidR="00854D08" w:rsidRPr="008F544F" w:rsidRDefault="00854D08" w:rsidP="005E434E">
                  <w:pPr>
                    <w:pStyle w:val="NoSpacing"/>
                    <w:spacing w:line="360" w:lineRule="auto"/>
                    <w:jc w:val="both"/>
                    <w:rPr>
                      <w:rFonts w:ascii="Snap ITC" w:hAnsi="Snap ITC" w:cs="Snap ITC"/>
                      <w:sz w:val="20"/>
                      <w:szCs w:val="20"/>
                    </w:rPr>
                  </w:pPr>
                  <w:r>
                    <w:rPr>
                      <w:rFonts w:ascii="Snap ITC" w:hAnsi="Snap ITC" w:cs="Snap ITC"/>
                      <w:sz w:val="20"/>
                      <w:szCs w:val="20"/>
                    </w:rPr>
                    <w:t>10 – They have .................. cleaned the garden. We can eat in the garden.</w:t>
                  </w:r>
                </w:p>
                <w:p w:rsidR="00854D08" w:rsidRPr="008F544F" w:rsidRDefault="00854D08" w:rsidP="005E434E">
                  <w:pPr>
                    <w:pStyle w:val="NoSpacing"/>
                    <w:spacing w:line="360" w:lineRule="auto"/>
                    <w:jc w:val="both"/>
                    <w:rPr>
                      <w:rFonts w:ascii="Snap ITC" w:hAnsi="Snap ITC" w:cs="Snap ITC"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854D08" w:rsidRPr="00626DFB" w:rsidRDefault="00854D08" w:rsidP="00626DFB"/>
    <w:p w:rsidR="00854D08" w:rsidRPr="00626DFB" w:rsidRDefault="00854D08" w:rsidP="00626DFB"/>
    <w:p w:rsidR="00854D08" w:rsidRPr="00626DFB" w:rsidRDefault="00854D08" w:rsidP="00626DFB"/>
    <w:p w:rsidR="00854D08" w:rsidRPr="00626DFB" w:rsidRDefault="00854D08" w:rsidP="00626DFB"/>
    <w:p w:rsidR="00854D08" w:rsidRPr="00626DFB" w:rsidRDefault="00854D08" w:rsidP="00626DFB"/>
    <w:p w:rsidR="00854D08" w:rsidRPr="00626DFB" w:rsidRDefault="00854D08" w:rsidP="00626DFB"/>
    <w:p w:rsidR="00854D08" w:rsidRPr="00626DFB" w:rsidRDefault="00854D08" w:rsidP="00626DFB"/>
    <w:p w:rsidR="00854D08" w:rsidRPr="00626DFB" w:rsidRDefault="00854D08" w:rsidP="00626DFB"/>
    <w:p w:rsidR="00854D08" w:rsidRPr="00626DFB" w:rsidRDefault="00854D08" w:rsidP="00626DFB"/>
    <w:p w:rsidR="00854D08" w:rsidRPr="00626DFB" w:rsidRDefault="00854D08" w:rsidP="00626DFB"/>
    <w:p w:rsidR="00854D08" w:rsidRPr="00626DFB" w:rsidRDefault="00854D08" w:rsidP="00626DFB"/>
    <w:p w:rsidR="00854D08" w:rsidRPr="00626DFB" w:rsidRDefault="00854D08" w:rsidP="00626DFB"/>
    <w:p w:rsidR="00854D08" w:rsidRPr="00626DFB" w:rsidRDefault="00854D08" w:rsidP="00626DFB"/>
    <w:p w:rsidR="00854D08" w:rsidRPr="00626DFB" w:rsidRDefault="00854D08" w:rsidP="00626DFB"/>
    <w:p w:rsidR="00854D08" w:rsidRPr="00626DFB" w:rsidRDefault="00854D08" w:rsidP="00626DFB">
      <w:bookmarkStart w:id="0" w:name="_GoBack"/>
      <w:bookmarkEnd w:id="0"/>
    </w:p>
    <w:p w:rsidR="00854D08" w:rsidRPr="00626DFB" w:rsidRDefault="00854D08" w:rsidP="00626DFB"/>
    <w:p w:rsidR="00854D08" w:rsidRPr="00626DFB" w:rsidRDefault="00854D08" w:rsidP="00626DFB"/>
    <w:p w:rsidR="00854D08" w:rsidRPr="00626DFB" w:rsidRDefault="00854D08" w:rsidP="00626DFB">
      <w:r>
        <w:rPr>
          <w:noProof/>
          <w:lang w:eastAsia="tr-TR"/>
        </w:rPr>
        <w:pict>
          <v:shape id="Picture 13" o:spid="_x0000_s1044" type="#_x0000_t75" style="position:absolute;margin-left:-23.3pt;margin-top:3.55pt;width:255.4pt;height:239.15pt;z-index:251662336;visibility:visible">
            <v:imagedata r:id="rId11" o:title=""/>
          </v:shape>
        </w:pict>
      </w:r>
      <w:r>
        <w:rPr>
          <w:noProof/>
          <w:lang w:eastAsia="tr-TR"/>
        </w:rPr>
        <w:pict>
          <v:shape id="Picture 18" o:spid="_x0000_s1045" type="#_x0000_t75" style="position:absolute;margin-left:247.8pt;margin-top:8.6pt;width:238.5pt;height:234pt;z-index:251663360;visibility:visible">
            <v:imagedata r:id="rId12" o:title=""/>
          </v:shape>
        </w:pict>
      </w:r>
    </w:p>
    <w:p w:rsidR="00854D08" w:rsidRDefault="00854D08" w:rsidP="00626DFB"/>
    <w:p w:rsidR="00854D08" w:rsidRPr="00626DFB" w:rsidRDefault="00854D08" w:rsidP="00626DFB">
      <w:pPr>
        <w:jc w:val="center"/>
        <w:rPr>
          <w:rFonts w:ascii="Edwardian Script ITC" w:hAnsi="Edwardian Script ITC" w:cs="Edwardian Script ITC"/>
          <w:b/>
          <w:bCs/>
          <w:sz w:val="56"/>
          <w:szCs w:val="56"/>
        </w:rPr>
      </w:pPr>
    </w:p>
    <w:sectPr w:rsidR="00854D08" w:rsidRPr="00626DFB" w:rsidSect="00BE48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6A490F"/>
    <w:multiLevelType w:val="hybridMultilevel"/>
    <w:tmpl w:val="33186B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7A7E"/>
    <w:rsid w:val="00146D0B"/>
    <w:rsid w:val="00375B0A"/>
    <w:rsid w:val="003C537A"/>
    <w:rsid w:val="004967BD"/>
    <w:rsid w:val="004C7A7E"/>
    <w:rsid w:val="005E434E"/>
    <w:rsid w:val="00626DFB"/>
    <w:rsid w:val="007C64CE"/>
    <w:rsid w:val="007D254C"/>
    <w:rsid w:val="007E7AD1"/>
    <w:rsid w:val="00854D08"/>
    <w:rsid w:val="008F544F"/>
    <w:rsid w:val="00915249"/>
    <w:rsid w:val="00953B4C"/>
    <w:rsid w:val="00A33A56"/>
    <w:rsid w:val="00A378CF"/>
    <w:rsid w:val="00AC3C5E"/>
    <w:rsid w:val="00B14FD5"/>
    <w:rsid w:val="00B27E16"/>
    <w:rsid w:val="00BD2DCB"/>
    <w:rsid w:val="00BE48CE"/>
    <w:rsid w:val="00CD3CA3"/>
    <w:rsid w:val="00CF2964"/>
    <w:rsid w:val="00EB6DF7"/>
    <w:rsid w:val="00F84D0C"/>
    <w:rsid w:val="00FF78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48CE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A33A56"/>
    <w:rPr>
      <w:rFonts w:cs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626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26DF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FF782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/" TargetMode="External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10</Words>
  <Characters>61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ynoktaselim</dc:creator>
  <cp:keywords/>
  <dc:description/>
  <cp:lastModifiedBy>EDANUR</cp:lastModifiedBy>
  <cp:revision>3</cp:revision>
  <dcterms:created xsi:type="dcterms:W3CDTF">2012-04-04T20:23:00Z</dcterms:created>
  <dcterms:modified xsi:type="dcterms:W3CDTF">2013-03-17T09:11:00Z</dcterms:modified>
</cp:coreProperties>
</file>