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B1" w:rsidRDefault="002D25B1" w:rsidP="00870BA5">
      <w:pPr>
        <w:spacing w:line="240" w:lineRule="auto"/>
        <w:ind w:left="-360" w:hanging="18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2012-2013  ZEYTİNLİK SABAHATTİN ŞENOCAK SECONDARY SCHOOL ENGLISH LESSON</w:t>
      </w:r>
    </w:p>
    <w:p w:rsidR="002D25B1" w:rsidRPr="00C51CE0" w:rsidRDefault="002D25B1" w:rsidP="00870BA5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8th GRADE  2nd TERM 3rd WRITTEN EXAM</w:t>
      </w:r>
    </w:p>
    <w:p w:rsidR="002D25B1" w:rsidRPr="00FE039F" w:rsidRDefault="002D25B1" w:rsidP="003D013B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Name-Surname: ……………………………………………………………..   Number: ……………..       Class: ………………</w:t>
      </w:r>
    </w:p>
    <w:p w:rsidR="002D25B1" w:rsidRPr="00FE039F" w:rsidRDefault="002D25B1" w:rsidP="003D013B">
      <w:pPr>
        <w:rPr>
          <w:rFonts w:ascii="Comic Sans MS" w:eastAsia="Batang" w:hAnsi="Comic Sans MS" w:cs="Comic Sans MS"/>
          <w:b/>
          <w:bCs/>
          <w:noProof/>
          <w:lang w:val="en-US"/>
        </w:rPr>
        <w:sectPr w:rsidR="002D25B1" w:rsidRPr="00FE039F" w:rsidSect="00870BA5">
          <w:pgSz w:w="11906" w:h="16838"/>
          <w:pgMar w:top="426" w:right="424" w:bottom="142" w:left="284" w:header="708" w:footer="708" w:gutter="0"/>
          <w:cols w:space="708"/>
          <w:docGrid w:linePitch="360"/>
        </w:sectPr>
      </w:pPr>
      <w:r w:rsidRPr="00FE039F">
        <w:rPr>
          <w:rFonts w:ascii="Comic Sans MS" w:eastAsia="Batang" w:hAnsi="Comic Sans MS" w:cs="Comic Sans MS"/>
          <w:b/>
          <w:bCs/>
          <w:noProof/>
          <w:lang w:val="en-US"/>
        </w:rPr>
        <w:t>Choose the correct answers and circle them. (40 x 2,5 = 100 points )</w:t>
      </w:r>
    </w:p>
    <w:p w:rsidR="002D25B1" w:rsidRDefault="002D25B1" w:rsidP="00024B32">
      <w:pPr>
        <w:pStyle w:val="NoSpacing"/>
        <w:spacing w:line="276" w:lineRule="auto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.05pt;margin-top:18.95pt;width:192.75pt;height:156pt;z-index:251645952;visibility:visible">
            <v:imagedata r:id="rId5" o:title=""/>
          </v:shape>
        </w:pict>
      </w:r>
      <w:r w:rsidRPr="00D07A6E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1.</w:t>
      </w:r>
      <w:r>
        <w:rPr>
          <w:rFonts w:ascii="Futura Bk" w:eastAsia="Batang" w:hAnsi="Futura Bk" w:cs="Futura Bk"/>
          <w:b/>
          <w:bCs/>
          <w:noProof/>
          <w:lang w:val="en-US"/>
        </w:rPr>
        <w:t xml:space="preserve"> 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MEB  SBS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sorusu</w:t>
      </w:r>
      <w:hyperlink r:id="rId6" w:history="1">
        <w:r>
          <w:rPr>
            <w:rStyle w:val="Hyperlink"/>
            <w:rFonts w:ascii="Comic Sans MS" w:hAnsi="Comic Sans MS" w:cs="Comic Sans MS"/>
            <w:sz w:val="18"/>
            <w:szCs w:val="18"/>
          </w:rPr>
          <w:t>www.sorubak.com</w:t>
        </w:r>
      </w:hyperlink>
      <w:r>
        <w:rPr>
          <w:rFonts w:ascii="Comic Sans MS" w:hAnsi="Comic Sans MS" w:cs="Comic Sans MS"/>
          <w:sz w:val="18"/>
          <w:szCs w:val="18"/>
        </w:rPr>
        <w:t xml:space="preserve"> </w:t>
      </w:r>
    </w:p>
    <w:p w:rsidR="002D25B1" w:rsidRPr="00FC4086" w:rsidRDefault="002D25B1" w:rsidP="00FE039F">
      <w:pPr>
        <w:spacing w:line="240" w:lineRule="auto"/>
        <w:rPr>
          <w:rFonts w:ascii="Futura Bk" w:eastAsia="Batang" w:hAnsi="Futura Bk"/>
          <w:b/>
          <w:bCs/>
          <w:noProof/>
          <w:sz w:val="20"/>
          <w:szCs w:val="20"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Pr="00C31699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  <w:r>
        <w:rPr>
          <w:noProof/>
          <w:lang w:eastAsia="tr-TR"/>
        </w:rPr>
        <w:pict>
          <v:shape id="Resim 1" o:spid="_x0000_s1027" type="#_x0000_t75" style="position:absolute;margin-left:9.8pt;margin-top:14.9pt;width:198.75pt;height:162.75pt;z-index:251640832;visibility:visible">
            <v:imagedata r:id="rId7" o:title=""/>
          </v:shape>
        </w:pict>
      </w:r>
      <w:r w:rsidRPr="00D07A6E">
        <w:rPr>
          <w:rFonts w:ascii="Comic Sans MS" w:eastAsia="Batang" w:hAnsi="Comic Sans MS" w:cs="Comic Sans MS"/>
          <w:b/>
          <w:bCs/>
          <w:noProof/>
          <w:sz w:val="20"/>
          <w:szCs w:val="20"/>
          <w:lang w:val="en-US"/>
        </w:rPr>
        <w:t>2</w:t>
      </w:r>
      <w:r w:rsidRPr="00C31699">
        <w:rPr>
          <w:rFonts w:ascii="Comic Sans MS" w:eastAsia="Batang" w:hAnsi="Comic Sans MS" w:cs="Comic Sans MS"/>
          <w:b/>
          <w:bCs/>
          <w:noProof/>
          <w:lang w:val="en-US"/>
        </w:rPr>
        <w:t>.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MEB  SBS 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b/>
          <w:bCs/>
          <w:noProof/>
          <w:sz w:val="20"/>
          <w:szCs w:val="20"/>
          <w:lang w:val="en-US"/>
        </w:rPr>
      </w:pPr>
    </w:p>
    <w:p w:rsidR="002D25B1" w:rsidRDefault="002D25B1" w:rsidP="003D013B">
      <w:pPr>
        <w:rPr>
          <w:rFonts w:ascii="Futura Bk" w:eastAsia="Batang" w:hAnsi="Futura Bk"/>
          <w:b/>
          <w:bCs/>
          <w:noProof/>
          <w:lang w:val="en-US"/>
        </w:rPr>
      </w:pPr>
      <w:r>
        <w:rPr>
          <w:noProof/>
          <w:lang w:eastAsia="tr-TR"/>
        </w:rPr>
        <w:pict>
          <v:shape id="_x0000_s1028" type="#_x0000_t75" style="position:absolute;margin-left:9.8pt;margin-top:15.6pt;width:204pt;height:155.25pt;z-index:251644928;visibility:visible">
            <v:imagedata r:id="rId8" o:title=""/>
          </v:shape>
        </w:pic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  <w:r>
        <w:rPr>
          <w:rFonts w:ascii="Futura Bk" w:eastAsia="Batang" w:hAnsi="Futura Bk" w:cs="Futura Bk"/>
          <w:b/>
          <w:bCs/>
          <w:noProof/>
          <w:lang w:eastAsia="tr-TR"/>
        </w:rPr>
        <w:t xml:space="preserve"> </w:t>
      </w:r>
    </w:p>
    <w:p w:rsidR="002D25B1" w:rsidRPr="00D07A6E" w:rsidRDefault="002D25B1" w:rsidP="003D013B">
      <w:pPr>
        <w:rPr>
          <w:rFonts w:ascii="Futura Bk" w:eastAsia="Batang" w:hAnsi="Futura Bk"/>
          <w:noProof/>
          <w:lang w:val="en-US"/>
        </w:rPr>
      </w:pPr>
      <w:r w:rsidRPr="00D07A6E">
        <w:rPr>
          <w:rFonts w:ascii="Futura Bk" w:eastAsia="Batang" w:hAnsi="Futura Bk" w:cs="Futura Bk"/>
          <w:b/>
          <w:bCs/>
          <w:noProof/>
          <w:lang w:val="en-US"/>
        </w:rPr>
        <w:t>3.</w:t>
      </w:r>
    </w:p>
    <w:p w:rsidR="002D25B1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</w:p>
    <w:p w:rsidR="002D25B1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</w:p>
    <w:p w:rsidR="002D25B1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</w:p>
    <w:p w:rsidR="002D25B1" w:rsidRDefault="002D25B1" w:rsidP="00FC4086">
      <w:pPr>
        <w:spacing w:line="240" w:lineRule="auto"/>
        <w:rPr>
          <w:rFonts w:ascii="Comic Sans MS" w:eastAsia="Batang" w:hAnsi="Comic Sans MS"/>
          <w:b/>
          <w:bCs/>
          <w:noProof/>
          <w:lang w:val="en-US"/>
        </w:rPr>
      </w:pPr>
    </w:p>
    <w:p w:rsidR="002D25B1" w:rsidRDefault="002D25B1" w:rsidP="00FC4086">
      <w:pPr>
        <w:spacing w:line="240" w:lineRule="auto"/>
        <w:rPr>
          <w:rFonts w:ascii="Futura Bk" w:eastAsia="Batang" w:hAnsi="Futura Bk"/>
          <w:b/>
          <w:bCs/>
          <w:noProof/>
          <w:sz w:val="20"/>
          <w:szCs w:val="20"/>
          <w:lang w:val="en-US"/>
        </w:rPr>
      </w:pPr>
    </w:p>
    <w:p w:rsidR="002D25B1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  <w:r>
        <w:rPr>
          <w:noProof/>
          <w:lang w:eastAsia="tr-TR"/>
        </w:rPr>
        <w:pict>
          <v:shape id="Resim 4" o:spid="_x0000_s1029" type="#_x0000_t75" style="position:absolute;margin-left:17.1pt;margin-top:14pt;width:249pt;height:145.5pt;z-index:251641856;visibility:visible">
            <v:imagedata r:id="rId9" o:title=""/>
          </v:shape>
        </w:pic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Pr="00C31699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  <w:r w:rsidRPr="00D07A6E">
        <w:rPr>
          <w:rFonts w:ascii="Comic Sans MS" w:eastAsia="Batang" w:hAnsi="Comic Sans MS" w:cs="Comic Sans MS"/>
          <w:b/>
          <w:bCs/>
          <w:noProof/>
          <w:sz w:val="20"/>
          <w:szCs w:val="20"/>
          <w:lang w:val="en-US"/>
        </w:rPr>
        <w:t>4.</w:t>
      </w: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C4086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C4086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5.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Default="002D25B1" w:rsidP="00FC4086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30" type="#_x0000_t75" style="position:absolute;margin-left:-.6pt;margin-top:1.25pt;width:204.75pt;height:189pt;z-index:251672576;visibility:visible">
            <v:imagedata r:id="rId10" o:title=""/>
          </v:shape>
        </w:pict>
      </w: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     </w:t>
      </w: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</w:rPr>
      </w:pP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</w:rPr>
      </w:pPr>
    </w:p>
    <w:p w:rsidR="002D25B1" w:rsidRDefault="002D25B1" w:rsidP="00847415">
      <w:pPr>
        <w:pStyle w:val="NoSpacing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NoSpacing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NoSpacing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NoSpacing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NoSpacing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NoSpacing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NoSpacing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Pr="005B2754" w:rsidRDefault="002D25B1" w:rsidP="00FC4086">
      <w:pPr>
        <w:pStyle w:val="NoSpacing"/>
        <w:rPr>
          <w:rFonts w:ascii="Folio Bk BT" w:hAnsi="Folio Bk BT" w:cs="Folio Bk BT"/>
          <w:noProof/>
          <w:sz w:val="18"/>
          <w:szCs w:val="18"/>
          <w:lang w:val="en-US"/>
        </w:rPr>
      </w:pPr>
      <w:r>
        <w:rPr>
          <w:noProof/>
          <w:lang w:val="en-US"/>
        </w:rPr>
        <w:t xml:space="preserve">          </w:t>
      </w:r>
      <w:r w:rsidRPr="00847415">
        <w:rPr>
          <w:noProof/>
          <w:lang w:val="en-US"/>
        </w:rPr>
        <w:t xml:space="preserve"> </w:t>
      </w:r>
    </w:p>
    <w:p w:rsidR="002D25B1" w:rsidRDefault="002D25B1" w:rsidP="00732691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274847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6. </w:t>
      </w:r>
      <w:r w:rsidRPr="00274847">
        <w:rPr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Pr="005B2754" w:rsidRDefault="002D25B1" w:rsidP="00DD0586">
      <w:pPr>
        <w:pStyle w:val="NoSpacing"/>
        <w:spacing w:line="276" w:lineRule="auto"/>
        <w:rPr>
          <w:rFonts w:ascii="Comic Sans MS" w:hAnsi="Comic Sans MS" w:cs="Comic Sans MS"/>
          <w:b/>
          <w:bCs/>
          <w:noProof/>
          <w:lang w:val="en-US"/>
        </w:rPr>
      </w:pPr>
      <w:r>
        <w:rPr>
          <w:noProof/>
          <w:lang w:eastAsia="tr-TR"/>
        </w:rPr>
        <w:pict>
          <v:shape id="_x0000_s1031" type="#_x0000_t75" style="position:absolute;margin-left:24.15pt;margin-top:2.05pt;width:163.45pt;height:87pt;z-index:251646976;visibility:visible">
            <v:imagedata r:id="rId11" o:title="" cropleft="4491f"/>
          </v:shape>
        </w:pict>
      </w:r>
      <w:r w:rsidRPr="005B2754">
        <w:rPr>
          <w:rFonts w:ascii="Comic Sans MS" w:hAnsi="Comic Sans MS" w:cs="Comic Sans MS"/>
          <w:b/>
          <w:bCs/>
          <w:noProof/>
          <w:lang w:val="en-US"/>
        </w:rPr>
        <w:t xml:space="preserve">  </w:t>
      </w:r>
    </w:p>
    <w:p w:rsidR="002D25B1" w:rsidRPr="00847415" w:rsidRDefault="002D25B1" w:rsidP="00DD0586">
      <w:pPr>
        <w:pStyle w:val="NoSpacing"/>
        <w:spacing w:line="276" w:lineRule="auto"/>
        <w:rPr>
          <w:rFonts w:ascii="Comic Sans MS" w:hAnsi="Comic Sans MS" w:cs="Comic Sans MS"/>
          <w:sz w:val="28"/>
          <w:szCs w:val="28"/>
        </w:rPr>
      </w:pP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</w:rPr>
      </w:pP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</w:rPr>
      </w:pP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ipfLVgosPfdDRr-LM:" o:spid="_x0000_s1032" type="#_x0000_t75" alt="http://t0.gstatic.com/images?q=tbn:LVgosPfdDRr-LM:http://images.habervitrini.com/haber_resim/para_el.jpg" href="http://images.google.com.tr/imgres?imgurl=http://images.habervitrini.com/haber_resim/para_el.jpg&amp;imgrefurl=http://www.habervitrini.com/haber.asp?id=187459&amp;usg=__VzVpleiTK_JEX3zuQs-LS-ncjXY=&amp;h=250&amp;w=250&amp;sz=13&amp;hl=tr&amp;start=7&amp;itbs=1&amp;tbnid=LVgosPfdDRr-LM:&amp;tbnh=111&amp;tbnw=111&amp;prev=/images?q=hesap+%C3%B6demek&amp;hl=tr&amp;sa=N&amp;gbv=2&amp;ndsp=20&amp;tbs=isch" style="position:absolute;margin-left:167.4pt;margin-top:9.75pt;width:100.5pt;height:77.25pt;z-index:-251665408;visibility:visible" o:button="t">
            <v:fill o:detectmouseclick="t"/>
            <v:imagedata r:id="rId12" r:href="rId13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274847">
        <w:rPr>
          <w:rFonts w:ascii="Comic Sans MS" w:hAnsi="Comic Sans MS" w:cs="Comic Sans MS"/>
          <w:b/>
          <w:bCs/>
          <w:sz w:val="18"/>
          <w:szCs w:val="18"/>
        </w:rPr>
        <w:t>7</w:t>
      </w:r>
      <w:r>
        <w:rPr>
          <w:rFonts w:ascii="Comic Sans MS" w:hAnsi="Comic Sans MS" w:cs="Comic Sans MS"/>
          <w:b/>
          <w:bCs/>
          <w:sz w:val="20"/>
          <w:szCs w:val="20"/>
        </w:rPr>
        <w:t>. I have  already</w:t>
      </w:r>
      <w:r w:rsidRPr="00A87B5D">
        <w:rPr>
          <w:rFonts w:ascii="Comic Sans MS" w:hAnsi="Comic Sans MS" w:cs="Comic Sans MS"/>
          <w:b/>
          <w:bCs/>
          <w:sz w:val="20"/>
          <w:szCs w:val="20"/>
        </w:rPr>
        <w:t xml:space="preserve"> ...………………….. .</w:t>
      </w:r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a) paid the bills</w:t>
      </w:r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  <w:r w:rsidRPr="00A87B5D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   b) taken the dog for a walk</w:t>
      </w:r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c) put the rubbish out</w:t>
      </w:r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d) ironed the clothes</w:t>
      </w: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</w:rPr>
      </w:pPr>
    </w:p>
    <w:p w:rsidR="002D25B1" w:rsidRPr="009806BE" w:rsidRDefault="002D25B1" w:rsidP="009806B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</w:rPr>
        <w:t xml:space="preserve">  </w:t>
      </w:r>
      <w:r w:rsidRPr="00274847">
        <w:rPr>
          <w:rFonts w:ascii="Comic Sans MS" w:hAnsi="Comic Sans MS" w:cs="Comic Sans MS"/>
          <w:b/>
          <w:bCs/>
          <w:sz w:val="20"/>
          <w:szCs w:val="20"/>
        </w:rPr>
        <w:t>8.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9806BE">
        <w:rPr>
          <w:rFonts w:ascii="Comic Sans MS" w:hAnsi="Comic Sans MS" w:cs="Comic Sans MS"/>
          <w:b/>
          <w:bCs/>
          <w:sz w:val="20"/>
          <w:szCs w:val="20"/>
        </w:rPr>
        <w:t>A: Would you like to have a sandwich?</w:t>
      </w:r>
    </w:p>
    <w:p w:rsidR="002D25B1" w:rsidRDefault="002D25B1" w:rsidP="009806B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B: No, thanks. I’ve ……… had  lunch.</w:t>
      </w:r>
    </w:p>
    <w:p w:rsidR="002D25B1" w:rsidRPr="009806BE" w:rsidRDefault="002D25B1" w:rsidP="009806B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732691">
      <w:pPr>
        <w:pStyle w:val="NoSpacing"/>
        <w:spacing w:after="120"/>
        <w:rPr>
          <w:b/>
          <w:bCs/>
        </w:rPr>
      </w:pPr>
      <w:r>
        <w:rPr>
          <w:rFonts w:ascii="Comic Sans MS" w:hAnsi="Comic Sans MS" w:cs="Comic Sans MS"/>
          <w:sz w:val="20"/>
          <w:szCs w:val="20"/>
        </w:rPr>
        <w:t xml:space="preserve">      a) for        </w:t>
      </w:r>
      <w:r w:rsidRPr="009806BE">
        <w:rPr>
          <w:rFonts w:ascii="Comic Sans MS" w:hAnsi="Comic Sans MS" w:cs="Comic Sans MS"/>
          <w:sz w:val="20"/>
          <w:szCs w:val="20"/>
        </w:rPr>
        <w:t>b</w:t>
      </w:r>
      <w:r>
        <w:rPr>
          <w:rFonts w:ascii="Comic Sans MS" w:hAnsi="Comic Sans MS" w:cs="Comic Sans MS"/>
          <w:sz w:val="20"/>
          <w:szCs w:val="20"/>
        </w:rPr>
        <w:t>)  yet       c) already       d) since</w:t>
      </w:r>
      <w:r>
        <w:rPr>
          <w:b/>
          <w:bCs/>
        </w:rPr>
        <w:t xml:space="preserve">  </w:t>
      </w:r>
    </w:p>
    <w:p w:rsidR="002D25B1" w:rsidRPr="0065362D" w:rsidRDefault="002D25B1" w:rsidP="00870BA5">
      <w:pPr>
        <w:pStyle w:val="AralkYok1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sz w:val="18"/>
          <w:szCs w:val="18"/>
          <w:lang w:val="en-GB"/>
        </w:rPr>
        <w:t>9.</w:t>
      </w:r>
      <w:r w:rsidRPr="0065362D">
        <w:rPr>
          <w:rFonts w:ascii="Comic Sans MS" w:hAnsi="Comic Sans MS" w:cs="Comic Sans MS"/>
          <w:b/>
          <w:bCs/>
          <w:sz w:val="18"/>
          <w:szCs w:val="18"/>
          <w:lang w:val="en-GB"/>
        </w:rPr>
        <w:t xml:space="preserve"> I can’t play football _____ I have got a broken leg.</w:t>
      </w:r>
    </w:p>
    <w:p w:rsidR="002D25B1" w:rsidRDefault="002D25B1" w:rsidP="00870BA5">
      <w:pPr>
        <w:pStyle w:val="AralkYok1"/>
        <w:rPr>
          <w:rFonts w:ascii="Comic Sans MS" w:hAnsi="Comic Sans MS" w:cs="Comic Sans MS"/>
          <w:sz w:val="20"/>
          <w:szCs w:val="20"/>
          <w:lang w:val="en-GB"/>
        </w:rPr>
      </w:pPr>
      <w:r>
        <w:rPr>
          <w:noProof/>
          <w:lang w:eastAsia="tr-TR"/>
        </w:rPr>
        <w:pict>
          <v:shape id="Resim 194" o:spid="_x0000_s1033" type="#_x0000_t75" alt="http://www.fotosearch.com/bthumb/IMZ/IMZ124/pgi0032.jpg" style="position:absolute;margin-left:167.4pt;margin-top:2.8pt;width:87.75pt;height:62.25pt;z-index:-251642880;visibility:visible">
            <v:imagedata r:id="rId14" r:href="rId15"/>
          </v:shape>
        </w:pict>
      </w:r>
    </w:p>
    <w:p w:rsidR="002D25B1" w:rsidRPr="0065362D" w:rsidRDefault="002D25B1" w:rsidP="00870BA5">
      <w:pPr>
        <w:pStyle w:val="AralkYok1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 xml:space="preserve">          a) so              </w:t>
      </w:r>
      <w:r w:rsidRPr="0065362D">
        <w:rPr>
          <w:rFonts w:ascii="Comic Sans MS" w:hAnsi="Comic Sans MS" w:cs="Comic Sans MS"/>
          <w:sz w:val="20"/>
          <w:szCs w:val="20"/>
          <w:lang w:val="en-GB"/>
        </w:rPr>
        <w:t xml:space="preserve">   b) because  </w:t>
      </w:r>
    </w:p>
    <w:p w:rsidR="002D25B1" w:rsidRPr="005D2ADE" w:rsidRDefault="002D25B1" w:rsidP="005D2ADE">
      <w:pPr>
        <w:pStyle w:val="AralkYok1"/>
        <w:spacing w:line="360" w:lineRule="auto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 xml:space="preserve">          c) but               </w:t>
      </w:r>
      <w:r w:rsidRPr="0065362D">
        <w:rPr>
          <w:rFonts w:ascii="Comic Sans MS" w:hAnsi="Comic Sans MS" w:cs="Comic Sans MS"/>
          <w:sz w:val="20"/>
          <w:szCs w:val="20"/>
          <w:lang w:val="en-GB"/>
        </w:rPr>
        <w:t>d) or</w:t>
      </w:r>
    </w:p>
    <w:p w:rsidR="002D25B1" w:rsidRDefault="002D25B1" w:rsidP="00732691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2D25B1" w:rsidRDefault="002D25B1" w:rsidP="00732691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34" type="#_x0000_t75" style="position:absolute;margin-left:24.15pt;margin-top:5.35pt;width:201.75pt;height:142.5pt;z-index:-251664384;visibility:visible">
            <v:imagedata r:id="rId16" o:title="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8F0F7E">
        <w:rPr>
          <w:rFonts w:ascii="Comic Sans MS" w:hAnsi="Comic Sans MS" w:cs="Comic Sans MS"/>
          <w:b/>
          <w:bCs/>
          <w:sz w:val="20"/>
          <w:szCs w:val="20"/>
        </w:rPr>
        <w:t>10.</w:t>
      </w:r>
      <w:r>
        <w:rPr>
          <w:noProof/>
          <w:lang w:val="en-US"/>
        </w:rPr>
        <w:t xml:space="preserve">  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Pr="008F0F7E" w:rsidRDefault="002D25B1" w:rsidP="008F0F7E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>
        <w:rPr>
          <w:noProof/>
        </w:rPr>
        <w:pict>
          <v:shape id="rg_hi" o:spid="_x0000_s1035" type="#_x0000_t75" alt="ANd9GcRKyGvuiqPBRlKc9vcGqPsf0W1_hs1uttQI_PU1VCHxVkAtpO6bJw" style="position:absolute;margin-left:337.55pt;margin-top:-6.3pt;width:110.25pt;height:93.75pt;z-index:251675648;visibility:visible">
            <v:imagedata r:id="rId17" o:title=""/>
          </v:shape>
        </w:pict>
      </w: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20"/>
          <w:szCs w:val="20"/>
          <w:lang w:eastAsia="en-US"/>
        </w:rPr>
        <w:sectPr w:rsidR="002D25B1" w:rsidSect="00437267">
          <w:type w:val="continuous"/>
          <w:pgSz w:w="11906" w:h="16838"/>
          <w:pgMar w:top="426" w:right="0" w:bottom="142" w:left="284" w:header="708" w:footer="708" w:gutter="0"/>
          <w:cols w:num="2" w:space="284"/>
          <w:docGrid w:linePitch="360"/>
        </w:sectPr>
      </w:pP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>11</w:t>
      </w:r>
      <w:r w:rsidRPr="00870BA5">
        <w:rPr>
          <w:rFonts w:ascii="Comic Sans MS" w:hAnsi="Comic Sans MS" w:cs="Comic Sans MS"/>
          <w:b/>
          <w:bCs/>
          <w:sz w:val="20"/>
          <w:szCs w:val="20"/>
          <w:lang w:eastAsia="en-US"/>
        </w:rPr>
        <w:t>.</w:t>
      </w:r>
      <w:r>
        <w:rPr>
          <w:rFonts w:ascii="Comic Sans MS" w:hAnsi="Comic Sans MS" w:cs="Comic Sans MS"/>
          <w:b/>
          <w:bCs/>
          <w:sz w:val="18"/>
          <w:szCs w:val="18"/>
          <w:lang w:eastAsia="en-US"/>
        </w:rPr>
        <w:t xml:space="preserve"> </w:t>
      </w:r>
      <w:r w:rsidRPr="00870BA5">
        <w:rPr>
          <w:rFonts w:ascii="Comic Sans MS" w:hAnsi="Comic Sans MS" w:cs="Comic Sans MS"/>
          <w:b/>
          <w:bCs/>
          <w:sz w:val="18"/>
          <w:szCs w:val="18"/>
          <w:lang w:eastAsia="en-US"/>
        </w:rPr>
        <w:t xml:space="preserve"> </w:t>
      </w:r>
      <w:r w:rsidRPr="00870BA5">
        <w:rPr>
          <w:rFonts w:ascii="Comic Sans MS" w:hAnsi="Comic Sans MS" w:cs="Comic Sans MS"/>
          <w:b/>
          <w:bCs/>
          <w:sz w:val="18"/>
          <w:szCs w:val="18"/>
        </w:rPr>
        <w:t xml:space="preserve">While the mountainaires _____ up  the </w:t>
      </w:r>
    </w:p>
    <w:p w:rsidR="002D25B1" w:rsidRDefault="002D25B1" w:rsidP="00870BA5">
      <w:pPr>
        <w:pStyle w:val="ListeParagraf1"/>
        <w:ind w:left="18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</w:t>
      </w:r>
      <w:r w:rsidRPr="00870BA5">
        <w:rPr>
          <w:rFonts w:ascii="Comic Sans MS" w:hAnsi="Comic Sans MS" w:cs="Comic Sans MS"/>
          <w:b/>
          <w:bCs/>
          <w:sz w:val="18"/>
          <w:szCs w:val="18"/>
        </w:rPr>
        <w:t>mountain, they     _____ a bear.</w:t>
      </w:r>
    </w:p>
    <w:p w:rsidR="002D25B1" w:rsidRPr="00870BA5" w:rsidRDefault="002D25B1" w:rsidP="00870BA5">
      <w:pPr>
        <w:pStyle w:val="ListeParagraf1"/>
        <w:ind w:left="180"/>
        <w:rPr>
          <w:rFonts w:ascii="Comic Sans MS" w:hAnsi="Comic Sans MS" w:cs="Comic Sans MS"/>
          <w:sz w:val="18"/>
          <w:szCs w:val="18"/>
        </w:rPr>
      </w:pPr>
    </w:p>
    <w:p w:rsidR="002D25B1" w:rsidRPr="00D07A6E" w:rsidRDefault="002D25B1" w:rsidP="00870BA5">
      <w:pPr>
        <w:pStyle w:val="ListeParagraf1"/>
        <w:ind w:left="0" w:firstLine="360"/>
        <w:rPr>
          <w:rFonts w:ascii="Comic Sans MS" w:hAnsi="Comic Sans MS" w:cs="Comic Sans MS"/>
          <w:sz w:val="20"/>
          <w:szCs w:val="20"/>
        </w:rPr>
      </w:pPr>
      <w:r w:rsidRPr="00D07A6E">
        <w:rPr>
          <w:rFonts w:ascii="Comic Sans MS" w:hAnsi="Comic Sans MS" w:cs="Comic Sans MS"/>
          <w:sz w:val="20"/>
          <w:szCs w:val="20"/>
        </w:rPr>
        <w:t>a)  climbed  /  will see</w:t>
      </w:r>
    </w:p>
    <w:p w:rsidR="002D25B1" w:rsidRPr="00D07A6E" w:rsidRDefault="002D25B1" w:rsidP="00870BA5">
      <w:pPr>
        <w:pStyle w:val="ListeParagraf1"/>
        <w:ind w:left="0" w:firstLine="360"/>
        <w:rPr>
          <w:rFonts w:ascii="Comic Sans MS" w:hAnsi="Comic Sans MS" w:cs="Comic Sans MS"/>
          <w:sz w:val="20"/>
          <w:szCs w:val="20"/>
        </w:rPr>
      </w:pPr>
      <w:r w:rsidRPr="00D07A6E">
        <w:rPr>
          <w:rFonts w:ascii="Comic Sans MS" w:hAnsi="Comic Sans MS" w:cs="Comic Sans MS"/>
          <w:sz w:val="20"/>
          <w:szCs w:val="20"/>
        </w:rPr>
        <w:t xml:space="preserve">b)  were climbing  /  are seeing    </w:t>
      </w:r>
    </w:p>
    <w:p w:rsidR="002D25B1" w:rsidRPr="00D07A6E" w:rsidRDefault="002D25B1" w:rsidP="00870BA5">
      <w:pPr>
        <w:pStyle w:val="ListeParagraf1"/>
        <w:ind w:left="0" w:firstLine="360"/>
        <w:rPr>
          <w:rFonts w:ascii="Comic Sans MS" w:hAnsi="Comic Sans MS" w:cs="Comic Sans MS"/>
          <w:sz w:val="20"/>
          <w:szCs w:val="20"/>
        </w:rPr>
      </w:pPr>
      <w:r w:rsidRPr="00D07A6E">
        <w:rPr>
          <w:rFonts w:ascii="Comic Sans MS" w:hAnsi="Comic Sans MS" w:cs="Comic Sans MS"/>
          <w:sz w:val="20"/>
          <w:szCs w:val="20"/>
        </w:rPr>
        <w:t>c)  climbed  /  are seeing</w:t>
      </w:r>
    </w:p>
    <w:p w:rsidR="002D25B1" w:rsidRPr="00D07A6E" w:rsidRDefault="002D25B1" w:rsidP="005D2ADE">
      <w:pPr>
        <w:pStyle w:val="ListeParagraf1"/>
        <w:ind w:left="0" w:firstLine="360"/>
        <w:rPr>
          <w:rFonts w:ascii="Comic Sans MS" w:hAnsi="Comic Sans MS" w:cs="Comic Sans MS"/>
          <w:sz w:val="20"/>
          <w:szCs w:val="20"/>
        </w:rPr>
      </w:pPr>
      <w:r w:rsidRPr="00D07A6E">
        <w:rPr>
          <w:rFonts w:ascii="Comic Sans MS" w:hAnsi="Comic Sans MS" w:cs="Comic Sans MS"/>
          <w:sz w:val="20"/>
          <w:szCs w:val="20"/>
        </w:rPr>
        <w:t xml:space="preserve">d)  were climbing  /  saw </w:t>
      </w:r>
    </w:p>
    <w:p w:rsidR="002D25B1" w:rsidRDefault="002D25B1" w:rsidP="0065362D">
      <w:pPr>
        <w:pStyle w:val="AralkYok1"/>
        <w:rPr>
          <w:rFonts w:ascii="Comic Sans MS" w:hAnsi="Comic Sans MS" w:cs="Comic Sans MS"/>
          <w:sz w:val="20"/>
          <w:szCs w:val="20"/>
          <w:lang w:val="en-GB"/>
        </w:rPr>
      </w:pPr>
    </w:p>
    <w:p w:rsidR="002D25B1" w:rsidRPr="00E678DC" w:rsidRDefault="002D25B1" w:rsidP="00E678DC">
      <w:pPr>
        <w:pStyle w:val="AralkYok1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noProof/>
          <w:lang w:val="en-US"/>
        </w:rPr>
        <w:t xml:space="preserve">  </w:t>
      </w:r>
      <w:r w:rsidRPr="00E678DC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12. Researchers …………… leptin (a protein hormone)</w:t>
      </w:r>
    </w:p>
    <w:p w:rsidR="002D25B1" w:rsidRPr="00E678DC" w:rsidRDefault="002D25B1" w:rsidP="00E678DC">
      <w:pPr>
        <w:pStyle w:val="AralkYok1"/>
        <w:spacing w:line="276" w:lineRule="auto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 w:rsidRPr="00E678DC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in  1995.</w:t>
      </w:r>
    </w:p>
    <w:p w:rsidR="002D25B1" w:rsidRDefault="002D25B1" w:rsidP="00E678DC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b/>
          <w:bCs/>
          <w:noProof/>
          <w:lang w:val="en-US"/>
        </w:rPr>
        <w:t xml:space="preserve">     </w:t>
      </w:r>
      <w:r w:rsidRPr="0021539E">
        <w:rPr>
          <w:rFonts w:ascii="Comic Sans MS" w:hAnsi="Comic Sans MS" w:cs="Comic Sans MS"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 dicover                 </w:t>
      </w:r>
      <w:r w:rsidRPr="0021539E">
        <w:rPr>
          <w:rFonts w:ascii="Comic Sans MS" w:hAnsi="Comic Sans MS" w:cs="Comic Sans MS"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 discovered</w:t>
      </w:r>
    </w:p>
    <w:p w:rsidR="002D25B1" w:rsidRDefault="002D25B1" w:rsidP="00781AE3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  <w:r w:rsidRPr="0021539E">
        <w:rPr>
          <w:rFonts w:ascii="Comic Sans MS" w:hAnsi="Comic Sans MS" w:cs="Comic Sans MS"/>
          <w:sz w:val="20"/>
          <w:szCs w:val="20"/>
        </w:rPr>
        <w:t xml:space="preserve">    c) </w:t>
      </w:r>
      <w:r>
        <w:rPr>
          <w:rFonts w:ascii="Comic Sans MS" w:hAnsi="Comic Sans MS" w:cs="Comic Sans MS"/>
          <w:sz w:val="20"/>
          <w:szCs w:val="20"/>
        </w:rPr>
        <w:t xml:space="preserve">will  dicover           </w:t>
      </w:r>
      <w:r w:rsidRPr="0021539E">
        <w:rPr>
          <w:rFonts w:ascii="Comic Sans MS" w:hAnsi="Comic Sans MS" w:cs="Comic Sans MS"/>
          <w:sz w:val="20"/>
          <w:szCs w:val="20"/>
        </w:rPr>
        <w:t xml:space="preserve">d) </w:t>
      </w:r>
      <w:r>
        <w:rPr>
          <w:rFonts w:ascii="Comic Sans MS" w:hAnsi="Comic Sans MS" w:cs="Comic Sans MS"/>
          <w:sz w:val="20"/>
          <w:szCs w:val="20"/>
        </w:rPr>
        <w:t xml:space="preserve"> have  dicovered</w:t>
      </w:r>
    </w:p>
    <w:p w:rsidR="002D25B1" w:rsidRDefault="002D25B1" w:rsidP="00781AE3">
      <w:pPr>
        <w:pStyle w:val="NoSpacing"/>
        <w:spacing w:line="276" w:lineRule="auto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</w:rPr>
        <w:t xml:space="preserve">  </w:t>
      </w:r>
    </w:p>
    <w:p w:rsidR="002D25B1" w:rsidRPr="007F7815" w:rsidRDefault="002D25B1" w:rsidP="007F7815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13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.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I would like to be a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scientist, 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because </w:t>
      </w:r>
    </w:p>
    <w:p w:rsidR="002D25B1" w:rsidRDefault="002D25B1" w:rsidP="007F7815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     I love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…………… in t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he lab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oratory.</w:t>
      </w:r>
    </w:p>
    <w:p w:rsidR="002D25B1" w:rsidRPr="007F7815" w:rsidRDefault="002D25B1" w:rsidP="007F7815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noProof/>
          <w:lang w:eastAsia="tr-TR"/>
        </w:rPr>
        <w:pict>
          <v:shape id="_x0000_s1036" type="#_x0000_t75" style="position:absolute;margin-left:196.25pt;margin-top:9pt;width:69.55pt;height:116.85pt;rotation:-6962281fd;flip:x;z-index:-251644928;visibility:visible">
            <v:imagedata r:id="rId18" o:title=""/>
          </v:shape>
        </w:pict>
      </w:r>
    </w:p>
    <w:p w:rsidR="002D25B1" w:rsidRDefault="002D25B1" w:rsidP="005B7F9B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5B7F9B">
        <w:rPr>
          <w:rFonts w:ascii="Comic Sans MS" w:hAnsi="Comic Sans MS" w:cs="Comic Sans MS"/>
          <w:noProof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  </w:t>
      </w:r>
      <w:r w:rsidRPr="005B7F9B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>a)  sleeping</w:t>
      </w: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ab/>
        <w:t xml:space="preserve">        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    </w:t>
      </w: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b)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learning languages</w:t>
      </w:r>
    </w:p>
    <w:p w:rsidR="002D25B1" w:rsidRPr="005B2754" w:rsidRDefault="002D25B1" w:rsidP="005B7F9B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  c</w:t>
      </w:r>
      <w:r w:rsidRPr="005B2754">
        <w:rPr>
          <w:rFonts w:ascii="Comic Sans MS" w:hAnsi="Comic Sans MS" w:cs="Comic Sans MS"/>
          <w:noProof/>
          <w:sz w:val="12"/>
          <w:szCs w:val="12"/>
          <w:lang w:val="en-US"/>
        </w:rPr>
        <w:t xml:space="preserve">)  </w:t>
      </w: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>doing  experiments      d)  reading love story  books</w:t>
      </w:r>
    </w:p>
    <w:p w:rsidR="002D25B1" w:rsidRPr="005B7F9B" w:rsidRDefault="002D25B1" w:rsidP="005B7F9B">
      <w:pPr>
        <w:pStyle w:val="NoSpacing"/>
        <w:rPr>
          <w:rFonts w:ascii="Comic Sans MS" w:hAnsi="Comic Sans MS" w:cs="Comic Sans MS"/>
          <w:noProof/>
          <w:sz w:val="20"/>
          <w:szCs w:val="20"/>
          <w:lang w:val="en-US"/>
        </w:rPr>
      </w:pPr>
      <w:r>
        <w:rPr>
          <w:noProof/>
          <w:lang w:eastAsia="tr-TR"/>
        </w:rPr>
        <w:pict>
          <v:shape id="_x0000_s1037" type="#_x0000_t75" style="position:absolute;margin-left:219.8pt;margin-top:7.25pt;width:48.75pt;height:37.5pt;z-index:251669504;visibility:visible">
            <v:imagedata r:id="rId19" o:title="" croptop="9813f" cropbottom="11776f" cropleft="1935f" cropright="2581f"/>
          </v:shape>
        </w:pict>
      </w:r>
    </w:p>
    <w:p w:rsidR="002D25B1" w:rsidRDefault="002D25B1" w:rsidP="003D013B">
      <w:pPr>
        <w:rPr>
          <w:rFonts w:ascii="Comic Sans MS" w:eastAsia="Batang" w:hAnsi="Comic Sans MS" w:cs="Comic Sans MS"/>
          <w:b/>
          <w:bCs/>
          <w:noProof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8" o:spid="_x0000_s1038" type="#_x0000_t75" style="position:absolute;margin-left:138.05pt;margin-top:1.55pt;width:46.5pt;height:46.5pt;z-index:251670528;visibility:visible">
            <v:imagedata r:id="rId20" o:title="" croptop="5161f" cropbottom="22364f" cropleft="14623f" cropright="15483f"/>
          </v:shape>
        </w:pict>
      </w:r>
      <w:r>
        <w:rPr>
          <w:rFonts w:ascii="Comic Sans MS" w:eastAsia="Batang" w:hAnsi="Comic Sans MS" w:cs="Comic Sans MS"/>
          <w:b/>
          <w:bCs/>
          <w:noProof/>
          <w:sz w:val="20"/>
          <w:szCs w:val="20"/>
          <w:lang w:val="en-US"/>
        </w:rPr>
        <w:t xml:space="preserve">   14</w:t>
      </w:r>
      <w:r w:rsidRPr="00C31699">
        <w:rPr>
          <w:rFonts w:ascii="Comic Sans MS" w:eastAsia="Batang" w:hAnsi="Comic Sans MS" w:cs="Comic Sans MS"/>
          <w:b/>
          <w:bCs/>
          <w:noProof/>
          <w:sz w:val="20"/>
          <w:szCs w:val="20"/>
          <w:lang w:val="en-US"/>
        </w:rPr>
        <w:t>.</w:t>
      </w:r>
      <w:r w:rsidRPr="003D013B">
        <w:rPr>
          <w:rFonts w:ascii="Comic Sans MS" w:eastAsia="Batang" w:hAnsi="Comic Sans MS" w:cs="Comic Sans MS"/>
          <w:b/>
          <w:bCs/>
          <w:noProof/>
          <w:sz w:val="18"/>
          <w:szCs w:val="18"/>
          <w:lang w:val="en-US"/>
        </w:rPr>
        <w:t xml:space="preserve"> My goal  is _________.</w:t>
      </w:r>
      <w:r>
        <w:rPr>
          <w:rFonts w:ascii="Comic Sans MS" w:eastAsia="Batang" w:hAnsi="Comic Sans MS" w:cs="Comic Sans MS"/>
          <w:b/>
          <w:bCs/>
          <w:noProof/>
          <w:sz w:val="18"/>
          <w:szCs w:val="18"/>
          <w:lang w:val="en-US"/>
        </w:rPr>
        <w:t xml:space="preserve">  </w:t>
      </w:r>
    </w:p>
    <w:p w:rsidR="002D25B1" w:rsidRPr="003D013B" w:rsidRDefault="002D25B1" w:rsidP="003D013B">
      <w:pPr>
        <w:rPr>
          <w:rFonts w:ascii="Comic Sans MS" w:eastAsia="Batang" w:hAnsi="Comic Sans MS"/>
          <w:b/>
          <w:bCs/>
          <w:noProof/>
          <w:sz w:val="18"/>
          <w:szCs w:val="18"/>
          <w:lang w:val="en-US"/>
        </w:rPr>
      </w:pPr>
      <w:r>
        <w:rPr>
          <w:rFonts w:ascii="Comic Sans MS" w:eastAsia="Batang" w:hAnsi="Comic Sans MS" w:cs="Comic Sans MS"/>
          <w:b/>
          <w:bCs/>
          <w:noProof/>
          <w:sz w:val="18"/>
          <w:szCs w:val="18"/>
          <w:lang w:val="en-US"/>
        </w:rPr>
        <w:t xml:space="preserve">                               </w:t>
      </w:r>
    </w:p>
    <w:p w:rsidR="002D25B1" w:rsidRPr="002556B0" w:rsidRDefault="002D25B1" w:rsidP="002556B0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2556B0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>a)  playing  games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ab/>
        <w:t xml:space="preserve">   </w:t>
      </w:r>
      <w:r w:rsidRPr="002556B0">
        <w:rPr>
          <w:rFonts w:ascii="Comic Sans MS" w:hAnsi="Comic Sans MS" w:cs="Comic Sans MS"/>
          <w:noProof/>
          <w:sz w:val="18"/>
          <w:szCs w:val="18"/>
          <w:lang w:val="en-US"/>
        </w:rPr>
        <w:t xml:space="preserve">b)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eating eggs</w:t>
      </w:r>
    </w:p>
    <w:p w:rsidR="002D25B1" w:rsidRPr="002556B0" w:rsidRDefault="002D25B1" w:rsidP="002556B0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c)  drinking milk           </w:t>
      </w:r>
      <w:r w:rsidRPr="002556B0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d) 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>finding a good job</w:t>
      </w:r>
    </w:p>
    <w:p w:rsidR="002D25B1" w:rsidRDefault="002D25B1" w:rsidP="002556B0">
      <w:pPr>
        <w:spacing w:line="240" w:lineRule="auto"/>
        <w:rPr>
          <w:rFonts w:ascii="Comic Sans MS" w:eastAsia="Batang" w:hAnsi="Comic Sans MS"/>
          <w:noProof/>
          <w:sz w:val="18"/>
          <w:szCs w:val="18"/>
          <w:lang w:val="en-US"/>
        </w:rPr>
      </w:pPr>
    </w:p>
    <w:p w:rsidR="002D25B1" w:rsidRPr="00960B8C" w:rsidRDefault="002D25B1" w:rsidP="00960B8C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noProof/>
          <w:lang w:val="en-US"/>
        </w:rPr>
        <w:t xml:space="preserve">   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15.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The worldwide famous </w:t>
      </w:r>
      <w:r w:rsidRPr="00A00C85">
        <w:rPr>
          <w:rFonts w:ascii="Comic Sans MS" w:hAnsi="Comic Sans MS" w:cs="Comic Sans MS"/>
          <w:b/>
          <w:bCs/>
          <w:noProof/>
          <w:sz w:val="20"/>
          <w:szCs w:val="20"/>
          <w:u w:val="single"/>
          <w:lang w:val="en-US"/>
        </w:rPr>
        <w:t>neurosurgeon (beyin cerrahı)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</w:p>
    <w:p w:rsidR="002D25B1" w:rsidRDefault="002D25B1" w:rsidP="00960B8C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  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Pof.Dr.Gazi Yaşargil graduated from</w:t>
      </w:r>
    </w:p>
    <w:p w:rsidR="002D25B1" w:rsidRDefault="002D25B1" w:rsidP="00960B8C">
      <w:pPr>
        <w:pStyle w:val="NoSpacing"/>
        <w:spacing w:line="360" w:lineRule="auto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    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a ……………… of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i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n the U.S.A.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</w:p>
    <w:p w:rsidR="002D25B1" w:rsidRPr="00960B8C" w:rsidRDefault="002D25B1" w:rsidP="00960B8C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b/>
          <w:bCs/>
          <w:noProof/>
          <w:lang w:val="en-US"/>
        </w:rPr>
        <w:t xml:space="preserve">                </w:t>
      </w:r>
      <w:r w:rsidRPr="00960B8C">
        <w:rPr>
          <w:rFonts w:ascii="Comic Sans MS" w:hAnsi="Comic Sans MS" w:cs="Comic Sans MS"/>
          <w:sz w:val="20"/>
          <w:szCs w:val="20"/>
        </w:rPr>
        <w:t xml:space="preserve">a) Faculty of Medicine     </w:t>
      </w:r>
    </w:p>
    <w:p w:rsidR="002D25B1" w:rsidRPr="00960B8C" w:rsidRDefault="002D25B1" w:rsidP="00960B8C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b) Academy</w:t>
      </w:r>
      <w:r w:rsidRPr="00960B8C">
        <w:rPr>
          <w:rFonts w:ascii="Comic Sans MS" w:hAnsi="Comic Sans MS" w:cs="Comic Sans MS"/>
          <w:sz w:val="20"/>
          <w:szCs w:val="20"/>
        </w:rPr>
        <w:t xml:space="preserve"> of Sports</w:t>
      </w:r>
    </w:p>
    <w:p w:rsidR="002D25B1" w:rsidRPr="00960B8C" w:rsidRDefault="002D25B1" w:rsidP="00960B8C">
      <w:pPr>
        <w:pStyle w:val="NoSpacing"/>
        <w:rPr>
          <w:rFonts w:ascii="Comic Sans MS" w:hAnsi="Comic Sans MS" w:cs="Comic Sans MS"/>
          <w:sz w:val="20"/>
          <w:szCs w:val="20"/>
        </w:rPr>
      </w:pPr>
      <w:r w:rsidRPr="00960B8C">
        <w:rPr>
          <w:rFonts w:ascii="Comic Sans MS" w:hAnsi="Comic Sans MS" w:cs="Comic Sans MS"/>
          <w:sz w:val="20"/>
          <w:szCs w:val="20"/>
        </w:rPr>
        <w:t xml:space="preserve">             c) Faculty of Fine  Arts  </w:t>
      </w:r>
    </w:p>
    <w:p w:rsidR="002D25B1" w:rsidRPr="00302518" w:rsidRDefault="002D25B1" w:rsidP="00302518">
      <w:pPr>
        <w:pStyle w:val="NoSpacing"/>
        <w:rPr>
          <w:rFonts w:ascii="Comic Sans MS" w:hAnsi="Comic Sans MS" w:cs="Comic Sans MS"/>
          <w:sz w:val="20"/>
          <w:szCs w:val="20"/>
        </w:rPr>
      </w:pPr>
      <w:r w:rsidRPr="00960B8C">
        <w:rPr>
          <w:rFonts w:ascii="Comic Sans MS" w:hAnsi="Comic Sans MS" w:cs="Comic Sans MS"/>
          <w:sz w:val="20"/>
          <w:szCs w:val="20"/>
        </w:rPr>
        <w:t xml:space="preserve">             d) Faculty of Teacher Traini</w:t>
      </w:r>
      <w:r>
        <w:rPr>
          <w:rFonts w:ascii="Comic Sans MS" w:hAnsi="Comic Sans MS" w:cs="Comic Sans MS"/>
          <w:sz w:val="20"/>
          <w:szCs w:val="20"/>
        </w:rPr>
        <w:t>n</w:t>
      </w:r>
      <w:r w:rsidRPr="00960B8C">
        <w:rPr>
          <w:rFonts w:ascii="Comic Sans MS" w:hAnsi="Comic Sans MS" w:cs="Comic Sans MS"/>
          <w:sz w:val="20"/>
          <w:szCs w:val="20"/>
        </w:rPr>
        <w:t>g</w:t>
      </w:r>
    </w:p>
    <w:p w:rsidR="002D25B1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</w:p>
    <w:p w:rsidR="002D25B1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  <w:t>18.</w:t>
      </w:r>
    </w:p>
    <w:p w:rsidR="002D25B1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  <w:t xml:space="preserve"> </w:t>
      </w:r>
    </w:p>
    <w:p w:rsidR="002D25B1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</w:p>
    <w:p w:rsidR="002D25B1" w:rsidRPr="003D013B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  <w:r w:rsidRPr="003D013B"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  <w:t>Verilen resmi anlatan doğru cümle hangisidir?</w:t>
      </w:r>
    </w:p>
    <w:p w:rsidR="002D25B1" w:rsidRPr="00575651" w:rsidRDefault="002D25B1" w:rsidP="00A61611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noProof/>
          <w:lang w:val="en-US"/>
        </w:rPr>
        <w:t xml:space="preserve">    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a) The film was so exciting that I watched it carefully.</w:t>
      </w:r>
    </w:p>
    <w:p w:rsidR="002D25B1" w:rsidRPr="00575651" w:rsidRDefault="002D25B1" w:rsidP="00A61611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b) The film was such an interesting film that I liked it.</w:t>
      </w:r>
    </w:p>
    <w:p w:rsidR="002D25B1" w:rsidRPr="00575651" w:rsidRDefault="002D25B1" w:rsidP="00A61611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c) The film was such good that we watched together.</w:t>
      </w:r>
    </w:p>
    <w:p w:rsidR="002D25B1" w:rsidRDefault="002D25B1" w:rsidP="00A61611">
      <w:pPr>
        <w:pStyle w:val="NoSpacing"/>
        <w:ind w:left="142"/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d) The film was so boring that I fell asleep in the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armchair.</w:t>
      </w:r>
    </w:p>
    <w:p w:rsidR="002D25B1" w:rsidRDefault="002D25B1" w:rsidP="00043F7F">
      <w:pPr>
        <w:pStyle w:val="NoSpacing"/>
        <w:spacing w:line="276" w:lineRule="auto"/>
        <w:rPr>
          <w:rFonts w:ascii="Comic Sans MS" w:hAnsi="Comic Sans MS" w:cs="Comic Sans MS"/>
          <w:noProof/>
          <w:sz w:val="18"/>
          <w:szCs w:val="18"/>
          <w:lang w:val="en-US"/>
        </w:rPr>
      </w:pPr>
    </w:p>
    <w:p w:rsidR="002D25B1" w:rsidRPr="005931A7" w:rsidRDefault="002D25B1" w:rsidP="003D013B">
      <w:pP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19</w:t>
      </w:r>
      <w:r w:rsidRPr="005931A7">
        <w:rPr>
          <w:rFonts w:ascii="Comic Sans MS" w:hAnsi="Comic Sans MS" w:cs="Comic Sans MS"/>
          <w:i/>
          <w:iCs/>
          <w:noProof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i/>
          <w:iCs/>
          <w:noProof/>
          <w:sz w:val="18"/>
          <w:szCs w:val="18"/>
          <w:lang w:val="en-US"/>
        </w:rPr>
        <w:t>.</w:t>
      </w:r>
      <w:r w:rsidRPr="005931A7">
        <w:rPr>
          <w:rFonts w:ascii="Comic Sans MS" w:hAnsi="Comic Sans MS" w:cs="Comic Sans MS"/>
          <w:i/>
          <w:iCs/>
          <w:noProof/>
          <w:sz w:val="18"/>
          <w:szCs w:val="18"/>
          <w:lang w:val="en-US"/>
        </w:rPr>
        <w:t xml:space="preserve"> </w:t>
      </w:r>
      <w:r w:rsidRPr="005931A7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“I haven’t seen my uncle …………… I was 5 years old.”</w:t>
      </w:r>
    </w:p>
    <w:p w:rsidR="002D25B1" w:rsidRPr="005931A7" w:rsidRDefault="002D25B1" w:rsidP="00A61611">
      <w:pPr>
        <w:pStyle w:val="NoSpacing"/>
        <w:spacing w:line="360" w:lineRule="auto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  a)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since        </w:t>
      </w: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b)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because       </w:t>
      </w: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c)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but       </w:t>
      </w: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d)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or</w:t>
      </w: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     </w:t>
      </w:r>
    </w:p>
    <w:p w:rsidR="002D25B1" w:rsidRPr="005931A7" w:rsidRDefault="002D25B1" w:rsidP="00A61611">
      <w:pPr>
        <w:spacing w:before="12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>
        <w:rPr>
          <w:rFonts w:ascii="Comic Sans MS" w:hAnsi="Comic Sans MS" w:cs="Comic Sans MS"/>
          <w:b/>
          <w:bCs/>
          <w:sz w:val="18"/>
          <w:szCs w:val="18"/>
        </w:rPr>
        <w:t>20</w:t>
      </w:r>
      <w:r w:rsidRPr="005931A7">
        <w:rPr>
          <w:rFonts w:ascii="Comic Sans MS" w:hAnsi="Comic Sans MS" w:cs="Comic Sans MS"/>
          <w:b/>
          <w:bCs/>
          <w:sz w:val="18"/>
          <w:szCs w:val="18"/>
        </w:rPr>
        <w:t>. I haven’t eaten anything</w:t>
      </w:r>
      <w:r w:rsidRPr="005931A7"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for  </w:t>
      </w:r>
      <w:r w:rsidRPr="005931A7">
        <w:rPr>
          <w:rFonts w:ascii="Comic Sans MS" w:hAnsi="Comic Sans MS" w:cs="Comic Sans MS"/>
          <w:b/>
          <w:bCs/>
          <w:sz w:val="18"/>
          <w:szCs w:val="18"/>
        </w:rPr>
        <w:t>…………… .</w:t>
      </w:r>
    </w:p>
    <w:p w:rsidR="002D25B1" w:rsidRDefault="002D25B1" w:rsidP="0065362D">
      <w:pP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sz w:val="20"/>
          <w:szCs w:val="20"/>
        </w:rPr>
        <w:t xml:space="preserve">        </w:t>
      </w:r>
      <w:r>
        <w:rPr>
          <w:rFonts w:ascii="Comic Sans MS" w:hAnsi="Comic Sans MS" w:cs="Comic Sans MS"/>
          <w:sz w:val="18"/>
          <w:szCs w:val="18"/>
        </w:rPr>
        <w:t>a)</w:t>
      </w:r>
      <w:r w:rsidRPr="00C25B2D">
        <w:rPr>
          <w:rFonts w:ascii="Comic Sans MS" w:hAnsi="Comic Sans MS" w:cs="Comic Sans MS"/>
          <w:sz w:val="18"/>
          <w:szCs w:val="18"/>
        </w:rPr>
        <w:t xml:space="preserve"> Sunday       b) </w:t>
      </w:r>
      <w:r>
        <w:rPr>
          <w:rFonts w:ascii="Comic Sans MS" w:hAnsi="Comic Sans MS" w:cs="Comic Sans MS"/>
          <w:sz w:val="18"/>
          <w:szCs w:val="18"/>
        </w:rPr>
        <w:t>two  days</w:t>
      </w:r>
      <w:r w:rsidRPr="00C25B2D">
        <w:rPr>
          <w:rFonts w:ascii="Comic Sans MS" w:hAnsi="Comic Sans MS" w:cs="Comic Sans MS"/>
          <w:sz w:val="18"/>
          <w:szCs w:val="18"/>
        </w:rPr>
        <w:t xml:space="preserve">     c) 9 o’clock    d 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C25B2D">
        <w:rPr>
          <w:rFonts w:ascii="Comic Sans MS" w:hAnsi="Comic Sans MS" w:cs="Comic Sans MS"/>
          <w:sz w:val="18"/>
          <w:szCs w:val="18"/>
        </w:rPr>
        <w:t>2007</w:t>
      </w:r>
      <w:r w:rsidRPr="00C5296B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</w:t>
      </w:r>
    </w:p>
    <w:p w:rsidR="002D25B1" w:rsidRPr="00C83433" w:rsidRDefault="002D25B1" w:rsidP="005931A7">
      <w:pPr>
        <w:pStyle w:val="Default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C5296B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21.</w:t>
      </w:r>
      <w:r w:rsidRPr="005931A7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>Feyza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: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>_______ have you had this house?</w:t>
      </w:r>
    </w:p>
    <w:p w:rsidR="002D25B1" w:rsidRPr="00C83433" w:rsidRDefault="002D25B1" w:rsidP="005931A7">
      <w:pPr>
        <w:pStyle w:val="Default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   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>Yeşim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: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For ten years. </w:t>
      </w:r>
    </w:p>
    <w:p w:rsidR="002D25B1" w:rsidRPr="005931A7" w:rsidRDefault="002D25B1" w:rsidP="005931A7">
      <w:pPr>
        <w:pStyle w:val="Default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Pr="005931A7" w:rsidRDefault="002D25B1" w:rsidP="005931A7">
      <w:pPr>
        <w:pStyle w:val="Default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  <w:lang w:val="en-US"/>
        </w:rPr>
        <w:t xml:space="preserve">           </w:t>
      </w:r>
      <w:r w:rsidRPr="005931A7">
        <w:rPr>
          <w:rFonts w:ascii="Comic Sans MS" w:hAnsi="Comic Sans MS" w:cs="Comic Sans MS"/>
          <w:sz w:val="18"/>
          <w:szCs w:val="18"/>
          <w:lang w:val="en-US"/>
        </w:rPr>
        <w:t xml:space="preserve">a) How many times       b) How long  </w:t>
      </w:r>
    </w:p>
    <w:p w:rsidR="002D25B1" w:rsidRPr="005931A7" w:rsidRDefault="002D25B1" w:rsidP="005931A7">
      <w:pPr>
        <w:pStyle w:val="Default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  <w:lang w:val="en-US"/>
        </w:rPr>
        <w:t xml:space="preserve">           </w:t>
      </w:r>
      <w:r w:rsidRPr="005931A7">
        <w:rPr>
          <w:rFonts w:ascii="Comic Sans MS" w:hAnsi="Comic Sans MS" w:cs="Comic Sans MS"/>
          <w:sz w:val="18"/>
          <w:szCs w:val="18"/>
          <w:lang w:val="en-US"/>
        </w:rPr>
        <w:t>c) How much                 d) What time</w:t>
      </w:r>
    </w:p>
    <w:p w:rsidR="002D25B1" w:rsidRPr="005931A7" w:rsidRDefault="002D25B1" w:rsidP="0065362D">
      <w:pPr>
        <w:rPr>
          <w:rFonts w:ascii="Comic Sans MS" w:hAnsi="Comic Sans MS" w:cs="Comic Sans MS"/>
          <w:sz w:val="16"/>
          <w:szCs w:val="16"/>
        </w:rPr>
      </w:pPr>
      <w:r w:rsidRPr="005931A7">
        <w:rPr>
          <w:rFonts w:ascii="Comic Sans MS" w:hAnsi="Comic Sans MS" w:cs="Comic Sans MS"/>
          <w:b/>
          <w:bCs/>
          <w:noProof/>
          <w:sz w:val="16"/>
          <w:szCs w:val="16"/>
          <w:lang w:val="en-US"/>
        </w:rPr>
        <w:t xml:space="preserve">   </w:t>
      </w:r>
    </w:p>
    <w:p w:rsidR="002D25B1" w:rsidRPr="0065362D" w:rsidRDefault="002D25B1" w:rsidP="00C5296B">
      <w:pPr>
        <w:pStyle w:val="NoSpacing"/>
        <w:rPr>
          <w:rFonts w:ascii="Comic Sans MS" w:hAnsi="Comic Sans MS" w:cs="Comic Sans MS"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 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22</w:t>
      </w:r>
      <w:r w:rsidRPr="002D6448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. Your ……….. and  ………… are very important for</w:t>
      </w:r>
    </w:p>
    <w:p w:rsidR="002D25B1" w:rsidRDefault="002D25B1" w:rsidP="002D6448">
      <w:pPr>
        <w:pStyle w:val="NoSpacing"/>
        <w:spacing w:line="360" w:lineRule="auto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 w:rsidRPr="002D6448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  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y</w:t>
      </w:r>
      <w:r w:rsidRPr="002D6448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our success.</w:t>
      </w:r>
    </w:p>
    <w:p w:rsidR="002D25B1" w:rsidRPr="00B82434" w:rsidRDefault="002D25B1" w:rsidP="002305E5">
      <w:pPr>
        <w:pStyle w:val="NoSpacing"/>
        <w:rPr>
          <w:rFonts w:ascii="Comic Sans MS" w:hAnsi="Comic Sans MS" w:cs="Comic Sans MS"/>
          <w:sz w:val="18"/>
          <w:szCs w:val="18"/>
        </w:rPr>
      </w:pPr>
      <w:r w:rsidRPr="00B82434">
        <w:rPr>
          <w:noProof/>
          <w:sz w:val="20"/>
          <w:szCs w:val="20"/>
          <w:lang w:val="en-US"/>
        </w:rPr>
        <w:t xml:space="preserve">          </w:t>
      </w:r>
      <w:r w:rsidRPr="00B82434">
        <w:rPr>
          <w:rFonts w:ascii="Comic Sans MS" w:hAnsi="Comic Sans MS" w:cs="Comic Sans MS"/>
          <w:sz w:val="18"/>
          <w:szCs w:val="18"/>
        </w:rPr>
        <w:t xml:space="preserve">a)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B82434">
        <w:rPr>
          <w:rFonts w:ascii="Comic Sans MS" w:hAnsi="Comic Sans MS" w:cs="Comic Sans MS"/>
          <w:sz w:val="18"/>
          <w:szCs w:val="18"/>
        </w:rPr>
        <w:t xml:space="preserve">skin - beauty      </w:t>
      </w:r>
      <w:r>
        <w:rPr>
          <w:rFonts w:ascii="Comic Sans MS" w:hAnsi="Comic Sans MS" w:cs="Comic Sans MS"/>
          <w:sz w:val="18"/>
          <w:szCs w:val="18"/>
        </w:rPr>
        <w:t xml:space="preserve">        </w:t>
      </w:r>
      <w:r w:rsidRPr="00B82434">
        <w:rPr>
          <w:rFonts w:ascii="Comic Sans MS" w:hAnsi="Comic Sans MS" w:cs="Comic Sans MS"/>
          <w:sz w:val="18"/>
          <w:szCs w:val="18"/>
        </w:rPr>
        <w:t xml:space="preserve"> b)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B82434">
        <w:rPr>
          <w:rFonts w:ascii="Comic Sans MS" w:hAnsi="Comic Sans MS" w:cs="Comic Sans MS"/>
          <w:sz w:val="18"/>
          <w:szCs w:val="18"/>
        </w:rPr>
        <w:t xml:space="preserve"> appearance - clothes</w:t>
      </w:r>
    </w:p>
    <w:p w:rsidR="002D25B1" w:rsidRPr="00B82434" w:rsidRDefault="002D25B1" w:rsidP="002305E5">
      <w:pPr>
        <w:pStyle w:val="NoSpacing"/>
        <w:rPr>
          <w:rFonts w:ascii="Comic Sans MS" w:hAnsi="Comic Sans MS" w:cs="Comic Sans MS"/>
          <w:sz w:val="18"/>
          <w:szCs w:val="18"/>
        </w:rPr>
      </w:pPr>
      <w:r w:rsidRPr="00B82434">
        <w:rPr>
          <w:rFonts w:ascii="Comic Sans MS" w:hAnsi="Comic Sans MS" w:cs="Comic Sans MS"/>
          <w:sz w:val="18"/>
          <w:szCs w:val="18"/>
        </w:rPr>
        <w:t xml:space="preserve">        c)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B82434">
        <w:rPr>
          <w:rFonts w:ascii="Comic Sans MS" w:hAnsi="Comic Sans MS" w:cs="Comic Sans MS"/>
          <w:sz w:val="18"/>
          <w:szCs w:val="18"/>
        </w:rPr>
        <w:t xml:space="preserve"> hair style – clothes   </w:t>
      </w:r>
      <w:r>
        <w:rPr>
          <w:rFonts w:ascii="Comic Sans MS" w:hAnsi="Comic Sans MS" w:cs="Comic Sans MS"/>
          <w:sz w:val="18"/>
          <w:szCs w:val="18"/>
        </w:rPr>
        <w:t xml:space="preserve">  </w:t>
      </w:r>
      <w:r w:rsidRPr="00B82434">
        <w:rPr>
          <w:rFonts w:ascii="Comic Sans MS" w:hAnsi="Comic Sans MS" w:cs="Comic Sans MS"/>
          <w:sz w:val="18"/>
          <w:szCs w:val="18"/>
        </w:rPr>
        <w:t xml:space="preserve"> d)  skills – interests </w:t>
      </w:r>
    </w:p>
    <w:p w:rsidR="002D25B1" w:rsidRPr="00B82434" w:rsidRDefault="002D25B1" w:rsidP="00C5296B">
      <w:pPr>
        <w:pStyle w:val="NoSpacing"/>
        <w:rPr>
          <w:rFonts w:ascii="Comic Sans MS" w:hAnsi="Comic Sans MS" w:cs="Comic Sans MS"/>
          <w:noProof/>
          <w:sz w:val="14"/>
          <w:szCs w:val="14"/>
          <w:lang w:val="en-US"/>
        </w:rPr>
      </w:pPr>
    </w:p>
    <w:p w:rsidR="002D25B1" w:rsidRDefault="002D25B1" w:rsidP="00CC010A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</w:t>
      </w:r>
      <w:r w:rsidRPr="00C5296B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2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3</w:t>
      </w:r>
      <w:r w:rsidRPr="00C5296B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.  </w:t>
      </w: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……….. encourages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and supports the young</w:t>
      </w:r>
    </w:p>
    <w:p w:rsidR="002D25B1" w:rsidRDefault="002D25B1" w:rsidP="00CC010A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s</w:t>
      </w: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cientists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f</w:t>
      </w: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or their research projects.</w:t>
      </w:r>
    </w:p>
    <w:p w:rsidR="002D25B1" w:rsidRPr="00CC010A" w:rsidRDefault="002D25B1" w:rsidP="00CC010A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</w:p>
    <w:p w:rsidR="002D25B1" w:rsidRPr="00E757D4" w:rsidRDefault="002D25B1" w:rsidP="00E757D4">
      <w:pPr>
        <w:pStyle w:val="AralkYok1"/>
        <w:rPr>
          <w:rFonts w:ascii="Comic Sans MS" w:hAnsi="Comic Sans MS" w:cs="Comic Sans MS"/>
          <w:noProof/>
          <w:sz w:val="16"/>
          <w:szCs w:val="16"/>
          <w:lang w:val="en-US"/>
        </w:rPr>
      </w:pPr>
      <w:r w:rsidRPr="00E757D4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     a) </w:t>
      </w:r>
      <w:r w:rsidRPr="00E757D4">
        <w:rPr>
          <w:rFonts w:ascii="Comic Sans MS" w:hAnsi="Comic Sans MS" w:cs="Comic Sans MS"/>
          <w:noProof/>
          <w:sz w:val="18"/>
          <w:szCs w:val="18"/>
          <w:lang w:val="en-US"/>
        </w:rPr>
        <w:t xml:space="preserve">TÜBİTAK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</w:t>
      </w:r>
      <w:r w:rsidRPr="00E757D4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b</w:t>
      </w:r>
      <w:r w:rsidRPr="00E757D4">
        <w:rPr>
          <w:rFonts w:ascii="Comic Sans MS" w:hAnsi="Comic Sans MS" w:cs="Comic Sans MS"/>
          <w:noProof/>
          <w:lang w:val="en-US"/>
        </w:rPr>
        <w:t xml:space="preserve">)  </w:t>
      </w:r>
      <w:r w:rsidRPr="00E757D4">
        <w:rPr>
          <w:rFonts w:ascii="Comic Sans MS" w:hAnsi="Comic Sans MS" w:cs="Comic Sans MS"/>
          <w:noProof/>
          <w:sz w:val="16"/>
          <w:szCs w:val="16"/>
          <w:lang w:val="en-US"/>
        </w:rPr>
        <w:t>KIZILAY</w:t>
      </w:r>
    </w:p>
    <w:p w:rsidR="002D25B1" w:rsidRPr="00E757D4" w:rsidRDefault="002D25B1" w:rsidP="00E757D4">
      <w:pPr>
        <w:pStyle w:val="AralkYok1"/>
        <w:rPr>
          <w:rFonts w:ascii="Comic Sans MS" w:hAnsi="Comic Sans MS" w:cs="Comic Sans MS"/>
          <w:b/>
          <w:bCs/>
          <w:noProof/>
          <w:sz w:val="12"/>
          <w:szCs w:val="12"/>
          <w:lang w:val="en-US"/>
        </w:rPr>
        <w:sectPr w:rsidR="002D25B1" w:rsidRPr="00E757D4" w:rsidSect="00274847">
          <w:type w:val="continuous"/>
          <w:pgSz w:w="11906" w:h="16838"/>
          <w:pgMar w:top="426" w:right="0" w:bottom="142" w:left="284" w:header="708" w:footer="708" w:gutter="0"/>
          <w:cols w:num="2" w:space="284"/>
          <w:docGrid w:linePitch="360"/>
        </w:sectPr>
      </w:pPr>
      <w:r w:rsidRPr="00E757D4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     c) </w:t>
      </w:r>
      <w:r w:rsidRPr="00E757D4">
        <w:rPr>
          <w:rFonts w:ascii="Comic Sans MS" w:hAnsi="Comic Sans MS" w:cs="Comic Sans MS"/>
          <w:noProof/>
          <w:sz w:val="18"/>
          <w:szCs w:val="18"/>
          <w:lang w:val="en-US"/>
        </w:rPr>
        <w:t>YEŞİLAY</w:t>
      </w:r>
      <w:r w:rsidRPr="00E757D4">
        <w:rPr>
          <w:rFonts w:ascii="Comic Sans MS" w:hAnsi="Comic Sans MS" w:cs="Comic Sans MS"/>
          <w:noProof/>
          <w:sz w:val="24"/>
          <w:szCs w:val="24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</w:t>
      </w:r>
      <w:r w:rsidRPr="00E757D4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d)  </w:t>
      </w:r>
      <w:r w:rsidRPr="00E757D4">
        <w:rPr>
          <w:rFonts w:ascii="Comic Sans MS" w:hAnsi="Comic Sans MS" w:cs="Comic Sans MS"/>
          <w:noProof/>
          <w:sz w:val="18"/>
          <w:szCs w:val="18"/>
          <w:lang w:val="en-US"/>
        </w:rPr>
        <w:t>MEHMETÇİK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VAKFI</w:t>
      </w:r>
    </w:p>
    <w:p w:rsidR="002D25B1" w:rsidRDefault="002D25B1" w:rsidP="00437267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</w:p>
    <w:p w:rsidR="002D25B1" w:rsidRDefault="002D25B1" w:rsidP="00437267">
      <w:pPr>
        <w:pStyle w:val="NoSpacing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16</w:t>
      </w:r>
      <w:r w:rsidRPr="00043F7F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.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</w:rPr>
        <w:t>He played footbal all day and when he  came home</w:t>
      </w:r>
    </w:p>
    <w:p w:rsidR="002D25B1" w:rsidRDefault="002D25B1" w:rsidP="00437267">
      <w:pPr>
        <w:pStyle w:val="NoSpacing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  he felt …………………… to do</w:t>
      </w:r>
      <w:r w:rsidRPr="002E1741">
        <w:rPr>
          <w:rFonts w:ascii="Comic Sans MS" w:hAnsi="Comic Sans MS" w:cs="Comic Sans MS"/>
          <w:b/>
          <w:bCs/>
          <w:sz w:val="18"/>
          <w:szCs w:val="18"/>
        </w:rPr>
        <w:t xml:space="preserve"> his homework.</w:t>
      </w:r>
      <w:r w:rsidRPr="002E1741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So he</w:t>
      </w:r>
    </w:p>
    <w:p w:rsidR="002D25B1" w:rsidRDefault="002D25B1" w:rsidP="00437267">
      <w:pPr>
        <w:pStyle w:val="NoSpacing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2" o:spid="_x0000_s1039" type="#_x0000_t75" alt="15510147" style="position:absolute;margin-left:196.55pt;margin-top:5.1pt;width:87pt;height:51.75pt;z-index:-251641856;visibility:visible">
            <v:imagedata r:id="rId21" o:title=""/>
          </v:shape>
        </w:pic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   couldn’t do it.</w:t>
      </w:r>
    </w:p>
    <w:p w:rsidR="002D25B1" w:rsidRPr="00096027" w:rsidRDefault="002D25B1" w:rsidP="00437267">
      <w:pPr>
        <w:pStyle w:val="NoSpacing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</w:p>
    <w:p w:rsidR="002D25B1" w:rsidRPr="00456AE4" w:rsidRDefault="002D25B1" w:rsidP="00437267">
      <w:pPr>
        <w:pStyle w:val="NoSpacing"/>
        <w:rPr>
          <w:rFonts w:ascii="Comic Sans MS" w:hAnsi="Comic Sans MS" w:cs="Comic Sans MS"/>
          <w:sz w:val="20"/>
          <w:szCs w:val="20"/>
        </w:rPr>
      </w:pPr>
      <w:r>
        <w:t xml:space="preserve">         </w:t>
      </w:r>
      <w:r w:rsidRPr="00456AE4">
        <w:rPr>
          <w:rFonts w:ascii="Comic Sans MS" w:hAnsi="Comic Sans MS" w:cs="Comic Sans MS"/>
          <w:sz w:val="20"/>
          <w:szCs w:val="20"/>
        </w:rPr>
        <w:t>a) very  happy</w:t>
      </w:r>
      <w:r w:rsidRPr="00456AE4">
        <w:rPr>
          <w:rFonts w:ascii="Comic Sans MS" w:hAnsi="Comic Sans MS" w:cs="Comic Sans MS"/>
          <w:sz w:val="20"/>
          <w:szCs w:val="20"/>
        </w:rPr>
        <w:tab/>
        <w:t xml:space="preserve">  b) so  energitic</w:t>
      </w:r>
    </w:p>
    <w:p w:rsidR="002D25B1" w:rsidRDefault="002D25B1" w:rsidP="00096027">
      <w:pPr>
        <w:pStyle w:val="NoSpacing"/>
        <w:spacing w:line="48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456AE4">
        <w:rPr>
          <w:rFonts w:ascii="Comic Sans MS" w:hAnsi="Comic Sans MS" w:cs="Comic Sans MS"/>
          <w:sz w:val="20"/>
          <w:szCs w:val="20"/>
        </w:rPr>
        <w:t xml:space="preserve"> c) too tired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456AE4">
        <w:rPr>
          <w:rFonts w:ascii="Comic Sans MS" w:hAnsi="Comic Sans MS" w:cs="Comic Sans MS"/>
          <w:sz w:val="20"/>
          <w:szCs w:val="20"/>
        </w:rPr>
        <w:t xml:space="preserve"> d) energitic  enough</w:t>
      </w:r>
    </w:p>
    <w:p w:rsidR="002D25B1" w:rsidRPr="00096027" w:rsidRDefault="002D25B1" w:rsidP="00096027">
      <w:pPr>
        <w:pStyle w:val="NoSpacing"/>
        <w:spacing w:line="480" w:lineRule="auto"/>
        <w:rPr>
          <w:rFonts w:ascii="Comic Sans MS" w:hAnsi="Comic Sans MS" w:cs="Comic Sans MS"/>
          <w:sz w:val="20"/>
          <w:szCs w:val="20"/>
        </w:rPr>
      </w:pPr>
    </w:p>
    <w:p w:rsidR="002D25B1" w:rsidRPr="005F611C" w:rsidRDefault="002D25B1" w:rsidP="00096027">
      <w:pPr>
        <w:tabs>
          <w:tab w:val="left" w:pos="7785"/>
        </w:tabs>
        <w:spacing w:line="480" w:lineRule="auto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noProof/>
          <w:lang w:eastAsia="tr-TR"/>
        </w:rPr>
        <w:pict>
          <v:line id="_x0000_s1040" style="position:absolute;flip:x;z-index:251649024" from="122.3pt,27.15pt" to="199.55pt,66.15pt"/>
        </w:pict>
      </w:r>
      <w:r>
        <w:rPr>
          <w:noProof/>
          <w:lang w:eastAsia="tr-TR"/>
        </w:rPr>
        <w:pict>
          <v:shape id="_x0000_s1041" type="#_x0000_t75" style="position:absolute;margin-left:105.8pt;margin-top:9.95pt;width:99.75pt;height:64.5pt;z-index:-251662336;visibility:visible">
            <v:imagedata r:id="rId22" o:title="" gain="109227f" blacklevel="-3277f" grayscale="t"/>
          </v:shape>
        </w:pict>
      </w:r>
      <w:r>
        <w:rPr>
          <w:noProof/>
          <w:lang w:eastAsia="tr-TR"/>
        </w:rPr>
        <w:pict>
          <v:line id="_x0000_s1042" style="position:absolute;z-index:251650048" from="122.3pt,23.3pt" to="186.8pt,66.15pt"/>
        </w:pict>
      </w:r>
      <w:r>
        <w:rPr>
          <w:noProof/>
          <w:lang w:eastAsia="tr-TR"/>
        </w:rPr>
        <w:pict>
          <v:shape id="Resim 12" o:spid="_x0000_s1043" type="#_x0000_t75" style="position:absolute;margin-left:30.8pt;margin-top:19.7pt;width:66.75pt;height:54.75pt;z-index:251653120;visibility:visible">
            <v:imagedata r:id="rId23" o:title="" grayscale="t"/>
          </v:shape>
        </w:pict>
      </w:r>
      <w:r w:rsidRPr="00302518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17</w:t>
      </w:r>
      <w:r w:rsidRPr="00302518">
        <w:rPr>
          <w:b/>
          <w:bCs/>
          <w:noProof/>
          <w:sz w:val="20"/>
          <w:szCs w:val="20"/>
          <w:lang w:val="en-US"/>
        </w:rPr>
        <w:t xml:space="preserve"> .</w:t>
      </w:r>
      <w:r w:rsidRPr="00302518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</w:t>
      </w:r>
      <w:r w:rsidRPr="00302518">
        <w:rPr>
          <w:rFonts w:ascii="Comic Sans MS" w:hAnsi="Comic Sans MS" w:cs="Comic Sans MS"/>
          <w:b/>
          <w:bCs/>
          <w:noProof/>
          <w:sz w:val="16"/>
          <w:szCs w:val="16"/>
          <w:lang w:val="en-US"/>
        </w:rPr>
        <w:t xml:space="preserve"> </w:t>
      </w:r>
      <w:r w:rsidRPr="00F71D7B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Resimlere göre hangi ifade doğrudur?</w:t>
      </w:r>
      <w:r w:rsidRPr="00F71D7B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</w:t>
      </w:r>
    </w:p>
    <w:p w:rsidR="002D25B1" w:rsidRDefault="002D25B1" w:rsidP="00CB2887">
      <w:pPr>
        <w:pStyle w:val="NoSpacing"/>
        <w:rPr>
          <w:b/>
          <w:bCs/>
          <w:noProof/>
          <w:lang w:val="en-US"/>
        </w:rPr>
      </w:pPr>
    </w:p>
    <w:p w:rsidR="002D25B1" w:rsidRDefault="002D25B1" w:rsidP="005414C1">
      <w:pPr>
        <w:pStyle w:val="NoSpacing"/>
        <w:rPr>
          <w:noProof/>
          <w:sz w:val="20"/>
          <w:szCs w:val="20"/>
          <w:lang w:val="en-US"/>
        </w:rPr>
      </w:pPr>
    </w:p>
    <w:p w:rsidR="002D25B1" w:rsidRDefault="002D25B1" w:rsidP="005414C1">
      <w:pPr>
        <w:pStyle w:val="NoSpacing"/>
        <w:rPr>
          <w:noProof/>
          <w:sz w:val="20"/>
          <w:szCs w:val="20"/>
          <w:lang w:val="en-US"/>
        </w:rPr>
      </w:pPr>
    </w:p>
    <w:p w:rsidR="002D25B1" w:rsidRDefault="002D25B1" w:rsidP="005414C1">
      <w:pPr>
        <w:pStyle w:val="NoSpacing"/>
        <w:rPr>
          <w:noProof/>
          <w:sz w:val="20"/>
          <w:szCs w:val="20"/>
          <w:lang w:val="en-US"/>
        </w:rPr>
      </w:pPr>
    </w:p>
    <w:p w:rsidR="002D25B1" w:rsidRPr="00F71D7B" w:rsidRDefault="002D25B1" w:rsidP="005414C1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F71D7B">
        <w:rPr>
          <w:noProof/>
          <w:sz w:val="20"/>
          <w:szCs w:val="20"/>
          <w:lang w:val="en-US"/>
        </w:rPr>
        <w:t xml:space="preserve">     </w:t>
      </w:r>
      <w:r w:rsidRPr="00F71D7B">
        <w:rPr>
          <w:rFonts w:ascii="Comic Sans MS" w:hAnsi="Comic Sans MS" w:cs="Comic Sans MS"/>
          <w:noProof/>
          <w:sz w:val="18"/>
          <w:szCs w:val="18"/>
          <w:lang w:val="en-US"/>
        </w:rPr>
        <w:t>a)  We can’t go on a picnic because it is too hot.</w:t>
      </w:r>
    </w:p>
    <w:p w:rsidR="002D25B1" w:rsidRPr="00F71D7B" w:rsidRDefault="002D25B1" w:rsidP="005414C1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F71D7B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b)  We can’t go on a picnic because it is hot enough.</w:t>
      </w:r>
    </w:p>
    <w:p w:rsidR="002D25B1" w:rsidRPr="00F71D7B" w:rsidRDefault="002D25B1" w:rsidP="005414C1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F71D7B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c)  We can’t go on a picnic because it is too cold.</w:t>
      </w:r>
    </w:p>
    <w:p w:rsidR="002D25B1" w:rsidRDefault="002D25B1" w:rsidP="005414C1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F71D7B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d)  We can’t go on a picnic because it is cold enough.</w:t>
      </w:r>
    </w:p>
    <w:p w:rsidR="002D25B1" w:rsidRDefault="002D25B1" w:rsidP="005414C1">
      <w:pPr>
        <w:pStyle w:val="NoSpacing"/>
        <w:rPr>
          <w:rFonts w:ascii="Comic Sans MS" w:hAnsi="Comic Sans MS" w:cs="Comic Sans MS"/>
          <w:noProof/>
          <w:sz w:val="18"/>
          <w:szCs w:val="18"/>
          <w:lang w:val="en-US"/>
        </w:rPr>
      </w:pPr>
    </w:p>
    <w:p w:rsidR="002D25B1" w:rsidRPr="00F71D7B" w:rsidRDefault="002D25B1" w:rsidP="003D013B">
      <w:pPr>
        <w:tabs>
          <w:tab w:val="left" w:pos="7785"/>
        </w:tabs>
        <w:spacing w:line="360" w:lineRule="auto"/>
        <w:rPr>
          <w:rFonts w:ascii="Comic Sans MS" w:hAnsi="Comic Sans MS" w:cs="Comic Sans MS"/>
          <w:noProof/>
          <w:sz w:val="14"/>
          <w:szCs w:val="14"/>
          <w:lang w:val="en-US"/>
        </w:rPr>
      </w:pPr>
    </w:p>
    <w:p w:rsidR="002D25B1" w:rsidRPr="00FF6AF5" w:rsidRDefault="002D25B1" w:rsidP="003D013B">
      <w:pPr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24</w:t>
      </w:r>
      <w:r w:rsidRPr="006863B1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.</w:t>
      </w:r>
      <w:r w:rsidRPr="00334415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334415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FF6AF5">
        <w:rPr>
          <w:rFonts w:ascii="Comic Sans MS" w:hAnsi="Comic Sans MS" w:cs="Comic Sans MS"/>
          <w:b/>
          <w:bCs/>
          <w:sz w:val="20"/>
          <w:szCs w:val="20"/>
          <w:lang w:val="en-US"/>
        </w:rPr>
        <w:t>I’m tall.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FF6AF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I can play basketball. </w:t>
      </w:r>
    </w:p>
    <w:p w:rsidR="002D25B1" w:rsidRPr="00334415" w:rsidRDefault="002D25B1" w:rsidP="003D013B">
      <w:pPr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</w:t>
      </w:r>
      <w:r w:rsidRPr="00334415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>İki cümleyi tek c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ümlede  nasıl ifade edebiliriz?</w:t>
      </w:r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</w:p>
    <w:p w:rsidR="002D25B1" w:rsidRPr="005414C1" w:rsidRDefault="002D25B1" w:rsidP="00225EC2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a)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I’m  not  tall enough to play basketball.</w:t>
      </w:r>
    </w:p>
    <w:p w:rsidR="002D25B1" w:rsidRPr="005414C1" w:rsidRDefault="002D25B1" w:rsidP="005414C1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b)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I’m  too tall to play basketball.</w:t>
      </w:r>
    </w:p>
    <w:p w:rsidR="002D25B1" w:rsidRPr="005414C1" w:rsidRDefault="002D25B1" w:rsidP="00225EC2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c)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>I’m tall enough to play baeketball.</w:t>
      </w:r>
      <w:r w:rsidRPr="009E23F9">
        <w:rPr>
          <w:noProof/>
          <w:lang w:eastAsia="tr-TR"/>
        </w:rPr>
        <w:t xml:space="preserve"> </w:t>
      </w:r>
    </w:p>
    <w:p w:rsidR="002D25B1" w:rsidRDefault="002D25B1" w:rsidP="005414C1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d)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>I’m very tall to play basketball.</w:t>
      </w:r>
    </w:p>
    <w:p w:rsidR="002D25B1" w:rsidRDefault="002D25B1" w:rsidP="005414C1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</w:p>
    <w:p w:rsidR="002D25B1" w:rsidRPr="0065362D" w:rsidRDefault="002D25B1" w:rsidP="00437267">
      <w:pPr>
        <w:pStyle w:val="NoSpacing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  25. </w:t>
      </w:r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Aşağıdaki kelimelerden hangisi </w:t>
      </w:r>
      <w:r w:rsidRPr="0065362D">
        <w:rPr>
          <w:rFonts w:ascii="Comic Sans MS" w:hAnsi="Comic Sans MS" w:cs="Comic Sans MS"/>
          <w:b/>
          <w:bCs/>
          <w:sz w:val="18"/>
          <w:szCs w:val="18"/>
          <w:u w:val="single"/>
          <w:lang w:eastAsia="tr-TR"/>
        </w:rPr>
        <w:t>olumsuz</w:t>
      </w:r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bir anlama  </w:t>
      </w:r>
    </w:p>
    <w:p w:rsidR="002D25B1" w:rsidRPr="0065362D" w:rsidRDefault="002D25B1" w:rsidP="00437267">
      <w:pPr>
        <w:pStyle w:val="NoSpacing"/>
        <w:spacing w:line="276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   </w:t>
      </w: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     </w:t>
      </w:r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sahiptir?</w:t>
      </w:r>
    </w:p>
    <w:p w:rsidR="002D25B1" w:rsidRPr="00A61611" w:rsidRDefault="002D25B1" w:rsidP="00437267">
      <w:pPr>
        <w:pStyle w:val="NoSpacing"/>
        <w:spacing w:line="276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B82434">
        <w:rPr>
          <w:lang w:eastAsia="tr-TR"/>
        </w:rPr>
        <w:t xml:space="preserve">                </w:t>
      </w:r>
      <w:r w:rsidRPr="00B82434">
        <w:rPr>
          <w:rFonts w:ascii="Comic Sans MS" w:hAnsi="Comic Sans MS" w:cs="Comic Sans MS"/>
          <w:sz w:val="20"/>
          <w:szCs w:val="20"/>
          <w:lang w:eastAsia="tr-TR"/>
        </w:rPr>
        <w:t>a)</w:t>
      </w:r>
      <w:r w:rsidRPr="00A61611">
        <w:rPr>
          <w:rFonts w:ascii="Comic Sans MS" w:hAnsi="Comic Sans MS" w:cs="Comic Sans MS"/>
          <w:sz w:val="20"/>
          <w:szCs w:val="20"/>
          <w:lang w:eastAsia="tr-TR"/>
        </w:rPr>
        <w:t xml:space="preserve">  helpful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ab/>
      </w: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B82434">
        <w:rPr>
          <w:rFonts w:ascii="Comic Sans MS" w:hAnsi="Comic Sans MS" w:cs="Comic Sans MS"/>
          <w:sz w:val="20"/>
          <w:szCs w:val="20"/>
          <w:lang w:eastAsia="tr-TR"/>
        </w:rPr>
        <w:t>b)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</w:t>
      </w:r>
      <w:r w:rsidRPr="00A61611">
        <w:rPr>
          <w:rFonts w:ascii="Comic Sans MS" w:hAnsi="Comic Sans MS" w:cs="Comic Sans MS"/>
          <w:sz w:val="20"/>
          <w:szCs w:val="20"/>
          <w:lang w:eastAsia="tr-TR"/>
        </w:rPr>
        <w:t>honest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</w:t>
      </w:r>
    </w:p>
    <w:p w:rsidR="002D25B1" w:rsidRDefault="002D25B1" w:rsidP="00437267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     </w:t>
      </w:r>
      <w:r w:rsidRPr="00B82434">
        <w:rPr>
          <w:rFonts w:ascii="Comic Sans MS" w:hAnsi="Comic Sans MS" w:cs="Comic Sans MS"/>
          <w:sz w:val="20"/>
          <w:szCs w:val="20"/>
          <w:lang w:eastAsia="tr-TR"/>
        </w:rPr>
        <w:t>c)</w:t>
      </w:r>
      <w:r w:rsidRPr="00A61611">
        <w:rPr>
          <w:rFonts w:ascii="Comic Sans MS" w:hAnsi="Comic Sans MS" w:cs="Comic Sans MS"/>
          <w:sz w:val="20"/>
          <w:szCs w:val="20"/>
          <w:lang w:eastAsia="tr-TR"/>
        </w:rPr>
        <w:t xml:space="preserve">  polite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   </w:t>
      </w:r>
      <w:r w:rsidRPr="00B82434">
        <w:rPr>
          <w:rFonts w:ascii="Comic Sans MS" w:hAnsi="Comic Sans MS" w:cs="Comic Sans MS"/>
          <w:sz w:val="20"/>
          <w:szCs w:val="20"/>
          <w:lang w:eastAsia="tr-TR"/>
        </w:rPr>
        <w:t>d)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</w:t>
      </w:r>
      <w:r w:rsidRPr="00A61611">
        <w:rPr>
          <w:rFonts w:ascii="Comic Sans MS" w:hAnsi="Comic Sans MS" w:cs="Comic Sans MS"/>
          <w:sz w:val="20"/>
          <w:szCs w:val="20"/>
          <w:lang w:eastAsia="tr-TR"/>
        </w:rPr>
        <w:t>unreliable</w:t>
      </w:r>
    </w:p>
    <w:p w:rsidR="002D25B1" w:rsidRPr="005414C1" w:rsidRDefault="002D25B1" w:rsidP="005414C1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</w:p>
    <w:p w:rsidR="002D25B1" w:rsidRPr="00F65B8A" w:rsidRDefault="002D25B1" w:rsidP="001B60B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F65B8A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26</w:t>
      </w:r>
      <w:r w:rsidRPr="00F65B8A">
        <w:rPr>
          <w:rFonts w:ascii="Comic Sans MS" w:hAnsi="Comic Sans MS" w:cs="Comic Sans MS"/>
          <w:b/>
          <w:bCs/>
          <w:sz w:val="18"/>
          <w:szCs w:val="18"/>
          <w:lang w:val="en-US"/>
        </w:rPr>
        <w:t>.</w:t>
      </w:r>
      <w:r w:rsidRPr="00F65B8A">
        <w:rPr>
          <w:rFonts w:ascii="Comic Sans MS" w:hAnsi="Comic Sans MS" w:cs="Comic Sans MS"/>
          <w:b/>
          <w:bCs/>
          <w:sz w:val="20"/>
          <w:szCs w:val="20"/>
        </w:rPr>
        <w:t xml:space="preserve"> Aşağıdaki eşleştirmelerden hangisi </w:t>
      </w:r>
      <w:r w:rsidRPr="00F65B8A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 w:rsidRPr="00F65B8A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2D25B1" w:rsidRPr="00FF5528" w:rsidRDefault="002D25B1" w:rsidP="001B60B2">
      <w:pPr>
        <w:spacing w:after="0" w:line="240" w:lineRule="auto"/>
      </w:pPr>
    </w:p>
    <w:p w:rsidR="002D25B1" w:rsidRPr="001B60B2" w:rsidRDefault="002D25B1" w:rsidP="00B50356">
      <w:pPr>
        <w:spacing w:after="0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</w:rPr>
        <w:t xml:space="preserve">      </w:t>
      </w:r>
      <w:r w:rsidRPr="001B60B2">
        <w:rPr>
          <w:rFonts w:ascii="Comic Sans MS" w:hAnsi="Comic Sans MS" w:cs="Comic Sans MS"/>
          <w:b/>
          <w:bCs/>
          <w:sz w:val="18"/>
          <w:szCs w:val="18"/>
        </w:rPr>
        <w:t>a</w:t>
      </w:r>
      <w:r>
        <w:rPr>
          <w:rFonts w:ascii="Comic Sans MS" w:hAnsi="Comic Sans MS" w:cs="Comic Sans MS"/>
          <w:b/>
          <w:bCs/>
          <w:sz w:val="18"/>
          <w:szCs w:val="18"/>
        </w:rPr>
        <w:t>)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successful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X </w:t>
      </w:r>
      <w:r>
        <w:rPr>
          <w:rFonts w:ascii="Comic Sans MS" w:hAnsi="Comic Sans MS" w:cs="Comic Sans MS"/>
          <w:sz w:val="18"/>
          <w:szCs w:val="18"/>
          <w:lang w:val="en-US"/>
        </w:rPr>
        <w:t>unsuccessful</w:t>
      </w:r>
      <w:r w:rsidRPr="00E678DC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 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>b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)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honest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>X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unhonest</w:t>
      </w:r>
      <w:r w:rsidRPr="001B60B2">
        <w:rPr>
          <w:lang w:val="en-US"/>
        </w:rPr>
        <w:t xml:space="preserve">                                    </w:t>
      </w:r>
    </w:p>
    <w:p w:rsidR="002D25B1" w:rsidRDefault="002D25B1" w:rsidP="00B50356">
      <w:pPr>
        <w:spacing w:after="0"/>
        <w:rPr>
          <w:rFonts w:ascii="Comic Sans MS" w:hAnsi="Comic Sans MS" w:cs="Comic Sans MS"/>
          <w:sz w:val="18"/>
          <w:szCs w:val="18"/>
          <w:lang w:val="en-US"/>
        </w:rPr>
      </w:pPr>
      <w:r>
        <w:rPr>
          <w:lang w:val="en-US"/>
        </w:rPr>
        <w:t xml:space="preserve">       </w:t>
      </w:r>
      <w:r>
        <w:rPr>
          <w:b/>
          <w:bCs/>
          <w:sz w:val="20"/>
          <w:szCs w:val="20"/>
          <w:lang w:val="en-US"/>
        </w:rPr>
        <w:t>c</w:t>
      </w:r>
      <w:r w:rsidRPr="00C83433">
        <w:rPr>
          <w:rFonts w:ascii="Comic Sans MS" w:hAnsi="Comic Sans MS" w:cs="Comic Sans MS"/>
          <w:b/>
          <w:bCs/>
          <w:sz w:val="16"/>
          <w:szCs w:val="16"/>
          <w:lang w:val="en-US"/>
        </w:rPr>
        <w:t>)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 responsible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X 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>irresponsible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   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>d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)</w:t>
      </w:r>
      <w:r w:rsidRPr="00E678DC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possible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X 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impossible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 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</w:p>
    <w:p w:rsidR="002D25B1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Pr="00096027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Pr="004822EE" w:rsidRDefault="002D25B1" w:rsidP="004822E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27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A228A5">
        <w:rPr>
          <w:sz w:val="20"/>
          <w:szCs w:val="20"/>
        </w:rPr>
        <w:t xml:space="preserve"> </w:t>
      </w:r>
      <w:r w:rsidRPr="00121906">
        <w:t xml:space="preserve"> 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 xml:space="preserve">Aşağıdaki seçeneklerden hangisi </w:t>
      </w:r>
      <w:r w:rsidRPr="004822EE">
        <w:rPr>
          <w:rFonts w:ascii="Comic Sans MS" w:hAnsi="Comic Sans MS" w:cs="Comic Sans MS"/>
          <w:b/>
          <w:bCs/>
          <w:sz w:val="18"/>
          <w:szCs w:val="18"/>
          <w:u w:val="single"/>
        </w:rPr>
        <w:t>olumlu</w:t>
      </w:r>
      <w:r w:rsidRPr="004822EE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>bir</w:t>
      </w:r>
    </w:p>
    <w:p w:rsidR="002D25B1" w:rsidRDefault="002D25B1" w:rsidP="00460C0A">
      <w:pPr>
        <w:pStyle w:val="NoSpacing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ö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>zelliktir</w:t>
      </w:r>
      <w:r>
        <w:rPr>
          <w:rFonts w:ascii="Comic Sans MS" w:hAnsi="Comic Sans MS" w:cs="Comic Sans MS"/>
          <w:b/>
          <w:bCs/>
          <w:sz w:val="20"/>
          <w:szCs w:val="20"/>
        </w:rPr>
        <w:t>?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</w:p>
    <w:p w:rsidR="002D25B1" w:rsidRPr="00460C0A" w:rsidRDefault="002D25B1" w:rsidP="00460C0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</w:p>
    <w:p w:rsidR="002D25B1" w:rsidRPr="00CC45AA" w:rsidRDefault="002D25B1" w:rsidP="00A228A5">
      <w:pPr>
        <w:pStyle w:val="NoSpacing"/>
        <w:rPr>
          <w:rFonts w:ascii="Comic Sans MS" w:hAnsi="Comic Sans MS" w:cs="Comic Sans MS"/>
          <w:sz w:val="18"/>
          <w:szCs w:val="18"/>
        </w:rPr>
      </w:pPr>
      <w:r>
        <w:t xml:space="preserve">             </w:t>
      </w:r>
      <w:r w:rsidRPr="00CC45AA">
        <w:rPr>
          <w:rFonts w:ascii="Comic Sans MS" w:hAnsi="Comic Sans MS" w:cs="Comic Sans MS"/>
          <w:sz w:val="18"/>
          <w:szCs w:val="18"/>
        </w:rPr>
        <w:t>a )</w:t>
      </w:r>
      <w:r>
        <w:rPr>
          <w:rFonts w:ascii="Comic Sans MS" w:hAnsi="Comic Sans MS" w:cs="Comic Sans MS"/>
          <w:sz w:val="18"/>
          <w:szCs w:val="18"/>
        </w:rPr>
        <w:t xml:space="preserve"> unreliable</w:t>
      </w:r>
      <w:r w:rsidRPr="00CC45AA">
        <w:rPr>
          <w:rFonts w:ascii="Comic Sans MS" w:hAnsi="Comic Sans MS" w:cs="Comic Sans MS"/>
          <w:sz w:val="18"/>
          <w:szCs w:val="18"/>
        </w:rPr>
        <w:t xml:space="preserve">                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CC45AA">
        <w:rPr>
          <w:rFonts w:ascii="Comic Sans MS" w:hAnsi="Comic Sans MS" w:cs="Comic Sans MS"/>
          <w:sz w:val="18"/>
          <w:szCs w:val="18"/>
        </w:rPr>
        <w:t xml:space="preserve"> b)  get  angry  easily   </w:t>
      </w:r>
    </w:p>
    <w:p w:rsidR="002D25B1" w:rsidRPr="00CC45AA" w:rsidRDefault="002D25B1" w:rsidP="00A228A5">
      <w:pPr>
        <w:pStyle w:val="NoSpacing"/>
        <w:rPr>
          <w:rFonts w:ascii="Comic Sans MS" w:hAnsi="Comic Sans MS" w:cs="Comic Sans MS"/>
          <w:sz w:val="18"/>
          <w:szCs w:val="18"/>
        </w:rPr>
      </w:pPr>
      <w:r w:rsidRPr="00CC45AA">
        <w:rPr>
          <w:rFonts w:ascii="Comic Sans MS" w:hAnsi="Comic Sans MS" w:cs="Comic Sans MS"/>
          <w:sz w:val="18"/>
          <w:szCs w:val="18"/>
        </w:rPr>
        <w:t xml:space="preserve">            c)  optimistic</w:t>
      </w:r>
      <w:r>
        <w:rPr>
          <w:rFonts w:ascii="Comic Sans MS" w:hAnsi="Comic Sans MS" w:cs="Comic Sans MS"/>
          <w:sz w:val="18"/>
          <w:szCs w:val="18"/>
        </w:rPr>
        <w:t xml:space="preserve">                  </w:t>
      </w:r>
      <w:r w:rsidRPr="00CC45AA">
        <w:rPr>
          <w:rFonts w:ascii="Comic Sans MS" w:hAnsi="Comic Sans MS" w:cs="Comic Sans MS"/>
          <w:sz w:val="18"/>
          <w:szCs w:val="18"/>
        </w:rPr>
        <w:t xml:space="preserve"> d)  stingy</w:t>
      </w:r>
    </w:p>
    <w:p w:rsidR="002D25B1" w:rsidRDefault="002D25B1" w:rsidP="00A228A5">
      <w:pPr>
        <w:pStyle w:val="NoSpacing"/>
        <w:rPr>
          <w:b/>
          <w:bCs/>
        </w:rPr>
      </w:pPr>
    </w:p>
    <w:p w:rsidR="002D25B1" w:rsidRPr="00225EC2" w:rsidRDefault="002D25B1" w:rsidP="00A228A5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b/>
          <w:bCs/>
        </w:rPr>
        <w:t xml:space="preserve">       </w:t>
      </w:r>
      <w:r>
        <w:rPr>
          <w:b/>
          <w:bCs/>
          <w:sz w:val="24"/>
          <w:szCs w:val="24"/>
        </w:rPr>
        <w:t>28</w:t>
      </w:r>
      <w:r w:rsidRPr="00225EC2">
        <w:rPr>
          <w:b/>
          <w:bCs/>
          <w:sz w:val="28"/>
          <w:szCs w:val="28"/>
        </w:rPr>
        <w:t xml:space="preserve">.  </w:t>
      </w:r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Murat  often  offers  cola and sandwiches    </w:t>
      </w:r>
    </w:p>
    <w:p w:rsidR="002D25B1" w:rsidRPr="00225EC2" w:rsidRDefault="002D25B1" w:rsidP="00A00C85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</w:rPr>
        <w:t xml:space="preserve">       </w:t>
      </w:r>
      <w:r w:rsidRPr="00225EC2">
        <w:rPr>
          <w:rFonts w:ascii="Comic Sans MS" w:hAnsi="Comic Sans MS" w:cs="Comic Sans MS"/>
          <w:b/>
          <w:bCs/>
        </w:rPr>
        <w:t xml:space="preserve"> </w:t>
      </w:r>
      <w:r w:rsidRPr="00225EC2">
        <w:rPr>
          <w:rFonts w:ascii="Comic Sans MS" w:hAnsi="Comic Sans MS" w:cs="Comic Sans MS"/>
          <w:b/>
          <w:bCs/>
          <w:sz w:val="20"/>
          <w:szCs w:val="20"/>
        </w:rPr>
        <w:t>to his friends. He  is a  ……….. person.</w:t>
      </w:r>
    </w:p>
    <w:p w:rsidR="002D25B1" w:rsidRPr="00A228A5" w:rsidRDefault="002D25B1" w:rsidP="00A228A5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1B60B2" w:rsidRDefault="002D25B1" w:rsidP="00A228A5">
      <w:pPr>
        <w:pStyle w:val="NoSpacing"/>
        <w:rPr>
          <w:rFonts w:ascii="Comic Sans MS" w:hAnsi="Comic Sans MS" w:cs="Comic Sans MS"/>
          <w:sz w:val="18"/>
          <w:szCs w:val="18"/>
        </w:rPr>
      </w:pPr>
      <w:r w:rsidRPr="001B60B2">
        <w:rPr>
          <w:rFonts w:ascii="Comic Sans MS" w:hAnsi="Comic Sans MS" w:cs="Comic Sans MS"/>
          <w:b/>
          <w:bCs/>
          <w:sz w:val="18"/>
          <w:szCs w:val="18"/>
        </w:rPr>
        <w:t xml:space="preserve">    </w:t>
      </w:r>
      <w:r w:rsidRPr="001B60B2">
        <w:rPr>
          <w:sz w:val="20"/>
          <w:szCs w:val="20"/>
        </w:rPr>
        <w:t xml:space="preserve">       </w:t>
      </w:r>
      <w:r w:rsidRPr="001B60B2">
        <w:rPr>
          <w:rFonts w:ascii="Comic Sans MS" w:hAnsi="Comic Sans MS" w:cs="Comic Sans MS"/>
          <w:sz w:val="18"/>
          <w:szCs w:val="18"/>
        </w:rPr>
        <w:t xml:space="preserve">a)  generous                 b)  stingy                </w:t>
      </w:r>
    </w:p>
    <w:p w:rsidR="002D25B1" w:rsidRPr="001B60B2" w:rsidRDefault="002D25B1" w:rsidP="00460C0A">
      <w:pPr>
        <w:pStyle w:val="NoSpacing"/>
        <w:rPr>
          <w:rFonts w:ascii="Comic Sans MS" w:hAnsi="Comic Sans MS" w:cs="Comic Sans MS"/>
          <w:sz w:val="18"/>
          <w:szCs w:val="18"/>
        </w:rPr>
      </w:pPr>
      <w:r w:rsidRPr="001B60B2">
        <w:rPr>
          <w:rFonts w:ascii="Comic Sans MS" w:hAnsi="Comic Sans MS" w:cs="Comic Sans MS"/>
          <w:sz w:val="18"/>
          <w:szCs w:val="18"/>
        </w:rPr>
        <w:t xml:space="preserve">          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 xml:space="preserve">c)  rude       </w:t>
      </w:r>
      <w:r>
        <w:rPr>
          <w:rFonts w:ascii="Comic Sans MS" w:hAnsi="Comic Sans MS" w:cs="Comic Sans MS"/>
          <w:sz w:val="18"/>
          <w:szCs w:val="18"/>
        </w:rPr>
        <w:t xml:space="preserve">                </w:t>
      </w:r>
      <w:r w:rsidRPr="001B60B2">
        <w:rPr>
          <w:rFonts w:ascii="Comic Sans MS" w:hAnsi="Comic Sans MS" w:cs="Comic Sans MS"/>
          <w:sz w:val="18"/>
          <w:szCs w:val="18"/>
        </w:rPr>
        <w:t xml:space="preserve"> d)  helpful</w:t>
      </w:r>
    </w:p>
    <w:p w:rsidR="002D25B1" w:rsidRPr="001B60B2" w:rsidRDefault="002D25B1" w:rsidP="00A00C85">
      <w:pPr>
        <w:pStyle w:val="NoSpacing"/>
        <w:rPr>
          <w:rFonts w:ascii="Comic Sans MS" w:hAnsi="Comic Sans MS" w:cs="Comic Sans MS"/>
          <w:sz w:val="18"/>
          <w:szCs w:val="18"/>
        </w:rPr>
      </w:pPr>
      <w:r w:rsidRPr="001B60B2">
        <w:rPr>
          <w:rFonts w:ascii="Arial" w:hAnsi="Arial" w:cs="Arial"/>
          <w:b/>
          <w:bCs/>
          <w:sz w:val="18"/>
          <w:szCs w:val="18"/>
          <w:lang w:val="en-US"/>
        </w:rPr>
        <w:t xml:space="preserve">                             </w:t>
      </w:r>
      <w:r w:rsidRPr="001B60B2">
        <w:rPr>
          <w:b/>
          <w:bCs/>
          <w:sz w:val="20"/>
          <w:szCs w:val="20"/>
          <w:lang w:val="en-US"/>
        </w:rPr>
        <w:t xml:space="preserve">          </w:t>
      </w:r>
    </w:p>
    <w:p w:rsidR="002D25B1" w:rsidRPr="000B4799" w:rsidRDefault="002D25B1" w:rsidP="00A00C85">
      <w:pPr>
        <w:tabs>
          <w:tab w:val="left" w:pos="1800"/>
          <w:tab w:val="left" w:pos="3060"/>
          <w:tab w:val="left" w:pos="4500"/>
        </w:tabs>
        <w:jc w:val="both"/>
        <w:rPr>
          <w:rFonts w:ascii="Comic Sans MS" w:hAnsi="Comic Sans MS" w:cs="Comic Sans MS"/>
          <w:b/>
          <w:bCs/>
          <w:lang w:val="en-US"/>
        </w:rPr>
      </w:pPr>
      <w:r>
        <w:rPr>
          <w:noProof/>
          <w:lang w:eastAsia="tr-TR"/>
        </w:rPr>
        <w:pict>
          <v:shape id="Resim 11" o:spid="_x0000_s1044" type="#_x0000_t75" alt="http://bp3.blogger.com/_4ST-rUU7Nkc/RoLPlTCWq7I/AAAAAAAAAMw/hSVwZslLLZw/s200/Face-unhappy.gif" style="position:absolute;left:0;text-align:left;margin-left:45.05pt;margin-top:5.2pt;width:56.25pt;height:49.5pt;z-index:-251673600;visibility:visible">
            <v:imagedata r:id="rId24" r:href="rId25" grayscale="t"/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left:0;text-align:left;margin-left:118.55pt;margin-top:7.5pt;width:150.05pt;height:45pt;z-index:251643904" adj="-3750,14760">
            <v:textbox style="mso-next-textbox:#_x0000_s1045">
              <w:txbxContent>
                <w:p w:rsidR="002D25B1" w:rsidRPr="00B67DB2" w:rsidRDefault="002D25B1" w:rsidP="00EF6850">
                  <w:pP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I’m very ______. Because I got 20 from English.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29</w:t>
      </w:r>
      <w:r w:rsidRPr="000B4799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.    </w:t>
      </w:r>
    </w:p>
    <w:p w:rsidR="002D25B1" w:rsidRDefault="002D25B1" w:rsidP="00EF6850">
      <w:pPr>
        <w:rPr>
          <w:b/>
          <w:bCs/>
          <w:lang w:val="en-US"/>
        </w:rPr>
      </w:pPr>
    </w:p>
    <w:p w:rsidR="002D25B1" w:rsidRPr="001B60B2" w:rsidRDefault="002D25B1" w:rsidP="002305E5">
      <w:pPr>
        <w:pStyle w:val="NoSpacing"/>
        <w:rPr>
          <w:rFonts w:ascii="Comic Sans MS" w:hAnsi="Comic Sans MS" w:cs="Comic Sans MS"/>
          <w:sz w:val="18"/>
          <w:szCs w:val="18"/>
        </w:rPr>
      </w:pPr>
      <w:r>
        <w:rPr>
          <w:b/>
          <w:bCs/>
          <w:lang w:val="en-US"/>
        </w:rPr>
        <w:br/>
      </w:r>
      <w:r w:rsidRPr="00FF6AF5">
        <w:rPr>
          <w:rFonts w:ascii="Comic Sans MS" w:hAnsi="Comic Sans MS" w:cs="Comic Sans MS"/>
          <w:sz w:val="20"/>
          <w:szCs w:val="20"/>
        </w:rPr>
        <w:t xml:space="preserve">           </w:t>
      </w:r>
      <w:r w:rsidRPr="001B60B2">
        <w:rPr>
          <w:rFonts w:ascii="Comic Sans MS" w:hAnsi="Comic Sans MS" w:cs="Comic Sans MS"/>
          <w:sz w:val="18"/>
          <w:szCs w:val="18"/>
        </w:rPr>
        <w:t xml:space="preserve">a)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>impossible</w:t>
      </w:r>
      <w:r w:rsidRPr="001B60B2">
        <w:rPr>
          <w:rFonts w:ascii="Comic Sans MS" w:hAnsi="Comic Sans MS" w:cs="Comic Sans MS"/>
          <w:sz w:val="18"/>
          <w:szCs w:val="18"/>
        </w:rPr>
        <w:tab/>
        <w:t xml:space="preserve">      b)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 xml:space="preserve"> unfriendly         </w:t>
      </w:r>
    </w:p>
    <w:p w:rsidR="002D25B1" w:rsidRPr="001B60B2" w:rsidRDefault="002D25B1" w:rsidP="002305E5">
      <w:pPr>
        <w:pStyle w:val="NoSpacing"/>
        <w:rPr>
          <w:rFonts w:ascii="Comic Sans MS" w:hAnsi="Comic Sans MS" w:cs="Comic Sans MS"/>
          <w:sz w:val="18"/>
          <w:szCs w:val="18"/>
        </w:rPr>
      </w:pPr>
      <w:r w:rsidRPr="001B60B2">
        <w:rPr>
          <w:rFonts w:ascii="Comic Sans MS" w:hAnsi="Comic Sans MS" w:cs="Comic Sans MS"/>
          <w:sz w:val="18"/>
          <w:szCs w:val="18"/>
        </w:rPr>
        <w:t xml:space="preserve">          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 xml:space="preserve">c)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>dishonest</w:t>
      </w:r>
      <w:r w:rsidRPr="001B60B2">
        <w:rPr>
          <w:rFonts w:ascii="Comic Sans MS" w:hAnsi="Comic Sans MS" w:cs="Comic Sans MS"/>
          <w:sz w:val="18"/>
          <w:szCs w:val="18"/>
        </w:rPr>
        <w:tab/>
        <w:t xml:space="preserve">      d)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 xml:space="preserve"> unhappy</w:t>
      </w:r>
    </w:p>
    <w:p w:rsidR="002D25B1" w:rsidRPr="001B60B2" w:rsidRDefault="002D25B1" w:rsidP="00B67DB2">
      <w:pPr>
        <w:pStyle w:val="NoSpacing"/>
        <w:spacing w:line="360" w:lineRule="auto"/>
        <w:rPr>
          <w:rFonts w:ascii="Comic Sans MS" w:hAnsi="Comic Sans MS" w:cs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 id="_x0000_s1046" type="#_x0000_t75" style="position:absolute;margin-left:46.55pt;margin-top:14.2pt;width:185.75pt;height:98.25pt;z-index:251658240;visibility:visible">
            <v:imagedata r:id="rId26" o:title="" cropleft="5171f"/>
          </v:shape>
        </w:pict>
      </w:r>
    </w:p>
    <w:p w:rsidR="002D25B1" w:rsidRPr="00B06406" w:rsidRDefault="002D25B1" w:rsidP="00FF6AF5">
      <w:pPr>
        <w:pStyle w:val="Default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>30</w:t>
      </w:r>
      <w:r w:rsidRPr="006863B1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6863B1">
        <w:rPr>
          <w:rFonts w:ascii="Comic Sans MS" w:hAnsi="Comic Sans MS" w:cs="Comic Sans MS"/>
          <w:sz w:val="20"/>
          <w:szCs w:val="20"/>
        </w:rPr>
        <w:t xml:space="preserve"> </w:t>
      </w:r>
    </w:p>
    <w:p w:rsidR="002D25B1" w:rsidRDefault="002D25B1" w:rsidP="00FF6AF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F6AF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F6AF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F6AF5">
      <w:pPr>
        <w:pStyle w:val="Defaul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</w:p>
    <w:p w:rsidR="002D25B1" w:rsidRDefault="002D25B1" w:rsidP="00FF6AF5">
      <w:pPr>
        <w:pStyle w:val="Default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6863B1" w:rsidRDefault="002D25B1" w:rsidP="00FF6AF5">
      <w:pPr>
        <w:pStyle w:val="Default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31</w:t>
      </w:r>
      <w:r w:rsidRPr="00C83433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6863B1">
        <w:rPr>
          <w:rFonts w:ascii="Comic Sans MS" w:hAnsi="Comic Sans MS" w:cs="Comic Sans MS"/>
          <w:b/>
          <w:bCs/>
          <w:sz w:val="18"/>
          <w:szCs w:val="18"/>
        </w:rPr>
        <w:t>Tom</w:t>
      </w:r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is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…….</w:t>
      </w:r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… a kind boy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…</w:t>
      </w:r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>…… everybody likes him.</w:t>
      </w:r>
    </w:p>
    <w:p w:rsidR="002D25B1" w:rsidRDefault="002D25B1" w:rsidP="00FF6AF5">
      <w:pPr>
        <w:pStyle w:val="Default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</w:t>
      </w:r>
    </w:p>
    <w:p w:rsidR="002D25B1" w:rsidRPr="00B06406" w:rsidRDefault="002D25B1" w:rsidP="00FF6AF5">
      <w:pPr>
        <w:pStyle w:val="Default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 a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 xml:space="preserve">)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very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/ because        b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 xml:space="preserve"> too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/ but</w:t>
      </w:r>
    </w:p>
    <w:p w:rsidR="002D25B1" w:rsidRDefault="002D25B1" w:rsidP="00FF6AF5">
      <w:pPr>
        <w:pStyle w:val="Default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 c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 xml:space="preserve"> so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/ that                 d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 xml:space="preserve"> such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/ that</w:t>
      </w:r>
    </w:p>
    <w:p w:rsidR="002D25B1" w:rsidRDefault="002D25B1" w:rsidP="00FF6AF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C83433" w:rsidRDefault="002D25B1" w:rsidP="00FF6AF5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32</w:t>
      </w:r>
      <w:r w:rsidRPr="00C83433"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The sea was …………. cold  that  we couldn’t swim    </w:t>
      </w:r>
    </w:p>
    <w:p w:rsidR="002D25B1" w:rsidRPr="00C83433" w:rsidRDefault="002D25B1" w:rsidP="00FF6AF5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  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  <w:r w:rsidRPr="00C83433">
        <w:rPr>
          <w:rFonts w:ascii="Comic Sans MS" w:hAnsi="Comic Sans MS" w:cs="Comic Sans MS"/>
          <w:b/>
          <w:bCs/>
          <w:sz w:val="20"/>
          <w:szCs w:val="20"/>
        </w:rPr>
        <w:t>tomorrow.</w:t>
      </w:r>
    </w:p>
    <w:p w:rsidR="002D25B1" w:rsidRPr="00C83433" w:rsidRDefault="002D25B1" w:rsidP="00FF6AF5">
      <w:pPr>
        <w:spacing w:after="0" w:line="240" w:lineRule="auto"/>
        <w:rPr>
          <w:sz w:val="24"/>
          <w:szCs w:val="24"/>
        </w:rPr>
      </w:pPr>
    </w:p>
    <w:p w:rsidR="002D25B1" w:rsidRPr="005F611C" w:rsidRDefault="002D25B1" w:rsidP="00FF6AF5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a) such</w:t>
      </w:r>
      <w:r>
        <w:rPr>
          <w:rFonts w:ascii="Comic Sans MS" w:hAnsi="Comic Sans MS" w:cs="Comic Sans MS"/>
          <w:sz w:val="20"/>
          <w:szCs w:val="20"/>
        </w:rPr>
        <w:tab/>
        <w:t xml:space="preserve">                 b</w:t>
      </w:r>
      <w:r w:rsidRPr="005F611C">
        <w:rPr>
          <w:rFonts w:ascii="Comic Sans MS" w:hAnsi="Comic Sans MS" w:cs="Comic Sans MS"/>
          <w:sz w:val="20"/>
          <w:szCs w:val="20"/>
        </w:rPr>
        <w:t>) too</w:t>
      </w:r>
      <w:r w:rsidRPr="005F611C">
        <w:rPr>
          <w:rFonts w:ascii="Comic Sans MS" w:hAnsi="Comic Sans MS" w:cs="Comic Sans MS"/>
          <w:sz w:val="20"/>
          <w:szCs w:val="20"/>
        </w:rPr>
        <w:tab/>
      </w:r>
    </w:p>
    <w:p w:rsidR="002D25B1" w:rsidRDefault="002D25B1" w:rsidP="00FF6AF5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c) so</w:t>
      </w:r>
      <w:r>
        <w:rPr>
          <w:rFonts w:ascii="Comic Sans MS" w:hAnsi="Comic Sans MS" w:cs="Comic Sans MS"/>
          <w:sz w:val="20"/>
          <w:szCs w:val="20"/>
        </w:rPr>
        <w:tab/>
        <w:t xml:space="preserve">                 d</w:t>
      </w:r>
      <w:r w:rsidRPr="005F611C">
        <w:rPr>
          <w:rFonts w:ascii="Comic Sans MS" w:hAnsi="Comic Sans MS" w:cs="Comic Sans MS"/>
          <w:sz w:val="20"/>
          <w:szCs w:val="20"/>
        </w:rPr>
        <w:t>) enough</w:t>
      </w:r>
    </w:p>
    <w:p w:rsidR="002D25B1" w:rsidRDefault="002D25B1" w:rsidP="00FF6AF5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2D25B1" w:rsidRPr="00C83433" w:rsidRDefault="002D25B1" w:rsidP="00C83433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shape id="Resim 27" o:spid="_x0000_s1047" type="#_x0000_t75" style="position:absolute;margin-left:150.8pt;margin-top:22.05pt;width:99pt;height:69.75pt;z-index:251659264;visibility:visible">
            <v:imagedata r:id="rId27" o:title=""/>
          </v:shape>
        </w:pic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 33</w:t>
      </w:r>
      <w:r w:rsidRPr="00C83433">
        <w:rPr>
          <w:rFonts w:ascii="Comic Sans MS" w:hAnsi="Comic Sans MS" w:cs="Comic Sans MS"/>
          <w:b/>
          <w:bCs/>
          <w:sz w:val="16"/>
          <w:szCs w:val="16"/>
        </w:rPr>
        <w:t xml:space="preserve">. </w:t>
      </w:r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She is  …………. to  teach </w:t>
      </w:r>
      <w:r w:rsidRPr="00C83433">
        <w:rPr>
          <w:rFonts w:ascii="Comic Sans MS" w:hAnsi="Comic Sans MS" w:cs="Comic Sans MS"/>
          <w:b/>
          <w:bCs/>
          <w:sz w:val="18"/>
          <w:szCs w:val="18"/>
          <w:u w:val="single"/>
        </w:rPr>
        <w:t>deaf (sağır</w:t>
      </w:r>
      <w:r w:rsidRPr="00C83433">
        <w:rPr>
          <w:rFonts w:ascii="Comic Sans MS" w:hAnsi="Comic Sans MS" w:cs="Comic Sans MS"/>
          <w:b/>
          <w:bCs/>
          <w:sz w:val="18"/>
          <w:szCs w:val="18"/>
        </w:rPr>
        <w:t>) children.</w:t>
      </w:r>
    </w:p>
    <w:p w:rsidR="002D25B1" w:rsidRDefault="002D25B1" w:rsidP="00C83433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6479B4">
        <w:rPr>
          <w:rFonts w:ascii="Comic Sans MS" w:hAnsi="Comic Sans MS" w:cs="Comic Sans MS"/>
          <w:sz w:val="20"/>
          <w:szCs w:val="20"/>
        </w:rPr>
        <w:t xml:space="preserve">a.  using sign language </w:t>
      </w:r>
    </w:p>
    <w:p w:rsidR="002D25B1" w:rsidRPr="006479B4" w:rsidRDefault="002D25B1" w:rsidP="00C83433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6479B4">
        <w:rPr>
          <w:rFonts w:ascii="Comic Sans MS" w:hAnsi="Comic Sans MS" w:cs="Comic Sans MS"/>
          <w:sz w:val="20"/>
          <w:szCs w:val="20"/>
        </w:rPr>
        <w:t xml:space="preserve"> b.  brushing her teeth</w:t>
      </w:r>
    </w:p>
    <w:p w:rsidR="002D25B1" w:rsidRPr="006479B4" w:rsidRDefault="002D25B1" w:rsidP="00C83433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6479B4">
        <w:rPr>
          <w:rFonts w:ascii="Comic Sans MS" w:hAnsi="Comic Sans MS" w:cs="Comic Sans MS"/>
          <w:sz w:val="20"/>
          <w:szCs w:val="20"/>
        </w:rPr>
        <w:t>c.  making a show</w:t>
      </w:r>
    </w:p>
    <w:p w:rsidR="002D25B1" w:rsidRPr="006479B4" w:rsidRDefault="002D25B1" w:rsidP="00C83433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6479B4">
        <w:rPr>
          <w:rFonts w:ascii="Comic Sans MS" w:hAnsi="Comic Sans MS" w:cs="Comic Sans MS"/>
          <w:sz w:val="20"/>
          <w:szCs w:val="20"/>
        </w:rPr>
        <w:t>d.  singing a song</w:t>
      </w:r>
    </w:p>
    <w:p w:rsidR="002D25B1" w:rsidRDefault="002D25B1" w:rsidP="00502672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DF0A47" w:rsidRDefault="002D25B1" w:rsidP="00502672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34</w:t>
      </w:r>
      <w:r w:rsidRPr="005D0D4D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DF0A47">
        <w:rPr>
          <w:rFonts w:ascii="Comic Sans MS" w:hAnsi="Comic Sans MS" w:cs="Comic Sans MS"/>
          <w:b/>
          <w:bCs/>
          <w:sz w:val="18"/>
          <w:szCs w:val="18"/>
        </w:rPr>
        <w:t>Which group’s words are the four language skills?</w:t>
      </w:r>
    </w:p>
    <w:p w:rsidR="002D25B1" w:rsidRPr="00B833FA" w:rsidRDefault="002D25B1" w:rsidP="00B833FA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b/>
          <w:bCs/>
        </w:rPr>
        <w:t xml:space="preserve">             </w:t>
      </w:r>
      <w:r w:rsidRPr="00B833FA">
        <w:rPr>
          <w:rFonts w:ascii="Comic Sans MS" w:hAnsi="Comic Sans MS" w:cs="Comic Sans MS"/>
          <w:sz w:val="20"/>
          <w:szCs w:val="20"/>
        </w:rPr>
        <w:t>a) singing – painting – dancing – running</w:t>
      </w:r>
    </w:p>
    <w:p w:rsidR="002D25B1" w:rsidRPr="00B833FA" w:rsidRDefault="002D25B1" w:rsidP="00B833FA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  <w:r w:rsidRPr="00B833FA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B833FA">
        <w:rPr>
          <w:rFonts w:ascii="Comic Sans MS" w:hAnsi="Comic Sans MS" w:cs="Comic Sans MS"/>
          <w:sz w:val="20"/>
          <w:szCs w:val="20"/>
        </w:rPr>
        <w:t xml:space="preserve"> b) shopping – cleaning – singing – working</w:t>
      </w:r>
    </w:p>
    <w:p w:rsidR="002D25B1" w:rsidRPr="00B833FA" w:rsidRDefault="002D25B1" w:rsidP="00B833FA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37" o:spid="_x0000_s1048" type="#_x0000_t75" alt="i22" style="position:absolute;margin-left:281.3pt;margin-top:10.15pt;width:54pt;height:55.5pt;flip:x;z-index:-251668480;visibility:visible">
            <v:imagedata r:id="rId28" o:title="" grayscale="t"/>
          </v:shape>
        </w:pict>
      </w:r>
      <w:r w:rsidRPr="00B833FA"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B833FA">
        <w:rPr>
          <w:rFonts w:ascii="Comic Sans MS" w:hAnsi="Comic Sans MS" w:cs="Comic Sans MS"/>
          <w:sz w:val="20"/>
          <w:szCs w:val="20"/>
        </w:rPr>
        <w:t>c)  reading – writing – listening – speaking</w:t>
      </w:r>
    </w:p>
    <w:p w:rsidR="002D25B1" w:rsidRDefault="002D25B1" w:rsidP="00B833FA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  <w:r w:rsidRPr="00B833FA"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B833FA">
        <w:rPr>
          <w:rFonts w:ascii="Comic Sans MS" w:hAnsi="Comic Sans MS" w:cs="Comic Sans MS"/>
          <w:sz w:val="20"/>
          <w:szCs w:val="20"/>
        </w:rPr>
        <w:t xml:space="preserve">d) painting – writing – teaching </w:t>
      </w:r>
      <w:r>
        <w:rPr>
          <w:rFonts w:ascii="Comic Sans MS" w:hAnsi="Comic Sans MS" w:cs="Comic Sans MS"/>
          <w:sz w:val="20"/>
          <w:szCs w:val="20"/>
        </w:rPr>
        <w:t>–</w:t>
      </w:r>
      <w:r w:rsidRPr="00B833FA">
        <w:rPr>
          <w:rFonts w:ascii="Comic Sans MS" w:hAnsi="Comic Sans MS" w:cs="Comic Sans MS"/>
          <w:sz w:val="20"/>
          <w:szCs w:val="20"/>
        </w:rPr>
        <w:t xml:space="preserve"> walking</w:t>
      </w:r>
    </w:p>
    <w:p w:rsidR="002D25B1" w:rsidRDefault="002D25B1" w:rsidP="00B833FA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2D25B1" w:rsidRDefault="002D25B1" w:rsidP="00B833FA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2D25B1" w:rsidRDefault="002D25B1" w:rsidP="00043F7F">
      <w:pPr>
        <w:pStyle w:val="NoSpacing"/>
        <w:spacing w:line="276" w:lineRule="auto"/>
        <w:rPr>
          <w:rFonts w:ascii="Comic Sans MS" w:hAnsi="Comic Sans MS" w:cs="Comic Sans MS"/>
          <w:b/>
          <w:bCs/>
          <w:sz w:val="18"/>
          <w:szCs w:val="18"/>
        </w:rPr>
      </w:pPr>
    </w:p>
    <w:p w:rsidR="002D25B1" w:rsidRPr="006863B1" w:rsidRDefault="002D25B1" w:rsidP="00043F7F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35. </w:t>
      </w:r>
      <w:r w:rsidRPr="00500D03">
        <w:rPr>
          <w:rFonts w:ascii="Comic Sans MS" w:hAnsi="Comic Sans MS" w:cs="Comic Sans MS"/>
          <w:b/>
          <w:bCs/>
          <w:sz w:val="18"/>
          <w:szCs w:val="18"/>
        </w:rPr>
        <w:t>Learning a foreign language is very importatnt.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Because</w:t>
      </w:r>
    </w:p>
    <w:p w:rsidR="002D25B1" w:rsidRDefault="002D25B1" w:rsidP="00043F7F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…………………………………………………………………………………… .</w:t>
      </w:r>
    </w:p>
    <w:p w:rsidR="002D25B1" w:rsidRDefault="002D25B1" w:rsidP="00043F7F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2D25B1" w:rsidRDefault="002D25B1" w:rsidP="00043F7F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a)  nowadays many jobs require a foreign language</w:t>
      </w:r>
    </w:p>
    <w:p w:rsidR="002D25B1" w:rsidRDefault="002D25B1" w:rsidP="00043F7F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b)  learning a language is useful for nothing</w:t>
      </w:r>
    </w:p>
    <w:p w:rsidR="002D25B1" w:rsidRPr="00CF0535" w:rsidRDefault="002D25B1" w:rsidP="00043F7F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c)  people can’t learn a</w:t>
      </w:r>
      <w:r w:rsidRPr="00CF053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CF0535">
        <w:rPr>
          <w:rFonts w:ascii="Comic Sans MS" w:hAnsi="Comic Sans MS" w:cs="Comic Sans MS"/>
          <w:sz w:val="18"/>
          <w:szCs w:val="18"/>
        </w:rPr>
        <w:t>foreign language</w:t>
      </w:r>
      <w:r>
        <w:rPr>
          <w:rFonts w:ascii="Comic Sans MS" w:hAnsi="Comic Sans MS" w:cs="Comic Sans MS"/>
          <w:sz w:val="18"/>
          <w:szCs w:val="18"/>
        </w:rPr>
        <w:t xml:space="preserve"> at school</w:t>
      </w:r>
    </w:p>
    <w:p w:rsidR="002D25B1" w:rsidRDefault="002D25B1" w:rsidP="00043F7F">
      <w:pPr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CF0535">
        <w:rPr>
          <w:rFonts w:ascii="Comic Sans MS" w:eastAsia="Batang" w:hAnsi="Comic Sans MS" w:cs="Comic Sans MS"/>
          <w:noProof/>
          <w:sz w:val="20"/>
          <w:szCs w:val="20"/>
          <w:lang w:val="en-US"/>
        </w:rPr>
        <w:t xml:space="preserve">  </w:t>
      </w:r>
      <w:r w:rsidRPr="00CF0535">
        <w:rPr>
          <w:rFonts w:ascii="Comic Sans MS" w:hAnsi="Comic Sans MS" w:cs="Comic Sans MS"/>
          <w:noProof/>
          <w:sz w:val="18"/>
          <w:szCs w:val="18"/>
          <w:lang w:val="es-ES"/>
        </w:rPr>
        <w:t xml:space="preserve">  </w:t>
      </w:r>
      <w:r>
        <w:rPr>
          <w:rFonts w:ascii="Comic Sans MS" w:hAnsi="Comic Sans MS" w:cs="Comic Sans MS"/>
          <w:noProof/>
          <w:sz w:val="18"/>
          <w:szCs w:val="18"/>
          <w:lang w:val="es-ES"/>
        </w:rPr>
        <w:t xml:space="preserve"> </w:t>
      </w:r>
      <w:r w:rsidRPr="00CF0535">
        <w:rPr>
          <w:rFonts w:ascii="Comic Sans MS" w:hAnsi="Comic Sans MS" w:cs="Comic Sans MS"/>
          <w:noProof/>
          <w:sz w:val="20"/>
          <w:szCs w:val="20"/>
          <w:lang w:val="es-ES"/>
        </w:rPr>
        <w:t xml:space="preserve">d)  </w:t>
      </w:r>
      <w:r>
        <w:rPr>
          <w:rFonts w:ascii="Comic Sans MS" w:hAnsi="Comic Sans MS" w:cs="Comic Sans MS"/>
          <w:sz w:val="20"/>
          <w:szCs w:val="20"/>
        </w:rPr>
        <w:t>people</w:t>
      </w:r>
      <w:r w:rsidRPr="00CF0535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>don’t need it in  heir jobs</w:t>
      </w:r>
    </w:p>
    <w:p w:rsidR="002D25B1" w:rsidRDefault="002D25B1" w:rsidP="00FA5BC5">
      <w:pPr>
        <w:pStyle w:val="AralkYok1"/>
        <w:rPr>
          <w:rFonts w:ascii="Comic Sans MS" w:hAnsi="Comic Sans MS" w:cs="Comic Sans MS"/>
          <w:b/>
          <w:bCs/>
          <w:sz w:val="18"/>
          <w:szCs w:val="18"/>
          <w:u w:val="single"/>
        </w:rPr>
      </w:pPr>
      <w:r>
        <w:rPr>
          <w:b/>
          <w:bCs/>
        </w:rPr>
        <w:t>36</w:t>
      </w:r>
      <w:r w:rsidRPr="00FA5BC5">
        <w:rPr>
          <w:b/>
          <w:bCs/>
        </w:rPr>
        <w:t>.</w:t>
      </w:r>
      <w:r>
        <w:t xml:space="preserve">  </w:t>
      </w:r>
      <w:r w:rsidRPr="00FA5BC5">
        <w:rPr>
          <w:rFonts w:ascii="Comic Sans MS" w:hAnsi="Comic Sans MS" w:cs="Comic Sans MS"/>
          <w:b/>
          <w:bCs/>
          <w:sz w:val="18"/>
          <w:szCs w:val="18"/>
        </w:rPr>
        <w:t xml:space="preserve">Which one is </w:t>
      </w:r>
      <w:r w:rsidRPr="00FA5BC5">
        <w:rPr>
          <w:rFonts w:ascii="Comic Sans MS" w:hAnsi="Comic Sans MS" w:cs="Comic Sans MS"/>
          <w:b/>
          <w:bCs/>
          <w:sz w:val="18"/>
          <w:szCs w:val="18"/>
          <w:u w:val="single"/>
        </w:rPr>
        <w:t>NOT</w:t>
      </w:r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one of the activities of Foreign   </w:t>
      </w:r>
    </w:p>
    <w:p w:rsidR="002D25B1" w:rsidRDefault="002D25B1" w:rsidP="00FA5BC5">
      <w:pPr>
        <w:pStyle w:val="AralkYok1"/>
        <w:rPr>
          <w:rFonts w:ascii="Comic Sans MS" w:hAnsi="Comic Sans MS" w:cs="Comic Sans MS"/>
          <w:b/>
          <w:bCs/>
          <w:sz w:val="18"/>
          <w:szCs w:val="18"/>
          <w:u w:val="single"/>
        </w:rPr>
      </w:pPr>
      <w:r w:rsidRPr="00752965">
        <w:rPr>
          <w:rFonts w:ascii="Comic Sans MS" w:hAnsi="Comic Sans MS" w:cs="Comic Sans MS"/>
          <w:b/>
          <w:bCs/>
          <w:sz w:val="18"/>
          <w:szCs w:val="18"/>
        </w:rPr>
        <w:t xml:space="preserve">     </w:t>
      </w:r>
      <w:r>
        <w:rPr>
          <w:rFonts w:ascii="Comic Sans MS" w:hAnsi="Comic Sans MS" w:cs="Comic Sans MS"/>
          <w:b/>
          <w:bCs/>
          <w:sz w:val="18"/>
          <w:szCs w:val="18"/>
          <w:u w:val="single"/>
        </w:rPr>
        <w:t>Language Learnig Strategies.</w:t>
      </w:r>
    </w:p>
    <w:p w:rsidR="002D25B1" w:rsidRDefault="002D25B1" w:rsidP="00FA5BC5">
      <w:pPr>
        <w:pStyle w:val="AralkYok1"/>
        <w:rPr>
          <w:rFonts w:ascii="Comic Sans MS" w:hAnsi="Comic Sans MS" w:cs="Comic Sans MS"/>
          <w:b/>
          <w:bCs/>
          <w:sz w:val="18"/>
          <w:szCs w:val="18"/>
          <w:u w:val="single"/>
        </w:rPr>
      </w:pPr>
    </w:p>
    <w:p w:rsidR="002D25B1" w:rsidRDefault="002D25B1" w:rsidP="00FA5BC5">
      <w:pPr>
        <w:pStyle w:val="AralkYok1"/>
        <w:rPr>
          <w:rFonts w:ascii="Comic Sans MS" w:hAnsi="Comic Sans MS" w:cs="Comic Sans MS"/>
          <w:sz w:val="18"/>
          <w:szCs w:val="18"/>
        </w:rPr>
      </w:pPr>
      <w:r w:rsidRPr="00752965">
        <w:rPr>
          <w:rFonts w:ascii="Comic Sans MS" w:hAnsi="Comic Sans MS" w:cs="Comic Sans MS"/>
          <w:b/>
          <w:bCs/>
          <w:sz w:val="18"/>
          <w:szCs w:val="18"/>
        </w:rPr>
        <w:t xml:space="preserve">    </w:t>
      </w:r>
      <w:r w:rsidRPr="00752965">
        <w:rPr>
          <w:rFonts w:ascii="Comic Sans MS" w:hAnsi="Comic Sans MS" w:cs="Comic Sans MS"/>
          <w:sz w:val="18"/>
          <w:szCs w:val="18"/>
        </w:rPr>
        <w:t xml:space="preserve">a) </w:t>
      </w:r>
      <w:r>
        <w:rPr>
          <w:rFonts w:ascii="Comic Sans MS" w:hAnsi="Comic Sans MS" w:cs="Comic Sans MS"/>
          <w:sz w:val="18"/>
          <w:szCs w:val="18"/>
        </w:rPr>
        <w:t xml:space="preserve"> You  should  review  before and after  lessons.</w:t>
      </w:r>
    </w:p>
    <w:p w:rsidR="002D25B1" w:rsidRPr="00752965" w:rsidRDefault="002D25B1" w:rsidP="00FA5BC5">
      <w:pPr>
        <w:pStyle w:val="AralkYok1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b)  You  should  visualize  while reading a text.</w:t>
      </w:r>
    </w:p>
    <w:p w:rsidR="002D25B1" w:rsidRDefault="002D25B1" w:rsidP="00FA5BC5">
      <w:pPr>
        <w:pStyle w:val="AralkYok1"/>
        <w:rPr>
          <w:rFonts w:ascii="Comic Sans MS" w:hAnsi="Comic Sans MS" w:cs="Comic Sans MS"/>
          <w:sz w:val="18"/>
          <w:szCs w:val="18"/>
        </w:rPr>
      </w:pPr>
      <w:r w:rsidRPr="00752965">
        <w:rPr>
          <w:rFonts w:ascii="Comic Sans MS" w:hAnsi="Comic Sans MS" w:cs="Comic Sans MS"/>
          <w:sz w:val="18"/>
          <w:szCs w:val="18"/>
        </w:rPr>
        <w:t xml:space="preserve">   </w:t>
      </w:r>
      <w:r>
        <w:rPr>
          <w:rFonts w:ascii="Comic Sans MS" w:hAnsi="Comic Sans MS" w:cs="Comic Sans MS"/>
          <w:sz w:val="18"/>
          <w:szCs w:val="18"/>
        </w:rPr>
        <w:t xml:space="preserve">  </w:t>
      </w:r>
      <w:r w:rsidRPr="00752965">
        <w:rPr>
          <w:rFonts w:ascii="Comic Sans MS" w:hAnsi="Comic Sans MS" w:cs="Comic Sans MS"/>
          <w:sz w:val="18"/>
          <w:szCs w:val="18"/>
        </w:rPr>
        <w:t xml:space="preserve"> c)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752965"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>You  should  try to guess the meaning of the new words.</w:t>
      </w:r>
    </w:p>
    <w:p w:rsidR="002D25B1" w:rsidRPr="00FA5BC5" w:rsidRDefault="002D25B1" w:rsidP="00FA5BC5">
      <w:pPr>
        <w:pStyle w:val="AralkYok1"/>
        <w:rPr>
          <w:rFonts w:ascii="Comic Sans MS" w:hAnsi="Comic Sans MS" w:cs="Comic Sans MS"/>
          <w:b/>
          <w:bCs/>
          <w:noProof/>
          <w:sz w:val="12"/>
          <w:szCs w:val="12"/>
          <w:lang w:val="en-US"/>
        </w:rPr>
      </w:pPr>
      <w:r>
        <w:rPr>
          <w:rFonts w:ascii="Comic Sans MS" w:hAnsi="Comic Sans MS" w:cs="Comic Sans MS"/>
          <w:sz w:val="18"/>
          <w:szCs w:val="18"/>
        </w:rPr>
        <w:t xml:space="preserve">      d)  You  should  never  check  how  well you did.</w:t>
      </w:r>
    </w:p>
    <w:p w:rsidR="002D25B1" w:rsidRPr="00CF0535" w:rsidRDefault="002D25B1" w:rsidP="00043F7F">
      <w:pPr>
        <w:rPr>
          <w:rFonts w:ascii="Comic Sans MS" w:hAnsi="Comic Sans MS" w:cs="Comic Sans MS"/>
          <w:noProof/>
          <w:sz w:val="20"/>
          <w:szCs w:val="20"/>
          <w:lang w:val="en-US"/>
        </w:rPr>
      </w:pPr>
    </w:p>
    <w:p w:rsidR="002D25B1" w:rsidRDefault="002D25B1" w:rsidP="00D07A6E">
      <w:pPr>
        <w:pStyle w:val="AralkYok1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>
        <w:rPr>
          <w:sz w:val="20"/>
          <w:szCs w:val="20"/>
        </w:rPr>
        <w:t xml:space="preserve"> </w:t>
      </w:r>
      <w:r>
        <w:rPr>
          <w:b/>
          <w:bCs/>
          <w:sz w:val="24"/>
          <w:szCs w:val="24"/>
        </w:rPr>
        <w:t>37</w:t>
      </w:r>
      <w:r w:rsidRPr="00D9014C">
        <w:rPr>
          <w:b/>
          <w:bCs/>
          <w:sz w:val="24"/>
          <w:szCs w:val="24"/>
        </w:rPr>
        <w:t>.</w:t>
      </w:r>
      <w:r w:rsidRPr="003919CA">
        <w:rPr>
          <w:noProof/>
          <w:sz w:val="20"/>
          <w:szCs w:val="20"/>
          <w:lang w:eastAsia="tr-TR"/>
        </w:rPr>
        <w:t xml:space="preserve"> </w:t>
      </w: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Flood, earthquake, tornado, 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hurricane, </w:t>
      </w: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avalanche, 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                                                                                                                     </w:t>
      </w: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drought and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 </w:t>
      </w: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volcanic eruption  are  ………………………. .</w:t>
      </w:r>
    </w:p>
    <w:p w:rsidR="002D25B1" w:rsidRPr="00D9014C" w:rsidRDefault="002D25B1" w:rsidP="00D9014C">
      <w:pPr>
        <w:pStyle w:val="AralkYok1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</w:p>
    <w:p w:rsidR="002D25B1" w:rsidRDefault="002D25B1" w:rsidP="00D9014C">
      <w:pPr>
        <w:pStyle w:val="AralkYok1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     </w:t>
      </w:r>
    </w:p>
    <w:p w:rsidR="002D25B1" w:rsidRDefault="002D25B1" w:rsidP="00D9014C">
      <w:pPr>
        <w:pStyle w:val="AralkYok1"/>
        <w:rPr>
          <w:rFonts w:ascii="Comic Sans MS" w:hAnsi="Comic Sans MS" w:cs="Comic Sans MS"/>
          <w:sz w:val="18"/>
          <w:szCs w:val="18"/>
        </w:rPr>
      </w:pPr>
      <w:r w:rsidRPr="00D9014C">
        <w:rPr>
          <w:rFonts w:ascii="Comic Sans MS" w:hAnsi="Comic Sans MS" w:cs="Comic Sans MS"/>
          <w:noProof/>
          <w:sz w:val="18"/>
          <w:szCs w:val="18"/>
          <w:lang w:eastAsia="tr-TR"/>
        </w:rPr>
        <w:t xml:space="preserve">a) </w:t>
      </w:r>
      <w:r>
        <w:rPr>
          <w:rFonts w:ascii="Comic Sans MS" w:hAnsi="Comic Sans MS" w:cs="Comic Sans MS"/>
          <w:noProof/>
          <w:sz w:val="18"/>
          <w:szCs w:val="18"/>
          <w:lang w:eastAsia="tr-TR"/>
        </w:rPr>
        <w:t xml:space="preserve"> natural  disasters             b)  learning  </w:t>
      </w:r>
      <w:r w:rsidRPr="00370BAE">
        <w:rPr>
          <w:rFonts w:ascii="Comic Sans MS" w:hAnsi="Comic Sans MS" w:cs="Comic Sans MS"/>
          <w:noProof/>
          <w:sz w:val="18"/>
          <w:szCs w:val="18"/>
          <w:lang w:eastAsia="tr-TR"/>
        </w:rPr>
        <w:t>s</w:t>
      </w:r>
      <w:r w:rsidRPr="00370BAE">
        <w:rPr>
          <w:rFonts w:ascii="Comic Sans MS" w:hAnsi="Comic Sans MS" w:cs="Comic Sans MS"/>
          <w:sz w:val="18"/>
          <w:szCs w:val="18"/>
        </w:rPr>
        <w:t>trategies</w:t>
      </w:r>
    </w:p>
    <w:p w:rsidR="002D25B1" w:rsidRPr="00370BAE" w:rsidRDefault="002D25B1" w:rsidP="00D9014C">
      <w:pPr>
        <w:pStyle w:val="AralkYok1"/>
        <w:rPr>
          <w:rFonts w:ascii="Comic Sans MS" w:hAnsi="Comic Sans MS" w:cs="Comic Sans MS"/>
          <w:noProof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</w:rPr>
        <w:t>c)  body  care  products        d)   an emergency  kit objects</w:t>
      </w:r>
    </w:p>
    <w:p w:rsidR="002D25B1" w:rsidRPr="00370BAE" w:rsidRDefault="002D25B1" w:rsidP="00C83433">
      <w:pPr>
        <w:rPr>
          <w:rFonts w:ascii="Comic Sans MS" w:hAnsi="Comic Sans MS" w:cs="Comic Sans MS"/>
          <w:noProof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49" type="#_x0000_t75" style="position:absolute;margin-left:142.95pt;margin-top:7.3pt;width:115.75pt;height:111pt;rotation:2510980fd;z-index:-251648000;visibility:visible">
            <v:imagedata r:id="rId18" o:title=""/>
          </v:shape>
        </w:pict>
      </w:r>
      <w:r>
        <w:rPr>
          <w:noProof/>
          <w:lang w:eastAsia="tr-TR"/>
        </w:rPr>
        <w:pict>
          <v:shape id="_x0000_s1050" type="#_x0000_t75" style="position:absolute;margin-left:187.85pt;margin-top:15.7pt;width:18.75pt;height:35.25pt;z-index:251656192;visibility:visible">
            <v:imagedata r:id="rId29" o:title="" grayscale="t"/>
          </v:shape>
        </w:pict>
      </w:r>
    </w:p>
    <w:p w:rsidR="002D25B1" w:rsidRDefault="002D25B1" w:rsidP="00C83433">
      <w:pPr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29" o:spid="_x0000_s1051" type="#_x0000_t75" style="position:absolute;margin-left:211.85pt;margin-top:1.65pt;width:18.75pt;height:36pt;z-index:251655168;visibility:visible">
            <v:imagedata r:id="rId30" o:title="" grayscale="t"/>
          </v:shape>
        </w:pict>
      </w:r>
      <w:r>
        <w:rPr>
          <w:noProof/>
          <w:lang w:eastAsia="tr-TR"/>
        </w:rPr>
        <w:pict>
          <v:shape id="_x0000_s1052" type="#_x0000_t75" style="position:absolute;margin-left:202.85pt;margin-top:2.4pt;width:13.5pt;height:35.25pt;z-index:251657216;visibility:visible">
            <v:imagedata r:id="rId31" o:title="" grayscale="t"/>
          </v:shape>
        </w:pict>
      </w:r>
      <w:r>
        <w:rPr>
          <w:noProof/>
          <w:lang w:eastAsia="tr-TR"/>
        </w:rPr>
        <w:pict>
          <v:shape id="_x0000_s1053" type="#_x0000_t62" style="position:absolute;margin-left:22.85pt;margin-top:.15pt;width:138pt;height:57.75pt;flip:x;z-index:251662336" adj="5047,28033">
            <v:textbox style="mso-next-textbox:#_x0000_s1053">
              <w:txbxContent>
                <w:p w:rsidR="002D25B1" w:rsidRPr="00514018" w:rsidRDefault="002D25B1" w:rsidP="00514018"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Let’s buy some candles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……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………… </w:t>
                  </w:r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the electricity goes off</w:t>
                  </w:r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2D25B1" w:rsidRPr="00B833FA" w:rsidRDefault="002D25B1" w:rsidP="00B833FA">
      <w:pPr>
        <w:pStyle w:val="NoSpacing"/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b/>
          <w:bCs/>
          <w:sz w:val="24"/>
          <w:szCs w:val="24"/>
        </w:rPr>
        <w:t>38</w:t>
      </w:r>
      <w:r w:rsidRPr="00B63F47">
        <w:rPr>
          <w:b/>
          <w:bCs/>
          <w:sz w:val="24"/>
          <w:szCs w:val="24"/>
        </w:rPr>
        <w:t>.</w:t>
      </w:r>
    </w:p>
    <w:p w:rsidR="002D25B1" w:rsidRPr="00514018" w:rsidRDefault="002D25B1" w:rsidP="00FF6AF5">
      <w:pPr>
        <w:rPr>
          <w:rFonts w:ascii="Comic Sans MS" w:hAnsi="Comic Sans MS" w:cs="Comic Sans MS"/>
          <w:b/>
          <w:bCs/>
          <w:color w:val="000000"/>
          <w:sz w:val="18"/>
          <w:szCs w:val="18"/>
          <w:lang w:val="en-US"/>
        </w:rPr>
      </w:pPr>
    </w:p>
    <w:p w:rsidR="002D25B1" w:rsidRDefault="002D25B1" w:rsidP="00FF6AF5">
      <w:pPr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5" o:spid="_x0000_s1054" type="#_x0000_t75" style="position:absolute;margin-left:94.1pt;margin-top:5.25pt;width:93.75pt;height:78pt;flip:x;z-index:251660288;visibility:visible">
            <v:imagedata r:id="rId32" o:title="" blacklevel="9830f"/>
          </v:shape>
        </w:pict>
      </w:r>
      <w:r>
        <w:rPr>
          <w:noProof/>
          <w:lang w:eastAsia="tr-TR"/>
        </w:rPr>
        <w:pict>
          <v:shape id="_x0000_s1055" type="#_x0000_t75" style="position:absolute;margin-left:71.6pt;margin-top:6.5pt;width:84pt;height:76.5pt;z-index:-251655168;visibility:visible">
            <v:imagedata r:id="rId33" o:title="" gain="93623f" blacklevel="13107f"/>
          </v:shape>
        </w:pict>
      </w:r>
    </w:p>
    <w:p w:rsidR="002D25B1" w:rsidRDefault="002D25B1" w:rsidP="00FF6AF5">
      <w:pPr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2D25B1" w:rsidRDefault="002D25B1" w:rsidP="00FF6AF5">
      <w:pPr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2D25B1" w:rsidRDefault="002D25B1" w:rsidP="00FF6AF5">
      <w:pPr>
        <w:rPr>
          <w:rFonts w:ascii="Comic Sans MS" w:hAnsi="Comic Sans MS" w:cs="Comic Sans MS"/>
          <w:color w:val="000000"/>
          <w:sz w:val="18"/>
          <w:szCs w:val="18"/>
          <w:lang w:val="en-US"/>
        </w:rPr>
      </w:pPr>
      <w:r>
        <w:rPr>
          <w:rFonts w:ascii="Comic Sans MS" w:hAnsi="Comic Sans MS" w:cs="Comic Sans MS"/>
          <w:color w:val="000000"/>
          <w:sz w:val="20"/>
          <w:szCs w:val="20"/>
          <w:lang w:val="en-US"/>
        </w:rPr>
        <w:br/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          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>a)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in case  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ab/>
        <w:t xml:space="preserve">        b)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so that   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br/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            c)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>such th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at              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>d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>)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>because</w:t>
      </w:r>
    </w:p>
    <w:p w:rsidR="002D25B1" w:rsidRPr="00C67D32" w:rsidRDefault="002D25B1" w:rsidP="00B55085">
      <w:pPr>
        <w:pStyle w:val="AralkYok1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C67D32">
        <w:rPr>
          <w:rFonts w:ascii="Comic Sans MS" w:hAnsi="Comic Sans MS" w:cs="Comic Sans MS"/>
          <w:b/>
          <w:bCs/>
          <w:sz w:val="20"/>
          <w:szCs w:val="20"/>
          <w:lang w:val="en-US"/>
        </w:rPr>
        <w:t>39.</w:t>
      </w:r>
      <w:r w:rsidRPr="00C67D32">
        <w:rPr>
          <w:b/>
          <w:bCs/>
          <w:lang w:val="en-US"/>
        </w:rPr>
        <w:t xml:space="preserve"> </w:t>
      </w:r>
      <w:r w:rsidRPr="00C67D3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Jack studied Maths all day yesterday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………………………..</w:t>
      </w:r>
    </w:p>
    <w:p w:rsidR="002D25B1" w:rsidRPr="00C67D32" w:rsidRDefault="002D25B1" w:rsidP="00B55085">
      <w:pPr>
        <w:pStyle w:val="AralkYok1"/>
        <w:spacing w:line="360" w:lineRule="auto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   </w:t>
      </w:r>
      <w:r w:rsidRPr="00C67D32">
        <w:rPr>
          <w:rFonts w:ascii="Comic Sans MS" w:hAnsi="Comic Sans MS" w:cs="Comic Sans MS"/>
          <w:b/>
          <w:bCs/>
          <w:sz w:val="18"/>
          <w:szCs w:val="18"/>
          <w:lang w:val="en-US"/>
        </w:rPr>
        <w:t>get a good mark from the exam.</w:t>
      </w:r>
    </w:p>
    <w:p w:rsidR="002D25B1" w:rsidRPr="00C67D32" w:rsidRDefault="002D25B1" w:rsidP="00B55085">
      <w:pPr>
        <w:pStyle w:val="AralkYok1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  <w:lang w:val="en-US"/>
        </w:rPr>
        <w:t xml:space="preserve">Boşluğu hangisi ile 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tamamlarsak 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>anl</w:t>
      </w:r>
      <w:r>
        <w:rPr>
          <w:rFonts w:ascii="Comic Sans MS" w:hAnsi="Comic Sans MS" w:cs="Comic Sans MS"/>
          <w:sz w:val="18"/>
          <w:szCs w:val="18"/>
          <w:lang w:val="en-US"/>
        </w:rPr>
        <w:t>a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 xml:space="preserve">tılmak </w:t>
      </w:r>
    </w:p>
    <w:p w:rsidR="002D25B1" w:rsidRDefault="002D25B1" w:rsidP="00B55085">
      <w:pPr>
        <w:pStyle w:val="AralkYok1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  <w:lang w:val="en-US"/>
        </w:rPr>
        <w:t xml:space="preserve">istenen 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 xml:space="preserve"> ifade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B55085">
        <w:rPr>
          <w:rFonts w:ascii="Comic Sans MS" w:hAnsi="Comic Sans MS" w:cs="Comic Sans MS"/>
          <w:b/>
          <w:bCs/>
          <w:sz w:val="20"/>
          <w:szCs w:val="20"/>
          <w:u w:val="single"/>
          <w:lang w:val="en-US"/>
        </w:rPr>
        <w:t>yanlış</w:t>
      </w:r>
      <w:r w:rsidRPr="00B5508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olur 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>?</w:t>
      </w:r>
    </w:p>
    <w:p w:rsidR="002D25B1" w:rsidRPr="00C67D32" w:rsidRDefault="002D25B1" w:rsidP="00B55085">
      <w:pPr>
        <w:pStyle w:val="AralkYok1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Pr="00B55085" w:rsidRDefault="002D25B1" w:rsidP="00B55085">
      <w:pPr>
        <w:pStyle w:val="AralkYok1"/>
        <w:spacing w:line="360" w:lineRule="auto"/>
        <w:rPr>
          <w:rFonts w:ascii="Comic Sans MS" w:hAnsi="Comic Sans MS" w:cs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23" o:spid="_x0000_s1056" type="#_x0000_t75" style="position:absolute;margin-left:176.8pt;margin-top:18pt;width:90.75pt;height:67.5pt;z-index:-251650048;visibility:visible">
            <v:imagedata r:id="rId18" o:title=""/>
          </v:shape>
        </w:pict>
      </w:r>
      <w:r w:rsidRPr="00B55085">
        <w:rPr>
          <w:rFonts w:ascii="Comic Sans MS" w:hAnsi="Comic Sans MS" w:cs="Comic Sans MS"/>
          <w:sz w:val="18"/>
          <w:szCs w:val="18"/>
          <w:lang w:val="en-US"/>
        </w:rPr>
        <w:t>a)  so  that  he could        b)  because  of</w:t>
      </w:r>
    </w:p>
    <w:p w:rsidR="002D25B1" w:rsidRPr="00CC45AA" w:rsidRDefault="002D25B1" w:rsidP="00CC45AA">
      <w:pPr>
        <w:pStyle w:val="AralkYok1"/>
        <w:spacing w:line="360" w:lineRule="auto"/>
        <w:rPr>
          <w:rFonts w:ascii="Comic Sans MS" w:hAnsi="Comic Sans MS" w:cs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 id="Resim 22" o:spid="_x0000_s1057" type="#_x0000_t75" style="position:absolute;margin-left:197.05pt;margin-top:9.7pt;width:46.5pt;height:34.5pt;z-index:251667456;visibility:visible">
            <v:imagedata r:id="rId34" o:title=""/>
          </v:shape>
        </w:pict>
      </w:r>
      <w:r>
        <w:rPr>
          <w:rFonts w:ascii="Comic Sans MS" w:hAnsi="Comic Sans MS" w:cs="Comic Sans MS"/>
          <w:sz w:val="18"/>
          <w:szCs w:val="18"/>
          <w:lang w:val="en-US"/>
        </w:rPr>
        <w:t>c</w:t>
      </w:r>
      <w:r w:rsidRPr="00B55085">
        <w:rPr>
          <w:rFonts w:ascii="Comic Sans MS" w:hAnsi="Comic Sans MS" w:cs="Comic Sans MS"/>
          <w:sz w:val="18"/>
          <w:szCs w:val="18"/>
          <w:lang w:val="en-US"/>
        </w:rPr>
        <w:t>)  in  order  to                 d)  to</w:t>
      </w:r>
      <w:r w:rsidRPr="00776E43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</w:p>
    <w:p w:rsidR="002D25B1" w:rsidRPr="00B63F47" w:rsidRDefault="002D25B1" w:rsidP="00B63F47">
      <w:pPr>
        <w:pStyle w:val="AralkYok1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58" type="#_x0000_t62" style="position:absolute;margin-left:18.35pt;margin-top:12.5pt;width:168.75pt;height:45pt;z-index:251664384" adj="20186,28416">
            <v:textbox style="mso-next-textbox:#_x0000_s1058">
              <w:txbxContent>
                <w:p w:rsidR="002D25B1" w:rsidRPr="00B63F47" w:rsidRDefault="002D25B1" w:rsidP="00B63F47">
                  <w:pPr>
                    <w:pStyle w:val="AralkYok1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You should take your  umbrella </w:t>
                  </w:r>
                </w:p>
                <w:p w:rsidR="002D25B1" w:rsidRPr="00B63F47" w:rsidRDefault="002D25B1" w:rsidP="00B63F47">
                  <w:pPr>
                    <w:pStyle w:val="AralkYok1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  </w:t>
                  </w:r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with you ___ it rains.</w:t>
                  </w:r>
                </w:p>
                <w:p w:rsidR="002D25B1" w:rsidRPr="00B63F47" w:rsidRDefault="002D25B1" w:rsidP="00B63F47"/>
              </w:txbxContent>
            </v:textbox>
          </v:shape>
        </w:pict>
      </w:r>
      <w:r>
        <w:rPr>
          <w:b/>
          <w:bCs/>
          <w:sz w:val="24"/>
          <w:szCs w:val="24"/>
        </w:rPr>
        <w:t>40</w:t>
      </w:r>
      <w:r w:rsidRPr="00B63F47">
        <w:rPr>
          <w:b/>
          <w:bCs/>
          <w:sz w:val="24"/>
          <w:szCs w:val="24"/>
        </w:rPr>
        <w:t>.</w:t>
      </w:r>
    </w:p>
    <w:p w:rsidR="002D25B1" w:rsidRDefault="002D25B1" w:rsidP="00B63F47">
      <w:pPr>
        <w:pStyle w:val="AralkYok1"/>
      </w:pPr>
    </w:p>
    <w:p w:rsidR="002D25B1" w:rsidRDefault="002D25B1" w:rsidP="00B63F47">
      <w:pPr>
        <w:pStyle w:val="AralkYok1"/>
      </w:pPr>
    </w:p>
    <w:p w:rsidR="002D25B1" w:rsidRDefault="002D25B1" w:rsidP="00B63F47">
      <w:pPr>
        <w:pStyle w:val="AralkYok1"/>
      </w:pPr>
      <w:r>
        <w:rPr>
          <w:noProof/>
          <w:lang w:eastAsia="tr-TR"/>
        </w:rPr>
        <w:pict>
          <v:shape id="Resim 19" o:spid="_x0000_s1059" type="#_x0000_t75" style="position:absolute;margin-left:181.85pt;margin-top:-.15pt;width:85.5pt;height:79.5pt;flip:x;z-index:-251653120;visibility:visible">
            <v:imagedata r:id="rId35" o:title=""/>
          </v:shape>
        </w:pict>
      </w:r>
    </w:p>
    <w:p w:rsidR="002D25B1" w:rsidRPr="00CC45AA" w:rsidRDefault="002D25B1" w:rsidP="00B63F47">
      <w:pPr>
        <w:pStyle w:val="AralkYok1"/>
      </w:pPr>
      <w:r>
        <w:rPr>
          <w:noProof/>
          <w:lang w:eastAsia="tr-TR"/>
        </w:rPr>
        <w:pict>
          <v:shape id="Resim 15" o:spid="_x0000_s1060" type="#_x0000_t75" style="position:absolute;margin-left:200.85pt;margin-top:9.25pt;width:42.65pt;height:44.2pt;rotation:-2528589fd;flip:x;z-index:251665408;visibility:visible">
            <v:imagedata r:id="rId36" o:title="" grayscale="t"/>
          </v:shape>
        </w:pict>
      </w:r>
    </w:p>
    <w:p w:rsidR="002D25B1" w:rsidRPr="00514018" w:rsidRDefault="002D25B1" w:rsidP="00514018">
      <w:pPr>
        <w:pStyle w:val="AralkYok1"/>
        <w:rPr>
          <w:rFonts w:ascii="Comic Sans MS" w:hAnsi="Comic Sans MS" w:cs="Comic Sans MS"/>
          <w:sz w:val="20"/>
          <w:szCs w:val="20"/>
        </w:rPr>
      </w:pPr>
      <w:r>
        <w:t xml:space="preserve">      </w:t>
      </w:r>
      <w:r w:rsidRPr="00514018">
        <w:rPr>
          <w:rFonts w:ascii="Comic Sans MS" w:hAnsi="Comic Sans MS" w:cs="Comic Sans MS"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4018">
        <w:rPr>
          <w:rFonts w:ascii="Comic Sans MS" w:hAnsi="Comic Sans MS" w:cs="Comic Sans MS"/>
          <w:sz w:val="20"/>
          <w:szCs w:val="20"/>
        </w:rPr>
        <w:t xml:space="preserve"> in case 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514018">
        <w:rPr>
          <w:rFonts w:ascii="Comic Sans MS" w:hAnsi="Comic Sans MS" w:cs="Comic Sans MS"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4018">
        <w:rPr>
          <w:rFonts w:ascii="Comic Sans MS" w:hAnsi="Comic Sans MS" w:cs="Comic Sans MS"/>
          <w:sz w:val="20"/>
          <w:szCs w:val="20"/>
        </w:rPr>
        <w:t xml:space="preserve">so that  </w:t>
      </w:r>
    </w:p>
    <w:p w:rsidR="002D25B1" w:rsidRDefault="002D25B1" w:rsidP="00B50356">
      <w:pPr>
        <w:pStyle w:val="AralkYok1"/>
        <w:rPr>
          <w:rFonts w:ascii="Comic Sans MS" w:hAnsi="Comic Sans MS" w:cs="Comic Sans MS"/>
          <w:sz w:val="20"/>
          <w:szCs w:val="20"/>
        </w:rPr>
      </w:pPr>
      <w:r w:rsidRPr="00514018">
        <w:rPr>
          <w:rFonts w:ascii="Comic Sans MS" w:hAnsi="Comic Sans MS" w:cs="Comic Sans MS"/>
          <w:sz w:val="20"/>
          <w:szCs w:val="20"/>
        </w:rPr>
        <w:t xml:space="preserve">     c)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4018">
        <w:rPr>
          <w:rFonts w:ascii="Comic Sans MS" w:hAnsi="Comic Sans MS" w:cs="Comic Sans MS"/>
          <w:sz w:val="20"/>
          <w:szCs w:val="20"/>
        </w:rPr>
        <w:t xml:space="preserve"> such that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514018">
        <w:rPr>
          <w:rFonts w:ascii="Comic Sans MS" w:hAnsi="Comic Sans MS" w:cs="Comic Sans MS"/>
          <w:sz w:val="20"/>
          <w:szCs w:val="20"/>
        </w:rPr>
        <w:t xml:space="preserve"> d)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4018">
        <w:rPr>
          <w:rFonts w:ascii="Comic Sans MS" w:hAnsi="Comic Sans MS" w:cs="Comic Sans MS"/>
          <w:sz w:val="20"/>
          <w:szCs w:val="20"/>
        </w:rPr>
        <w:t xml:space="preserve"> with</w:t>
      </w:r>
    </w:p>
    <w:p w:rsidR="002D25B1" w:rsidRPr="00B50356" w:rsidRDefault="002D25B1" w:rsidP="00B50356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0" o:spid="_x0000_s1061" type="#_x0000_t75" alt="şirrriii" style="position:absolute;margin-left:104.05pt;margin-top:8.65pt;width:72.75pt;height:58.5pt;z-index:251639808;visibility:visible">
            <v:imagedata r:id="rId37" o:title=""/>
          </v:shape>
        </w:pict>
      </w:r>
    </w:p>
    <w:p w:rsidR="002D25B1" w:rsidRPr="00CC45AA" w:rsidRDefault="002D25B1" w:rsidP="00B50356">
      <w:pPr>
        <w:pStyle w:val="AralkYok1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sz w:val="20"/>
          <w:szCs w:val="20"/>
        </w:rPr>
        <w:t xml:space="preserve">                 </w:t>
      </w:r>
      <w:r w:rsidRPr="00CC45AA">
        <w:rPr>
          <w:rFonts w:ascii="Comic Sans MS" w:hAnsi="Comic Sans MS" w:cs="Comic Sans MS"/>
          <w:b/>
          <w:bCs/>
          <w:sz w:val="18"/>
          <w:szCs w:val="18"/>
        </w:rPr>
        <w:t>GOOD LUCK !!!</w:t>
      </w:r>
      <w:r w:rsidRPr="00CC45AA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        </w:t>
      </w:r>
    </w:p>
    <w:p w:rsidR="002D25B1" w:rsidRPr="00CC45AA" w:rsidRDefault="002D25B1" w:rsidP="00B50356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  <w:r w:rsidRPr="00CC45AA">
        <w:rPr>
          <w:rFonts w:ascii="Comic Sans MS" w:hAnsi="Comic Sans MS" w:cs="Comic Sans MS"/>
          <w:b/>
          <w:bCs/>
          <w:sz w:val="18"/>
          <w:szCs w:val="18"/>
        </w:rPr>
        <w:t xml:space="preserve">         Sebiye EMRE</w:t>
      </w:r>
    </w:p>
    <w:p w:rsidR="002D25B1" w:rsidRPr="00CC45AA" w:rsidRDefault="002D25B1" w:rsidP="00FE039F">
      <w:pPr>
        <w:pStyle w:val="NoSpacing"/>
        <w:rPr>
          <w:rFonts w:ascii="Comic Sans MS" w:hAnsi="Comic Sans MS" w:cs="Comic Sans MS"/>
          <w:b/>
          <w:bCs/>
          <w:sz w:val="18"/>
          <w:szCs w:val="18"/>
          <w:lang w:val="en-GB"/>
        </w:rPr>
      </w:pPr>
      <w:r w:rsidRPr="00CC45AA">
        <w:rPr>
          <w:rFonts w:ascii="Comic Sans MS" w:hAnsi="Comic Sans MS" w:cs="Comic Sans MS"/>
          <w:b/>
          <w:bCs/>
          <w:sz w:val="18"/>
          <w:szCs w:val="18"/>
          <w:lang w:val="en-GB"/>
        </w:rPr>
        <w:t xml:space="preserve">         English Teacher</w:t>
      </w:r>
    </w:p>
    <w:p w:rsidR="002D25B1" w:rsidRPr="00CC45AA" w:rsidRDefault="002D25B1" w:rsidP="00FE039F">
      <w:pPr>
        <w:pStyle w:val="NoSpacing"/>
        <w:rPr>
          <w:rFonts w:ascii="Comic Sans MS" w:hAnsi="Comic Sans MS" w:cs="Comic Sans MS"/>
          <w:b/>
          <w:bCs/>
          <w:sz w:val="18"/>
          <w:szCs w:val="18"/>
          <w:lang w:val="en-GB"/>
        </w:rPr>
      </w:pPr>
    </w:p>
    <w:p w:rsidR="002D25B1" w:rsidRDefault="002D25B1" w:rsidP="00FE039F">
      <w:pPr>
        <w:pStyle w:val="NoSpacing"/>
        <w:rPr>
          <w:rFonts w:ascii="Comic Sans MS" w:hAnsi="Comic Sans MS" w:cs="Comic Sans MS"/>
          <w:b/>
          <w:bCs/>
          <w:sz w:val="20"/>
          <w:szCs w:val="20"/>
          <w:lang w:val="en-GB"/>
        </w:rPr>
      </w:pPr>
    </w:p>
    <w:sectPr w:rsidR="002D25B1" w:rsidSect="00274847">
      <w:type w:val="continuous"/>
      <w:pgSz w:w="11906" w:h="16838"/>
      <w:pgMar w:top="567" w:right="282" w:bottom="142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Folio Bk BT">
    <w:altName w:val="Corbe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42C67"/>
    <w:multiLevelType w:val="hybridMultilevel"/>
    <w:tmpl w:val="8EF6145E"/>
    <w:lvl w:ilvl="0" w:tplc="3E3AA0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F43ED5"/>
    <w:multiLevelType w:val="hybridMultilevel"/>
    <w:tmpl w:val="0570DF8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B5064"/>
    <w:multiLevelType w:val="hybridMultilevel"/>
    <w:tmpl w:val="346A5324"/>
    <w:lvl w:ilvl="0" w:tplc="EFDC92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2E7D51"/>
    <w:multiLevelType w:val="hybridMultilevel"/>
    <w:tmpl w:val="5DAE34B2"/>
    <w:lvl w:ilvl="0" w:tplc="EA2E79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4D597C"/>
    <w:multiLevelType w:val="hybridMultilevel"/>
    <w:tmpl w:val="F33A82AA"/>
    <w:lvl w:ilvl="0" w:tplc="F66665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A17CAB"/>
    <w:multiLevelType w:val="hybridMultilevel"/>
    <w:tmpl w:val="E6BE93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9F11EEF"/>
    <w:multiLevelType w:val="hybridMultilevel"/>
    <w:tmpl w:val="BB24C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557628"/>
    <w:multiLevelType w:val="hybridMultilevel"/>
    <w:tmpl w:val="81BEE4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D055D6"/>
    <w:multiLevelType w:val="hybridMultilevel"/>
    <w:tmpl w:val="DE087A38"/>
    <w:lvl w:ilvl="0" w:tplc="C5524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5843A9"/>
    <w:multiLevelType w:val="hybridMultilevel"/>
    <w:tmpl w:val="5E10294E"/>
    <w:lvl w:ilvl="0" w:tplc="54046CF4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13B"/>
    <w:rsid w:val="00004AC2"/>
    <w:rsid w:val="00016362"/>
    <w:rsid w:val="00020190"/>
    <w:rsid w:val="000244EF"/>
    <w:rsid w:val="00024B32"/>
    <w:rsid w:val="00035B40"/>
    <w:rsid w:val="00043F7F"/>
    <w:rsid w:val="0005004E"/>
    <w:rsid w:val="00096027"/>
    <w:rsid w:val="000B396A"/>
    <w:rsid w:val="000B4799"/>
    <w:rsid w:val="000C7BAF"/>
    <w:rsid w:val="000E543F"/>
    <w:rsid w:val="000F2473"/>
    <w:rsid w:val="00103CAF"/>
    <w:rsid w:val="00110479"/>
    <w:rsid w:val="00114CD6"/>
    <w:rsid w:val="00121906"/>
    <w:rsid w:val="00122C3B"/>
    <w:rsid w:val="00125A76"/>
    <w:rsid w:val="001562A8"/>
    <w:rsid w:val="00187C67"/>
    <w:rsid w:val="001B60B2"/>
    <w:rsid w:val="001D5D99"/>
    <w:rsid w:val="001E0199"/>
    <w:rsid w:val="001E0BDA"/>
    <w:rsid w:val="001E28DD"/>
    <w:rsid w:val="00203F75"/>
    <w:rsid w:val="00212A61"/>
    <w:rsid w:val="00213527"/>
    <w:rsid w:val="0021539E"/>
    <w:rsid w:val="00216CEE"/>
    <w:rsid w:val="00225EC2"/>
    <w:rsid w:val="002305E5"/>
    <w:rsid w:val="00237EFB"/>
    <w:rsid w:val="002556B0"/>
    <w:rsid w:val="0025794E"/>
    <w:rsid w:val="0026207F"/>
    <w:rsid w:val="00264B1B"/>
    <w:rsid w:val="00274847"/>
    <w:rsid w:val="002D25B1"/>
    <w:rsid w:val="002D6448"/>
    <w:rsid w:val="002E0CB9"/>
    <w:rsid w:val="002E1741"/>
    <w:rsid w:val="002F0E8F"/>
    <w:rsid w:val="003012BF"/>
    <w:rsid w:val="00302518"/>
    <w:rsid w:val="003141FD"/>
    <w:rsid w:val="00324F9B"/>
    <w:rsid w:val="00325D57"/>
    <w:rsid w:val="00326EC3"/>
    <w:rsid w:val="00334415"/>
    <w:rsid w:val="00367761"/>
    <w:rsid w:val="00370BAE"/>
    <w:rsid w:val="00382EBF"/>
    <w:rsid w:val="003919CA"/>
    <w:rsid w:val="003A435D"/>
    <w:rsid w:val="003B3FF7"/>
    <w:rsid w:val="003C7316"/>
    <w:rsid w:val="003D013B"/>
    <w:rsid w:val="003E6844"/>
    <w:rsid w:val="003F3B03"/>
    <w:rsid w:val="00417090"/>
    <w:rsid w:val="00437267"/>
    <w:rsid w:val="004416F1"/>
    <w:rsid w:val="00456AE4"/>
    <w:rsid w:val="00460C0A"/>
    <w:rsid w:val="0047518C"/>
    <w:rsid w:val="004822EE"/>
    <w:rsid w:val="0048728C"/>
    <w:rsid w:val="004948BE"/>
    <w:rsid w:val="00496939"/>
    <w:rsid w:val="004B5107"/>
    <w:rsid w:val="004C093C"/>
    <w:rsid w:val="004D02D7"/>
    <w:rsid w:val="004E4FFC"/>
    <w:rsid w:val="00500D03"/>
    <w:rsid w:val="00502672"/>
    <w:rsid w:val="00514018"/>
    <w:rsid w:val="0051544A"/>
    <w:rsid w:val="00527DEE"/>
    <w:rsid w:val="005308A0"/>
    <w:rsid w:val="005371FE"/>
    <w:rsid w:val="005414C1"/>
    <w:rsid w:val="00556DBE"/>
    <w:rsid w:val="00561E4D"/>
    <w:rsid w:val="00567541"/>
    <w:rsid w:val="005705F8"/>
    <w:rsid w:val="00575651"/>
    <w:rsid w:val="0058240E"/>
    <w:rsid w:val="005931A7"/>
    <w:rsid w:val="005B1D2F"/>
    <w:rsid w:val="005B2754"/>
    <w:rsid w:val="005B2E15"/>
    <w:rsid w:val="005B7F9B"/>
    <w:rsid w:val="005C140A"/>
    <w:rsid w:val="005C4C84"/>
    <w:rsid w:val="005D0D4A"/>
    <w:rsid w:val="005D0D4D"/>
    <w:rsid w:val="005D127E"/>
    <w:rsid w:val="005D2ADE"/>
    <w:rsid w:val="005F611C"/>
    <w:rsid w:val="00617202"/>
    <w:rsid w:val="006214D1"/>
    <w:rsid w:val="006403DD"/>
    <w:rsid w:val="006467D8"/>
    <w:rsid w:val="006479B4"/>
    <w:rsid w:val="0065135E"/>
    <w:rsid w:val="0065362D"/>
    <w:rsid w:val="00653C54"/>
    <w:rsid w:val="0066139D"/>
    <w:rsid w:val="00677B2D"/>
    <w:rsid w:val="006863B1"/>
    <w:rsid w:val="00686D39"/>
    <w:rsid w:val="006A38AE"/>
    <w:rsid w:val="006B5386"/>
    <w:rsid w:val="006D27B4"/>
    <w:rsid w:val="00716D84"/>
    <w:rsid w:val="00732691"/>
    <w:rsid w:val="00733B30"/>
    <w:rsid w:val="00752965"/>
    <w:rsid w:val="00754DDF"/>
    <w:rsid w:val="007636FB"/>
    <w:rsid w:val="00775777"/>
    <w:rsid w:val="00776E43"/>
    <w:rsid w:val="00781AE3"/>
    <w:rsid w:val="007877F9"/>
    <w:rsid w:val="00794031"/>
    <w:rsid w:val="0079427B"/>
    <w:rsid w:val="00794A01"/>
    <w:rsid w:val="007A0246"/>
    <w:rsid w:val="007B59A7"/>
    <w:rsid w:val="007F7815"/>
    <w:rsid w:val="00832FB5"/>
    <w:rsid w:val="00847415"/>
    <w:rsid w:val="00870BA5"/>
    <w:rsid w:val="0087250F"/>
    <w:rsid w:val="00877D27"/>
    <w:rsid w:val="00890BDC"/>
    <w:rsid w:val="008B1C82"/>
    <w:rsid w:val="008C1B33"/>
    <w:rsid w:val="008F0F7E"/>
    <w:rsid w:val="00910B30"/>
    <w:rsid w:val="009134EC"/>
    <w:rsid w:val="0092571E"/>
    <w:rsid w:val="009421C0"/>
    <w:rsid w:val="00960B8C"/>
    <w:rsid w:val="00965018"/>
    <w:rsid w:val="009806BE"/>
    <w:rsid w:val="009A5C39"/>
    <w:rsid w:val="009B7DB4"/>
    <w:rsid w:val="009C706D"/>
    <w:rsid w:val="009C769C"/>
    <w:rsid w:val="009D7FB3"/>
    <w:rsid w:val="009E1612"/>
    <w:rsid w:val="009E23F9"/>
    <w:rsid w:val="009F7550"/>
    <w:rsid w:val="00A00C85"/>
    <w:rsid w:val="00A04E0D"/>
    <w:rsid w:val="00A06446"/>
    <w:rsid w:val="00A20486"/>
    <w:rsid w:val="00A228A5"/>
    <w:rsid w:val="00A325BE"/>
    <w:rsid w:val="00A61611"/>
    <w:rsid w:val="00A70FE0"/>
    <w:rsid w:val="00A717F2"/>
    <w:rsid w:val="00A87B5D"/>
    <w:rsid w:val="00AA4B98"/>
    <w:rsid w:val="00AB4DEE"/>
    <w:rsid w:val="00AD4009"/>
    <w:rsid w:val="00B06406"/>
    <w:rsid w:val="00B10121"/>
    <w:rsid w:val="00B20AA2"/>
    <w:rsid w:val="00B24C66"/>
    <w:rsid w:val="00B50356"/>
    <w:rsid w:val="00B55085"/>
    <w:rsid w:val="00B56FB0"/>
    <w:rsid w:val="00B63F47"/>
    <w:rsid w:val="00B67DB2"/>
    <w:rsid w:val="00B73B16"/>
    <w:rsid w:val="00B82434"/>
    <w:rsid w:val="00B82684"/>
    <w:rsid w:val="00B833FA"/>
    <w:rsid w:val="00B83981"/>
    <w:rsid w:val="00BA69EA"/>
    <w:rsid w:val="00BD78E0"/>
    <w:rsid w:val="00BE5625"/>
    <w:rsid w:val="00BF1065"/>
    <w:rsid w:val="00C10442"/>
    <w:rsid w:val="00C14F2E"/>
    <w:rsid w:val="00C21E72"/>
    <w:rsid w:val="00C25B2D"/>
    <w:rsid w:val="00C31699"/>
    <w:rsid w:val="00C34E3A"/>
    <w:rsid w:val="00C410C7"/>
    <w:rsid w:val="00C51CE0"/>
    <w:rsid w:val="00C5296B"/>
    <w:rsid w:val="00C5723E"/>
    <w:rsid w:val="00C67D32"/>
    <w:rsid w:val="00C8342C"/>
    <w:rsid w:val="00C83433"/>
    <w:rsid w:val="00C90B66"/>
    <w:rsid w:val="00C9536C"/>
    <w:rsid w:val="00CB2887"/>
    <w:rsid w:val="00CC010A"/>
    <w:rsid w:val="00CC0844"/>
    <w:rsid w:val="00CC45AA"/>
    <w:rsid w:val="00CF0535"/>
    <w:rsid w:val="00CF0709"/>
    <w:rsid w:val="00D07A6E"/>
    <w:rsid w:val="00D1080F"/>
    <w:rsid w:val="00D35A43"/>
    <w:rsid w:val="00D36522"/>
    <w:rsid w:val="00D464C9"/>
    <w:rsid w:val="00D64D20"/>
    <w:rsid w:val="00D64DBB"/>
    <w:rsid w:val="00D9014C"/>
    <w:rsid w:val="00D95EAE"/>
    <w:rsid w:val="00DA1698"/>
    <w:rsid w:val="00DA4DC4"/>
    <w:rsid w:val="00DB0FDA"/>
    <w:rsid w:val="00DC09D9"/>
    <w:rsid w:val="00DD0586"/>
    <w:rsid w:val="00DD2708"/>
    <w:rsid w:val="00DF0A47"/>
    <w:rsid w:val="00DF0ED5"/>
    <w:rsid w:val="00E00098"/>
    <w:rsid w:val="00E16E43"/>
    <w:rsid w:val="00E678DC"/>
    <w:rsid w:val="00E73D91"/>
    <w:rsid w:val="00E757D4"/>
    <w:rsid w:val="00EC5BD4"/>
    <w:rsid w:val="00ED3B7E"/>
    <w:rsid w:val="00EE1FA2"/>
    <w:rsid w:val="00EF28FE"/>
    <w:rsid w:val="00EF44B3"/>
    <w:rsid w:val="00EF6850"/>
    <w:rsid w:val="00F1115D"/>
    <w:rsid w:val="00F159BD"/>
    <w:rsid w:val="00F20167"/>
    <w:rsid w:val="00F41D49"/>
    <w:rsid w:val="00F45865"/>
    <w:rsid w:val="00F54975"/>
    <w:rsid w:val="00F61C0D"/>
    <w:rsid w:val="00F65B8A"/>
    <w:rsid w:val="00F71D7B"/>
    <w:rsid w:val="00F832DD"/>
    <w:rsid w:val="00F84384"/>
    <w:rsid w:val="00F92081"/>
    <w:rsid w:val="00FA00EF"/>
    <w:rsid w:val="00FA5BC5"/>
    <w:rsid w:val="00FC4086"/>
    <w:rsid w:val="00FD3141"/>
    <w:rsid w:val="00FD551F"/>
    <w:rsid w:val="00FE039F"/>
    <w:rsid w:val="00FE59EE"/>
    <w:rsid w:val="00FF5478"/>
    <w:rsid w:val="00FF5528"/>
    <w:rsid w:val="00FF629C"/>
    <w:rsid w:val="00FF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2A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D0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01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34415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B10121"/>
    <w:pPr>
      <w:ind w:left="720"/>
    </w:pPr>
    <w:rPr>
      <w:rFonts w:eastAsia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DA4DC4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9A5C3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ralkYok1">
    <w:name w:val="Aralık Yok1"/>
    <w:link w:val="NoSpacingChar"/>
    <w:uiPriority w:val="99"/>
    <w:rsid w:val="007A0246"/>
    <w:rPr>
      <w:rFonts w:cs="Calibri"/>
      <w:lang w:eastAsia="en-US"/>
    </w:rPr>
  </w:style>
  <w:style w:type="character" w:customStyle="1" w:styleId="NoSpacingChar">
    <w:name w:val="No Spacing Char"/>
    <w:basedOn w:val="DefaultParagraphFont"/>
    <w:link w:val="AralkYok1"/>
    <w:uiPriority w:val="99"/>
    <w:locked/>
    <w:rsid w:val="007A0246"/>
    <w:rPr>
      <w:rFonts w:ascii="Calibri" w:eastAsia="Times New Roman" w:hAnsi="Calibri" w:cs="Calibri"/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rsid w:val="00024B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1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t0.gstatic.com/images?q=tbn:LVgosPfdDRr-LM:http://images.habervitrini.com/haber_resim/para_el.jpg" TargetMode="External"/><Relationship Id="rId18" Type="http://schemas.openxmlformats.org/officeDocument/2006/relationships/image" Target="media/image11.wmf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6.wmf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openxmlformats.org/officeDocument/2006/relationships/image" Target="http://bp3.blogger.com/_4ST-rUU7Nkc/RoLPlTCWq7I/AAAAAAAAAMw/hSVwZslLLZw/s200/Face-unhappy.gif" TargetMode="External"/><Relationship Id="rId33" Type="http://schemas.openxmlformats.org/officeDocument/2006/relationships/image" Target="media/image25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7.gif"/><Relationship Id="rId32" Type="http://schemas.openxmlformats.org/officeDocument/2006/relationships/image" Target="media/image24.wmf"/><Relationship Id="rId37" Type="http://schemas.openxmlformats.org/officeDocument/2006/relationships/image" Target="media/image29.jpeg"/><Relationship Id="rId5" Type="http://schemas.openxmlformats.org/officeDocument/2006/relationships/image" Target="media/image1.png"/><Relationship Id="rId15" Type="http://schemas.openxmlformats.org/officeDocument/2006/relationships/image" Target="http://www.fotosearch.com/bthumb/IMZ/IMZ124/pgi0032.jpg" TargetMode="External"/><Relationship Id="rId23" Type="http://schemas.openxmlformats.org/officeDocument/2006/relationships/image" Target="media/image16.jpeg"/><Relationship Id="rId28" Type="http://schemas.openxmlformats.org/officeDocument/2006/relationships/image" Target="media/image20.gif"/><Relationship Id="rId36" Type="http://schemas.openxmlformats.org/officeDocument/2006/relationships/image" Target="media/image28.wmf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5.wmf"/><Relationship Id="rId27" Type="http://schemas.openxmlformats.org/officeDocument/2006/relationships/image" Target="media/image19.wmf"/><Relationship Id="rId30" Type="http://schemas.openxmlformats.org/officeDocument/2006/relationships/image" Target="media/image22.jpeg"/><Relationship Id="rId35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479</TotalTime>
  <Pages>4</Pages>
  <Words>1106</Words>
  <Characters>6306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BILGISAYAR</dc:creator>
  <cp:keywords>www.sorubak.com</cp:keywords>
  <dc:description>www.sorubak.com</dc:description>
  <cp:lastModifiedBy>eda</cp:lastModifiedBy>
  <cp:revision>48</cp:revision>
  <dcterms:created xsi:type="dcterms:W3CDTF">2012-05-17T06:14:00Z</dcterms:created>
  <dcterms:modified xsi:type="dcterms:W3CDTF">2013-05-27T19:58:00Z</dcterms:modified>
  <cp:category>www.sorubak.com</cp:category>
</cp:coreProperties>
</file>