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FB8" w:rsidRDefault="00E26FB8" w:rsidP="00AA2BBA">
      <w:pPr>
        <w:pStyle w:val="Heading2"/>
        <w:jc w:val="center"/>
      </w:pPr>
      <w:r>
        <w:t>ÖĞRETMEN VELİ TUĞA PRIMARY SCHOOL SECOND TERM SECOND ENGLISH EXAM GRADE 8</w:t>
      </w:r>
    </w:p>
    <w:p w:rsidR="00E26FB8" w:rsidRDefault="00E26FB8" w:rsidP="00B63DE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NAME/SURNAME: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hyperlink r:id="rId4" w:history="1">
        <w:r>
          <w:rPr>
            <w:rStyle w:val="Hyperlink"/>
            <w:sz w:val="20"/>
            <w:szCs w:val="20"/>
            <w:lang w:val="en-US"/>
          </w:rPr>
          <w:t>www.sorubak.com</w:t>
        </w:r>
      </w:hyperlink>
      <w:r>
        <w:rPr>
          <w:sz w:val="20"/>
          <w:szCs w:val="20"/>
          <w:lang w:val="en-US"/>
        </w:rPr>
        <w:t xml:space="preserve"> 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>CLASS/ NO:</w:t>
      </w:r>
    </w:p>
    <w:p w:rsidR="00E26FB8" w:rsidRDefault="00E26FB8">
      <w:r>
        <w:t>A-) READ THE TEXT AND WRITE TRUE ( T) OR FALSE ( F ) FOR EACH BLANK. ( 4 x 3 = 12 )</w:t>
      </w:r>
    </w:p>
    <w:p w:rsidR="00E26FB8" w:rsidRDefault="00E26FB8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387.75pt;height:231.9pt;z-index:251658240;mso-position-horizontal:center">
            <v:textbox>
              <w:txbxContent>
                <w:p w:rsidR="00E26FB8" w:rsidRDefault="00E26FB8" w:rsidP="00AA2BBA">
                  <w:pPr>
                    <w:jc w:val="center"/>
                    <w:rPr>
                      <w:b/>
                      <w:bCs/>
                    </w:rPr>
                  </w:pPr>
                  <w:r w:rsidRPr="00AA2BBA">
                    <w:rPr>
                      <w:b/>
                      <w:bCs/>
                    </w:rPr>
                    <w:t>PRECAUTIONS YOU SHOULD TAKE BEFORE YOU LEAVE FOR A HOLIDAY</w:t>
                  </w:r>
                </w:p>
                <w:p w:rsidR="00E26FB8" w:rsidRDefault="00E26FB8" w:rsidP="00AA2BBA">
                  <w:r>
                    <w:rPr>
                      <w:b/>
                      <w:bCs/>
                    </w:rPr>
                    <w:t>D</w:t>
                  </w:r>
                  <w:r>
                    <w:t>o you wish to have an enjoyable and relaxing holiday without worrying about your home? Please take these precautions before going on your holiday .</w:t>
                  </w:r>
                </w:p>
                <w:p w:rsidR="00E26FB8" w:rsidRDefault="00E26FB8" w:rsidP="00AA2BBA">
                  <w:r>
                    <w:t xml:space="preserve">1-)Make sure you closed all the Windows and doors </w:t>
                  </w:r>
                </w:p>
                <w:p w:rsidR="00E26FB8" w:rsidRDefault="00E26FB8" w:rsidP="00AA2BBA">
                  <w:r>
                    <w:t>2-) Don’t forget to lock valuable things such as Money jewellery,gold,ring.</w:t>
                  </w:r>
                </w:p>
                <w:p w:rsidR="00E26FB8" w:rsidRDefault="00E26FB8" w:rsidP="00AA2BBA">
                  <w:r>
                    <w:t>3-) Turn off all the lights and electronic devices in case they waste a lot of energy.</w:t>
                  </w:r>
                </w:p>
                <w:p w:rsidR="00E26FB8" w:rsidRDefault="00E26FB8" w:rsidP="00AA2BBA">
                  <w:r>
                    <w:t xml:space="preserve">4-) Water your plants before going on holiday </w:t>
                  </w:r>
                </w:p>
                <w:p w:rsidR="00E26FB8" w:rsidRDefault="00E26FB8" w:rsidP="00AA2BBA">
                  <w:r>
                    <w:t>5-) Have a neighbour or a family member watch your house .Remember to take their phone numbers in case of emergency.</w:t>
                  </w:r>
                </w:p>
                <w:p w:rsidR="00E26FB8" w:rsidRPr="00AA2BBA" w:rsidRDefault="00E26FB8" w:rsidP="00AA2BBA">
                  <w:r>
                    <w:t>These precautions will keep your home safe from danger. Have a nice holiday.</w:t>
                  </w:r>
                </w:p>
              </w:txbxContent>
            </v:textbox>
          </v:shape>
        </w:pict>
      </w:r>
    </w:p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Pr="005C2E40" w:rsidRDefault="00E26FB8" w:rsidP="005C2E40"/>
    <w:p w:rsidR="00E26FB8" w:rsidRDefault="00E26FB8" w:rsidP="005C2E40"/>
    <w:p w:rsidR="00E26FB8" w:rsidRDefault="00E26FB8" w:rsidP="005C2E40">
      <w:r>
        <w:t xml:space="preserve">1-) It is unnecessary to take precautions before going on holiday (    ) </w:t>
      </w:r>
    </w:p>
    <w:p w:rsidR="00E26FB8" w:rsidRDefault="00E26FB8" w:rsidP="005C2E40">
      <w:r>
        <w:t xml:space="preserve">2-) You shouldn’t forget to lock valuable things. (    ) </w:t>
      </w:r>
    </w:p>
    <w:p w:rsidR="00E26FB8" w:rsidRDefault="00E26FB8" w:rsidP="005C2E40">
      <w:r>
        <w:t xml:space="preserve">3-) Turn on all the lights and electronic devices before going on holiday (      ) </w:t>
      </w:r>
    </w:p>
    <w:p w:rsidR="00E26FB8" w:rsidRDefault="00E26FB8" w:rsidP="005C2E40">
      <w:r>
        <w:t xml:space="preserve">4-) You should have phone numbers of neighbours or family members in case of emergency . (     ) </w:t>
      </w:r>
    </w:p>
    <w:p w:rsidR="00E26FB8" w:rsidRPr="00C92FAF" w:rsidRDefault="00E26FB8" w:rsidP="0065775B">
      <w:pPr>
        <w:rPr>
          <w:b/>
          <w:bCs/>
        </w:rPr>
      </w:pPr>
      <w:r w:rsidRPr="00C92FAF">
        <w:rPr>
          <w:b/>
          <w:bCs/>
        </w:rPr>
        <w:t>B-) GIVE ADVICES USE SHOULD AND COMPLETE THE SENTENCES. ( 4 X 4 = 16 )</w:t>
      </w:r>
    </w:p>
    <w:p w:rsidR="00E26FB8" w:rsidRDefault="00E26FB8" w:rsidP="0065775B">
      <w:r>
        <w:t>1-) You……………………………………………………………………………………..in order to improve your reading skill.</w:t>
      </w:r>
    </w:p>
    <w:p w:rsidR="00E26FB8" w:rsidRDefault="00E26FB8" w:rsidP="0065775B">
      <w:r>
        <w:t>2-)You………………………………………………………………………………………in order to improve your writing skill.</w:t>
      </w:r>
    </w:p>
    <w:p w:rsidR="00E26FB8" w:rsidRDefault="00E26FB8" w:rsidP="0065775B">
      <w:r>
        <w:t>3-) You …………………………………………………………………………………….in order to improve your listening skill.</w:t>
      </w:r>
    </w:p>
    <w:p w:rsidR="00E26FB8" w:rsidRDefault="00E26FB8" w:rsidP="0065775B">
      <w:r>
        <w:t>4-) You……………………………………………………………………………………..in order to improve your speaking skill</w:t>
      </w:r>
    </w:p>
    <w:p w:rsidR="00E26FB8" w:rsidRPr="00CF18DC" w:rsidRDefault="00E26FB8" w:rsidP="00C92FAF">
      <w:pPr>
        <w:rPr>
          <w:b/>
          <w:bCs/>
        </w:rPr>
      </w:pPr>
      <w:r w:rsidRPr="00CF18DC">
        <w:rPr>
          <w:b/>
          <w:bCs/>
        </w:rPr>
        <w:t>C-)</w:t>
      </w:r>
      <w:r>
        <w:rPr>
          <w:b/>
          <w:bCs/>
        </w:rPr>
        <w:t xml:space="preserve"> CHOOSE THE BEST ALTERNATIVE ( 5 X 4 = 20</w:t>
      </w:r>
      <w:r w:rsidRPr="00CF18DC">
        <w:rPr>
          <w:b/>
          <w:bCs/>
        </w:rPr>
        <w:t xml:space="preserve"> ) </w:t>
      </w:r>
    </w:p>
    <w:p w:rsidR="00E26FB8" w:rsidRDefault="00E26FB8" w:rsidP="00C92FAF">
      <w:r>
        <w:t>1-) SALLY: I’m bad at Turkish. How can I improve it ?    AHMET…………………………………………..(SBS 2011)</w:t>
      </w:r>
    </w:p>
    <w:p w:rsidR="00E26FB8" w:rsidRDefault="00E26FB8" w:rsidP="00C92FAF">
      <w:r>
        <w:t>A-) I hope I will learn a new foreign language</w:t>
      </w:r>
      <w:r>
        <w:tab/>
        <w:t>B-) I think you should read story books .</w:t>
      </w:r>
    </w:p>
    <w:p w:rsidR="00E26FB8" w:rsidRDefault="00E26FB8" w:rsidP="00C92FAF">
      <w:r>
        <w:t>C-) I’m sure you make some mistakes.</w:t>
      </w:r>
      <w:r>
        <w:tab/>
      </w:r>
      <w:r>
        <w:tab/>
        <w:t>D-) I’m afraid I don’t agree with you .</w:t>
      </w:r>
    </w:p>
    <w:p w:rsidR="00E26FB8" w:rsidRDefault="00E26FB8" w:rsidP="00C92FAF"/>
    <w:p w:rsidR="00E26FB8" w:rsidRDefault="00E26FB8" w:rsidP="00C92FAF">
      <w:r>
        <w:t>2-)Don’t use plastic bags ……………………….you can keep the environment clean .( SBS 2010 )</w:t>
      </w:r>
    </w:p>
    <w:p w:rsidR="00E26FB8" w:rsidRDefault="00E26FB8" w:rsidP="00C92FAF">
      <w:r>
        <w:t>A-) but</w:t>
      </w:r>
      <w:r>
        <w:tab/>
      </w:r>
      <w:r>
        <w:tab/>
      </w:r>
      <w:r>
        <w:tab/>
        <w:t>B-) in case</w:t>
      </w:r>
      <w:r>
        <w:tab/>
      </w:r>
      <w:r>
        <w:tab/>
        <w:t>C-) so that</w:t>
      </w:r>
      <w:r>
        <w:tab/>
      </w:r>
      <w:r>
        <w:tab/>
        <w:t>D-) and</w:t>
      </w:r>
    </w:p>
    <w:p w:rsidR="00E26FB8" w:rsidRDefault="00E26FB8" w:rsidP="00C92FAF">
      <w:r>
        <w:t xml:space="preserve">3-) You must be ……………………..when you have a meeting (sbs 2009) </w:t>
      </w:r>
    </w:p>
    <w:p w:rsidR="00E26FB8" w:rsidRDefault="00E26FB8" w:rsidP="00C92FAF">
      <w:r>
        <w:t>A-) friendly</w:t>
      </w:r>
      <w:r>
        <w:tab/>
      </w:r>
      <w:r>
        <w:tab/>
        <w:t>B-) tactful</w:t>
      </w:r>
      <w:r>
        <w:tab/>
      </w:r>
      <w:r>
        <w:tab/>
        <w:t>C-) noisy</w:t>
      </w:r>
      <w:r>
        <w:tab/>
      </w:r>
      <w:r>
        <w:tab/>
        <w:t>D-) punctual.</w:t>
      </w:r>
    </w:p>
    <w:p w:rsidR="00E26FB8" w:rsidRDefault="00E26FB8" w:rsidP="000150DF">
      <w:pPr>
        <w:tabs>
          <w:tab w:val="left" w:pos="6165"/>
        </w:tabs>
      </w:pPr>
      <w:r>
        <w:t xml:space="preserve">4-) You can </w:t>
      </w:r>
      <w:r w:rsidRPr="000150DF">
        <w:rPr>
          <w:rFonts w:ascii="Algerian" w:hAnsi="Algerian" w:cs="Algerian"/>
          <w:u w:val="single"/>
        </w:rPr>
        <w:t>generate</w:t>
      </w:r>
      <w:r w:rsidRPr="000150DF">
        <w:rPr>
          <w:rFonts w:ascii="Algerian" w:hAnsi="Algerian" w:cs="Algerian"/>
        </w:rPr>
        <w:t xml:space="preserve"> </w:t>
      </w:r>
      <w:r>
        <w:t>energy by using a solar heating system.</w:t>
      </w:r>
      <w:r>
        <w:tab/>
      </w:r>
    </w:p>
    <w:p w:rsidR="00E26FB8" w:rsidRDefault="00E26FB8" w:rsidP="000150DF">
      <w:pPr>
        <w:tabs>
          <w:tab w:val="left" w:pos="6165"/>
        </w:tabs>
      </w:pPr>
      <w:r>
        <w:t>A-) provide                       B-) protect                       C-) reuse</w:t>
      </w:r>
      <w:r>
        <w:tab/>
        <w:t>D-) produce</w:t>
      </w:r>
    </w:p>
    <w:p w:rsidR="00E26FB8" w:rsidRDefault="00E26FB8" w:rsidP="000150DF">
      <w:r>
        <w:t>D-) WRITE SUITABLE PREFIXES FOR THESE WORDS ( 10 x 2 = 20 )</w:t>
      </w:r>
    </w:p>
    <w:p w:rsidR="00E26FB8" w:rsidRDefault="00E26FB8" w:rsidP="000150DF">
      <w:pPr>
        <w:tabs>
          <w:tab w:val="left" w:pos="6165"/>
        </w:tabs>
      </w:pPr>
      <w:r>
        <w:t>………..formal     ………………reliable          ................appear       …………complete</w:t>
      </w:r>
      <w:r>
        <w:tab/>
        <w:t>………….lucky</w:t>
      </w:r>
    </w:p>
    <w:p w:rsidR="00E26FB8" w:rsidRDefault="00E26FB8" w:rsidP="000150DF">
      <w:pPr>
        <w:tabs>
          <w:tab w:val="left" w:pos="6165"/>
        </w:tabs>
      </w:pPr>
      <w:r>
        <w:t>……….tidy          …………..logical               ………….relevant           ………….honest</w:t>
      </w:r>
      <w:r>
        <w:tab/>
        <w:t>………..patient.</w:t>
      </w:r>
    </w:p>
    <w:p w:rsidR="00E26FB8" w:rsidRDefault="00E26FB8" w:rsidP="001F2A27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-32.6pt;margin-top:28.65pt;width:476.1pt;height:54pt;z-index:-251657216" wrapcoords="-34 -300 -34 21300 19219 21300 19389 21300 21634 19200 21634 -300 -34 -300">
            <v:textbox>
              <w:txbxContent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PUNCTUAL – MISS SMALL DETAILS – NERVOUS – LAZY – IRRESPONSIBLE – KIND -</w:t>
                  </w: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SINCERE – SENSITIVE – HARD WORKING – HELPFUL – FLEXIBLE - PESSIMISTIC</w:t>
                  </w: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Dishonest</w:t>
                  </w:r>
                </w:p>
                <w:p w:rsidR="00E26FB8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  <w:p w:rsidR="00E26FB8" w:rsidRPr="004C73D3" w:rsidRDefault="00E26FB8" w:rsidP="001F2A27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</w:p>
              </w:txbxContent>
            </v:textbox>
            <w10:wrap type="tight"/>
          </v:shape>
        </w:pict>
      </w:r>
      <w:r>
        <w:rPr>
          <w:sz w:val="24"/>
          <w:szCs w:val="24"/>
        </w:rPr>
        <w:t>E-) CATEGORIZE THESE WORDS AS STRENGTH OR WEAKNESS ( 12 x 1 = 12 )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>STRENGTS ………………………………………………………………………………………………………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>WEAKNESSES…………………………………………………………………………………………………..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 xml:space="preserve">F-) MATCH THE WORDS WITH THEIR TURKISH MEANINGS ( 5 X 2 = 10 ) 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 xml:space="preserve">……………..1-) MEMORIZE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A-) ÖNLEMEK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>……………..2-) GUESS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B-) SEL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>…………….3-) FLOOD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C-) TAHMİN ETMEK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 xml:space="preserve">…………….4-) DISASTER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D-) EZBERLEMEK</w:t>
      </w:r>
    </w:p>
    <w:p w:rsidR="00E26FB8" w:rsidRDefault="00E26FB8" w:rsidP="00400546">
      <w:pPr>
        <w:rPr>
          <w:sz w:val="24"/>
          <w:szCs w:val="24"/>
        </w:rPr>
      </w:pPr>
      <w:r>
        <w:rPr>
          <w:sz w:val="24"/>
          <w:szCs w:val="24"/>
        </w:rPr>
        <w:t xml:space="preserve">…………….5-) PREVENT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E-) AFET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 xml:space="preserve">G-) COMPLETE THE SENTENCES USE </w:t>
      </w:r>
      <w:r w:rsidRPr="008C6EE2">
        <w:rPr>
          <w:sz w:val="24"/>
          <w:szCs w:val="24"/>
          <w:u w:val="single"/>
        </w:rPr>
        <w:t>IN CASE / IN CASE OF / SO THAT</w:t>
      </w:r>
      <w:r>
        <w:rPr>
          <w:sz w:val="24"/>
          <w:szCs w:val="24"/>
        </w:rPr>
        <w:t xml:space="preserve"> ( 5 X 2= 10 )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>1-) Helen always sets the alarm clock ……………………..she isn’t late for the work .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 xml:space="preserve">2-) Try to use recycled products ……………………………we can  save the world. 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>3-)  I will give my phone number ……………………………emergency.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>4-) Take a notebook and a pencil with you ……………………you need to take notes.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  <w:r>
        <w:rPr>
          <w:sz w:val="24"/>
          <w:szCs w:val="24"/>
        </w:rPr>
        <w:t>5-) I worked at the weekend last year …………………………I could save Money to go to holiday.</w:t>
      </w:r>
    </w:p>
    <w:p w:rsidR="00E26FB8" w:rsidRDefault="00E26FB8" w:rsidP="00400546">
      <w:pPr>
        <w:tabs>
          <w:tab w:val="left" w:pos="6240"/>
        </w:tabs>
        <w:rPr>
          <w:sz w:val="24"/>
          <w:szCs w:val="24"/>
        </w:rPr>
      </w:pPr>
    </w:p>
    <w:p w:rsidR="00E26FB8" w:rsidRDefault="00E26FB8" w:rsidP="00400546">
      <w:pPr>
        <w:rPr>
          <w:sz w:val="24"/>
          <w:szCs w:val="24"/>
        </w:rPr>
      </w:pPr>
    </w:p>
    <w:p w:rsidR="00E26FB8" w:rsidRPr="00400546" w:rsidRDefault="00E26FB8" w:rsidP="00400546">
      <w:pPr>
        <w:rPr>
          <w:sz w:val="24"/>
          <w:szCs w:val="24"/>
        </w:rPr>
      </w:pPr>
    </w:p>
    <w:p w:rsidR="00E26FB8" w:rsidRDefault="00E26FB8" w:rsidP="00C92FAF"/>
    <w:p w:rsidR="00E26FB8" w:rsidRPr="00C92FAF" w:rsidRDefault="00E26FB8" w:rsidP="00C92FAF">
      <w:r>
        <w:t xml:space="preserve"> </w:t>
      </w:r>
    </w:p>
    <w:sectPr w:rsidR="00E26FB8" w:rsidRPr="00C92FAF" w:rsidSect="00C979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BBA"/>
    <w:rsid w:val="000150DF"/>
    <w:rsid w:val="001F2A27"/>
    <w:rsid w:val="003E301D"/>
    <w:rsid w:val="00400546"/>
    <w:rsid w:val="004C73D3"/>
    <w:rsid w:val="005C2E40"/>
    <w:rsid w:val="0065775B"/>
    <w:rsid w:val="007248FE"/>
    <w:rsid w:val="007B6AB5"/>
    <w:rsid w:val="00890323"/>
    <w:rsid w:val="008C6EE2"/>
    <w:rsid w:val="00960E82"/>
    <w:rsid w:val="009C644F"/>
    <w:rsid w:val="00AA2BBA"/>
    <w:rsid w:val="00B63DE1"/>
    <w:rsid w:val="00BE653F"/>
    <w:rsid w:val="00C92FAF"/>
    <w:rsid w:val="00C9790E"/>
    <w:rsid w:val="00CF18DC"/>
    <w:rsid w:val="00E26FB8"/>
    <w:rsid w:val="00EC4317"/>
    <w:rsid w:val="00F6766B"/>
    <w:rsid w:val="00FC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BBA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2BB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A2BBA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AA2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B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63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1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3</Pages>
  <Words>412</Words>
  <Characters>2349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2012-04-24T14:20:00Z</dcterms:created>
  <dcterms:modified xsi:type="dcterms:W3CDTF">2013-04-13T08:38:00Z</dcterms:modified>
  <cp:category>www.sorubak.com</cp:category>
</cp:coreProperties>
</file>