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975" w:rsidRPr="009507B4" w:rsidRDefault="00404975" w:rsidP="00306157">
      <w:pPr>
        <w:pStyle w:val="Title"/>
        <w:jc w:val="both"/>
        <w:rPr>
          <w:rFonts w:ascii="Comic Sans MS" w:hAnsi="Comic Sans MS" w:cs="Comic Sans MS"/>
          <w:sz w:val="18"/>
          <w:szCs w:val="18"/>
        </w:rPr>
      </w:pPr>
      <w:r w:rsidRPr="009507B4">
        <w:rPr>
          <w:rFonts w:ascii="Comic Sans MS" w:hAnsi="Comic Sans MS" w:cs="Comic Sans MS"/>
          <w:sz w:val="18"/>
          <w:szCs w:val="18"/>
        </w:rPr>
        <w:t xml:space="preserve">ADI-SOYADI:                           </w:t>
      </w:r>
      <w:r w:rsidRPr="009507B4">
        <w:rPr>
          <w:rFonts w:ascii="Comic Sans MS" w:hAnsi="Comic Sans MS" w:cs="Comic Sans MS"/>
          <w:color w:val="FFFFFF"/>
          <w:sz w:val="18"/>
          <w:szCs w:val="18"/>
        </w:rPr>
        <w:t xml:space="preserve">CEVAP ANAHTARI                                      </w:t>
      </w:r>
      <w:r w:rsidRPr="009507B4">
        <w:rPr>
          <w:rFonts w:ascii="Comic Sans MS" w:hAnsi="Comic Sans MS" w:cs="Comic Sans MS"/>
          <w:sz w:val="18"/>
          <w:szCs w:val="18"/>
        </w:rPr>
        <w:t>ALDIĞI NOT:</w:t>
      </w:r>
    </w:p>
    <w:p w:rsidR="00404975" w:rsidRPr="009507B4" w:rsidRDefault="00404975" w:rsidP="00306157">
      <w:pPr>
        <w:pStyle w:val="Title"/>
        <w:tabs>
          <w:tab w:val="left" w:pos="9675"/>
        </w:tabs>
        <w:jc w:val="both"/>
        <w:rPr>
          <w:rFonts w:ascii="Comic Sans MS" w:hAnsi="Comic Sans MS" w:cs="Comic Sans MS"/>
          <w:sz w:val="18"/>
          <w:szCs w:val="18"/>
        </w:rPr>
      </w:pPr>
      <w:r w:rsidRPr="009507B4">
        <w:rPr>
          <w:rFonts w:ascii="Comic Sans MS" w:hAnsi="Comic Sans MS" w:cs="Comic Sans MS"/>
          <w:sz w:val="18"/>
          <w:szCs w:val="18"/>
        </w:rPr>
        <w:t xml:space="preserve">NO-SINIF:                                                                                                                                  </w:t>
      </w:r>
    </w:p>
    <w:p w:rsidR="00404975" w:rsidRPr="009507B4" w:rsidRDefault="00404975" w:rsidP="00306157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tabs>
          <w:tab w:val="left" w:pos="9675"/>
        </w:tabs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ZÜBEYDE HANIM</w:t>
      </w:r>
      <w:r w:rsidRPr="009507B4">
        <w:rPr>
          <w:rFonts w:ascii="Comic Sans MS" w:hAnsi="Comic Sans MS" w:cs="Comic Sans MS"/>
          <w:sz w:val="18"/>
          <w:szCs w:val="18"/>
        </w:rPr>
        <w:t xml:space="preserve">  İLK</w:t>
      </w:r>
      <w:r>
        <w:rPr>
          <w:rFonts w:ascii="Comic Sans MS" w:hAnsi="Comic Sans MS" w:cs="Comic Sans MS"/>
          <w:sz w:val="18"/>
          <w:szCs w:val="18"/>
        </w:rPr>
        <w:t xml:space="preserve">ÖĞRETİM OKULU 2012-2013 </w:t>
      </w:r>
      <w:r w:rsidRPr="009507B4">
        <w:rPr>
          <w:rFonts w:ascii="Comic Sans MS" w:hAnsi="Comic Sans MS" w:cs="Comic Sans MS"/>
          <w:sz w:val="18"/>
          <w:szCs w:val="18"/>
        </w:rPr>
        <w:t xml:space="preserve"> EĞİTİM ÖĞRETİM YILI</w:t>
      </w:r>
    </w:p>
    <w:p w:rsidR="00404975" w:rsidRDefault="00404975" w:rsidP="00306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jc w:val="center"/>
        <w:rPr>
          <w:rFonts w:cs="Times New Roman"/>
          <w:b/>
          <w:bCs/>
        </w:rPr>
      </w:pPr>
      <w:r w:rsidRPr="009507B4">
        <w:rPr>
          <w:b/>
          <w:bCs/>
        </w:rPr>
        <w:t xml:space="preserve">T.C. İNKILÂP TARİHİ VE ATATÜRKÇÜLÜK DERSİ 8. SINIFLAR </w:t>
      </w:r>
      <w:r>
        <w:rPr>
          <w:b/>
          <w:bCs/>
        </w:rPr>
        <w:t>II. DÖNEM I</w:t>
      </w:r>
      <w:r w:rsidRPr="009507B4">
        <w:rPr>
          <w:b/>
          <w:bCs/>
        </w:rPr>
        <w:t>. SINAVI</w:t>
      </w:r>
    </w:p>
    <w:p w:rsidR="00404975" w:rsidRDefault="00404975" w:rsidP="00306157">
      <w:pPr>
        <w:rPr>
          <w:rFonts w:cs="Times New Roman"/>
          <w:b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3" o:spid="_x0000_s1026" type="#_x0000_t75" alt="car020" style="position:absolute;margin-left:-9pt;margin-top:9.85pt;width:70.5pt;height:57.75pt;z-index:251608576;visibility:visible">
            <v:imagedata r:id="rId5" o:title=""/>
            <w10:wrap type="square" side="left"/>
          </v:shape>
        </w:pict>
      </w:r>
    </w:p>
    <w:p w:rsidR="00404975" w:rsidRPr="00640FBB" w:rsidRDefault="00404975" w:rsidP="00306157">
      <w:pPr>
        <w:rPr>
          <w:b/>
          <w:bCs/>
        </w:rPr>
      </w:pPr>
      <w:r w:rsidRPr="00640FBB">
        <w:rPr>
          <w:b/>
          <w:bCs/>
        </w:rPr>
        <w:t>Bu sı</w:t>
      </w:r>
      <w:r>
        <w:rPr>
          <w:b/>
          <w:bCs/>
        </w:rPr>
        <w:t>nav; çoktan seçmeli, boşluk doldurma, bulmaca</w:t>
      </w:r>
      <w:r w:rsidRPr="00640FBB">
        <w:rPr>
          <w:b/>
          <w:bCs/>
        </w:rPr>
        <w:t xml:space="preserve"> gibi soru gruplarından oluşturulmuştur. Soruların puan değerleri yanlarında yer almaktadır.</w:t>
      </w:r>
      <w:r w:rsidRPr="00B8550B">
        <w:rPr>
          <w:b/>
          <w:bCs/>
          <w:u w:val="single"/>
        </w:rPr>
        <w:t xml:space="preserve"> </w:t>
      </w:r>
      <w:r w:rsidRPr="00BC6CE0">
        <w:rPr>
          <w:b/>
          <w:bCs/>
          <w:u w:val="single"/>
        </w:rPr>
        <w:t>Lütfen!</w:t>
      </w:r>
      <w:r w:rsidRPr="00640FBB">
        <w:rPr>
          <w:b/>
          <w:bCs/>
        </w:rPr>
        <w:t xml:space="preserve"> Soruları dikkatli okuyun. Başarılar dilerim.</w:t>
      </w:r>
    </w:p>
    <w:p w:rsidR="00404975" w:rsidRDefault="00404975" w:rsidP="00D26007">
      <w:pPr>
        <w:pStyle w:val="NoSpacing1"/>
        <w:jc w:val="both"/>
        <w:rPr>
          <w:rFonts w:cs="Times New Roman"/>
          <w:b/>
          <w:bCs/>
        </w:rPr>
      </w:pPr>
      <w:hyperlink r:id="rId6" w:history="1">
        <w:r>
          <w:rPr>
            <w:rStyle w:val="Hyperlink"/>
            <w:rFonts w:ascii="Times New Roman" w:hAnsi="Times New Roman" w:cs="Times New Roman"/>
          </w:rPr>
          <w:t>www.sorubak.com</w:t>
        </w:r>
      </w:hyperlink>
      <w:r>
        <w:t xml:space="preserve"> </w:t>
      </w:r>
    </w:p>
    <w:p w:rsidR="00404975" w:rsidRDefault="00404975" w:rsidP="00306157">
      <w:pPr>
        <w:pStyle w:val="BodyText"/>
        <w:rPr>
          <w:rFonts w:cs="Times New Roman"/>
        </w:rPr>
      </w:pPr>
    </w:p>
    <w:p w:rsidR="00404975" w:rsidRPr="00F976C0" w:rsidRDefault="00404975" w:rsidP="00306157">
      <w:pPr>
        <w:pStyle w:val="BodyText"/>
        <w:jc w:val="center"/>
        <w:rPr>
          <w:rFonts w:cs="Times New Roman"/>
          <w:i/>
          <w:iCs/>
        </w:rPr>
      </w:pPr>
      <w:r>
        <w:rPr>
          <w:noProof/>
        </w:rPr>
        <w:pict>
          <v:oval id="_x0000_s1027" style="position:absolute;left:0;text-align:left;margin-left:-319.5pt;margin-top:27.05pt;width:23.25pt;height:26.25pt;z-index:251607552"/>
        </w:pict>
      </w:r>
      <w:r w:rsidRPr="00B8550B">
        <w:rPr>
          <w:i/>
          <w:iCs/>
        </w:rPr>
        <w:t>A-) Aşağıdaki cümlelerde boş bırakılan yerlere, aşağıda karışık halde verilmiş kelimeleri kullanarak, doğru cümleler olacak şekilde doldurunuz.(20 PUAN)</w:t>
      </w:r>
    </w:p>
    <w:p w:rsidR="00404975" w:rsidRPr="009507B4" w:rsidRDefault="00404975" w:rsidP="00306157">
      <w:pPr>
        <w:rPr>
          <w:rFonts w:cs="Times New Roman"/>
          <w:b/>
          <w:bCs/>
        </w:rPr>
      </w:pPr>
    </w:p>
    <w:p w:rsidR="00404975" w:rsidRPr="00306157" w:rsidRDefault="00404975" w:rsidP="00306157">
      <w:pPr>
        <w:numPr>
          <w:ilvl w:val="0"/>
          <w:numId w:val="1"/>
        </w:numPr>
        <w:tabs>
          <w:tab w:val="num" w:pos="720"/>
        </w:tabs>
        <w:rPr>
          <w:rFonts w:cs="Times New Roman"/>
        </w:rPr>
      </w:pPr>
      <w:r w:rsidRPr="009F745B">
        <w:t>Türk devletinin bütün dünya tarafından bağımsızlığını tescilleyen ………………………………………………………… anlaşmasıdır.</w:t>
      </w:r>
    </w:p>
    <w:p w:rsidR="00404975" w:rsidRPr="009F745B" w:rsidRDefault="00404975" w:rsidP="00306157">
      <w:pPr>
        <w:numPr>
          <w:ilvl w:val="0"/>
          <w:numId w:val="1"/>
        </w:numPr>
        <w:tabs>
          <w:tab w:val="num" w:pos="720"/>
        </w:tabs>
      </w:pPr>
      <w:r w:rsidRPr="009F745B">
        <w:t>Evlenme, boşanma, miras gibi konuları düzenlemek amacıyla 17 Şubat 1926’da ………………………………………………….. kabul edildi.</w:t>
      </w:r>
    </w:p>
    <w:p w:rsidR="00404975" w:rsidRPr="00306157" w:rsidRDefault="00404975" w:rsidP="00306157">
      <w:pPr>
        <w:pStyle w:val="ListParagraph"/>
        <w:numPr>
          <w:ilvl w:val="0"/>
          <w:numId w:val="1"/>
        </w:numPr>
        <w:spacing w:line="276" w:lineRule="auto"/>
        <w:jc w:val="both"/>
      </w:pPr>
      <w:r w:rsidRPr="00306157">
        <w:t>İnkılaplara ve demokrasiye karşı olanlar çıkardıkları ………</w:t>
      </w:r>
      <w:r>
        <w:rPr>
          <w:sz w:val="22"/>
          <w:szCs w:val="22"/>
        </w:rPr>
        <w:t>……………………………………………</w:t>
      </w:r>
      <w:r w:rsidRPr="00306157">
        <w:t>…. ile Terakkiperver Cumhuriyet Fırkası’nın kapatılmasına neden olmuşlardır.</w:t>
      </w:r>
    </w:p>
    <w:p w:rsidR="00404975" w:rsidRPr="00306157" w:rsidRDefault="00404975" w:rsidP="00306157">
      <w:pPr>
        <w:pStyle w:val="ListParagraph"/>
        <w:numPr>
          <w:ilvl w:val="0"/>
          <w:numId w:val="1"/>
        </w:numPr>
        <w:ind w:right="-175"/>
        <w:jc w:val="both"/>
      </w:pPr>
      <w:r w:rsidRPr="00306157">
        <w:rPr>
          <w:color w:val="000000"/>
        </w:rPr>
        <w:t xml:space="preserve">Atatürk’ün eseri olan </w:t>
      </w:r>
      <w:r w:rsidRPr="00306157">
        <w:t>…</w:t>
      </w:r>
      <w:r>
        <w:t>……..</w:t>
      </w:r>
      <w:r w:rsidRPr="00306157">
        <w:t>…</w:t>
      </w:r>
      <w:r>
        <w:t>…………………………………….</w:t>
      </w:r>
      <w:r w:rsidRPr="00306157">
        <w:t>……… Türkiye Cumhuriyetinin korunması noktasında iç ve dış tehditlere karşı Türk gençliğine yol gösterici niteliktedir.</w:t>
      </w:r>
    </w:p>
    <w:p w:rsidR="00404975" w:rsidRPr="00D50AD3" w:rsidRDefault="00404975" w:rsidP="00306157">
      <w:pPr>
        <w:numPr>
          <w:ilvl w:val="0"/>
          <w:numId w:val="1"/>
        </w:numPr>
        <w:tabs>
          <w:tab w:val="num" w:pos="720"/>
        </w:tabs>
        <w:rPr>
          <w:rFonts w:cs="Times New Roman"/>
          <w:sz w:val="20"/>
          <w:szCs w:val="20"/>
        </w:rPr>
      </w:pPr>
      <w:r w:rsidRPr="00D50AD3">
        <w:t>Şeyh Sait isyanını bastırmak için…………………………………………………………………………………Kanunu çıkarılmıştır.</w:t>
      </w:r>
    </w:p>
    <w:p w:rsidR="00404975" w:rsidRPr="009F745B" w:rsidRDefault="00404975" w:rsidP="00306157">
      <w:pPr>
        <w:numPr>
          <w:ilvl w:val="0"/>
          <w:numId w:val="1"/>
        </w:numPr>
        <w:tabs>
          <w:tab w:val="num" w:pos="720"/>
        </w:tabs>
        <w:rPr>
          <w:rFonts w:cs="Times New Roman"/>
        </w:rPr>
      </w:pPr>
      <w:r w:rsidRPr="009F745B">
        <w:t>…………………………………………………………………….. kanunu ile eğitim öğretimde birlik sağlanmıştır.</w:t>
      </w:r>
    </w:p>
    <w:p w:rsidR="00404975" w:rsidRPr="009F745B" w:rsidRDefault="00404975" w:rsidP="00306157">
      <w:pPr>
        <w:numPr>
          <w:ilvl w:val="0"/>
          <w:numId w:val="1"/>
        </w:numPr>
        <w:tabs>
          <w:tab w:val="num" w:pos="720"/>
        </w:tabs>
      </w:pPr>
      <w:r>
        <w:t>Şer’iye Vekaleti</w:t>
      </w:r>
      <w:r w:rsidRPr="009F745B">
        <w:t xml:space="preserve"> kaldırılarak yerine …………………………………………………………… başkanlığı oluşturulmuştur.</w:t>
      </w:r>
    </w:p>
    <w:p w:rsidR="00404975" w:rsidRPr="00B12535" w:rsidRDefault="00404975" w:rsidP="0030615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b/>
          <w:bCs/>
        </w:rPr>
      </w:pPr>
      <w:r w:rsidRPr="00B12535">
        <w:t>Ülkemizde ocak ayının ilk haftası ……………………………………………………… haftası olarak kutlanmaktadır</w:t>
      </w:r>
      <w:r w:rsidRPr="00B12535">
        <w:rPr>
          <w:b/>
          <w:bCs/>
        </w:rPr>
        <w:t>.</w:t>
      </w:r>
    </w:p>
    <w:p w:rsidR="00404975" w:rsidRPr="00306157" w:rsidRDefault="00404975" w:rsidP="00306157">
      <w:pPr>
        <w:numPr>
          <w:ilvl w:val="0"/>
          <w:numId w:val="1"/>
        </w:numPr>
        <w:tabs>
          <w:tab w:val="num" w:pos="720"/>
        </w:tabs>
        <w:rPr>
          <w:rFonts w:cs="Times New Roman"/>
        </w:rPr>
      </w:pPr>
      <w:r>
        <w:t>Yasama, yürütme ve yargı erklerinin tek bir mercii tarafından kullanılmasına………………………………………………………….denir</w:t>
      </w:r>
    </w:p>
    <w:p w:rsidR="00404975" w:rsidRPr="00A359B3" w:rsidRDefault="00404975" w:rsidP="00306157">
      <w:pPr>
        <w:numPr>
          <w:ilvl w:val="0"/>
          <w:numId w:val="1"/>
        </w:numPr>
        <w:tabs>
          <w:tab w:val="num" w:pos="720"/>
        </w:tabs>
        <w:rPr>
          <w:rFonts w:cs="Times New Roman"/>
        </w:rPr>
      </w:pPr>
      <w:r w:rsidRPr="00A359B3">
        <w:t xml:space="preserve"> İzmir İktisat Kongresinde alınan kararlara ………………………………………………………………………………….. denilmiştir.</w:t>
      </w:r>
    </w:p>
    <w:p w:rsidR="00404975" w:rsidRDefault="00404975" w:rsidP="00306157">
      <w:pPr>
        <w:rPr>
          <w:rFonts w:cs="Times New Roman"/>
          <w:b/>
          <w:bCs/>
        </w:rPr>
        <w:sectPr w:rsidR="00404975" w:rsidSect="00817F57">
          <w:pgSz w:w="11906" w:h="16838"/>
          <w:pgMar w:top="360" w:right="386" w:bottom="719" w:left="1080" w:header="708" w:footer="708" w:gutter="0"/>
          <w:cols w:space="708"/>
          <w:rtlGutter/>
          <w:docGrid w:linePitch="360"/>
        </w:sectPr>
      </w:pPr>
    </w:p>
    <w:p w:rsidR="00404975" w:rsidRDefault="00404975" w:rsidP="00817F57">
      <w:pPr>
        <w:rPr>
          <w:rFonts w:cs="Times New Roman"/>
          <w:b/>
          <w:bCs/>
          <w:i/>
          <w:iCs/>
        </w:rPr>
      </w:pPr>
    </w:p>
    <w:p w:rsidR="00404975" w:rsidRDefault="00404975" w:rsidP="00817F57">
      <w:pPr>
        <w:rPr>
          <w:rFonts w:cs="Times New Roman"/>
          <w:b/>
          <w:bCs/>
        </w:rPr>
      </w:pPr>
      <w:r w:rsidRPr="00B8550B">
        <w:rPr>
          <w:b/>
          <w:bCs/>
          <w:i/>
          <w:iCs/>
        </w:rPr>
        <w:t xml:space="preserve">B-)  </w:t>
      </w:r>
      <w:r>
        <w:rPr>
          <w:b/>
          <w:bCs/>
          <w:i/>
          <w:iCs/>
          <w:sz w:val="16"/>
          <w:szCs w:val="16"/>
        </w:rPr>
        <w:t>Bulmacayı çözelim ( 10</w:t>
      </w:r>
      <w:r w:rsidRPr="00770BE2">
        <w:rPr>
          <w:b/>
          <w:bCs/>
          <w:i/>
          <w:iCs/>
          <w:sz w:val="16"/>
          <w:szCs w:val="16"/>
        </w:rPr>
        <w:t xml:space="preserve"> PUAN )</w:t>
      </w:r>
    </w:p>
    <w:p w:rsidR="00404975" w:rsidRDefault="00404975" w:rsidP="00817F57">
      <w:pPr>
        <w:rPr>
          <w:rFonts w:cs="Times New Roman"/>
          <w:b/>
          <w:bCs/>
          <w:i/>
          <w:iCs/>
        </w:rPr>
      </w:pPr>
      <w:r>
        <w:rPr>
          <w:noProof/>
        </w:rPr>
        <w:pict>
          <v:group id="_x0000_s1028" style="position:absolute;margin-left:-12.4pt;margin-top:3.4pt;width:266.45pt;height:257.15pt;z-index:251609600" coordorigin="431,6982" coordsize="5329,5143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3107;top:6982;width:343;height:367;mso-position-horizontal-relative:margin" stroked="f">
              <v:textbox style="mso-next-textbox:#_x0000_s1029">
                <w:txbxContent>
                  <w:p w:rsidR="00404975" w:rsidRPr="004510A9" w:rsidRDefault="00404975" w:rsidP="00817F57">
                    <w:pPr>
                      <w:rPr>
                        <w:rFonts w:cs="Times New Roman"/>
                      </w:rPr>
                    </w:pPr>
                    <w:r>
                      <w:t>I</w:t>
                    </w:r>
                  </w:p>
                </w:txbxContent>
              </v:textbox>
            </v:shape>
            <v:shape id="_x0000_s1030" type="#_x0000_t202" style="position:absolute;left:4757;top:6990;width:343;height:367;mso-position-horizontal-relative:margin" stroked="f">
              <v:textbox style="mso-next-textbox:#_x0000_s1030">
                <w:txbxContent>
                  <w:p w:rsidR="00404975" w:rsidRPr="004510A9" w:rsidRDefault="00404975" w:rsidP="00817F57">
                    <w:pPr>
                      <w:rPr>
                        <w:rFonts w:cs="Times New Roman"/>
                      </w:rPr>
                    </w:pPr>
                    <w:r>
                      <w:t>K</w:t>
                    </w:r>
                  </w:p>
                </w:txbxContent>
              </v:textbox>
            </v:shape>
            <v:group id="_x0000_s1031" style="position:absolute;left:431;top:7349;width:5329;height:4776" coordorigin="431,7349" coordsize="5329,4776">
              <v:shape id="_x0000_s1032" type="#_x0000_t202" style="position:absolute;left:810;top:7349;width:343;height:367;mso-position-horizontal-relative:margin" stroked="f">
                <v:textbox style="mso-next-textbox:#_x0000_s1032">
                  <w:txbxContent>
                    <w:p w:rsidR="00404975" w:rsidRPr="004510A9" w:rsidRDefault="00404975" w:rsidP="00817F57">
                      <w:pPr>
                        <w:rPr>
                          <w:rFonts w:cs="Times New Roman"/>
                        </w:rPr>
                      </w:pPr>
                      <w:r>
                        <w:t>F</w:t>
                      </w:r>
                    </w:p>
                  </w:txbxContent>
                </v:textbox>
              </v:shape>
              <v:shape id="_x0000_s1033" type="#_x0000_t202" style="position:absolute;left:791;top:11669;width:256;height:456;mso-position-horizontal-relative:margin" stroked="f">
                <v:textbox style="mso-next-textbox:#_x0000_s1033">
                  <w:txbxContent>
                    <w:p w:rsidR="00404975" w:rsidRPr="004510A9" w:rsidRDefault="00404975" w:rsidP="00817F57">
                      <w:pPr>
                        <w:rPr>
                          <w:rFonts w:cs="Times New Roman"/>
                        </w:rPr>
                      </w:pPr>
                      <w:r>
                        <w:t>D</w:t>
                      </w:r>
                    </w:p>
                  </w:txbxContent>
                </v:textbox>
              </v:shape>
              <v:shape id="_x0000_s1034" type="#_x0000_t202" style="position:absolute;left:1871;top:9869;width:256;height:456;mso-position-horizontal-relative:margin" stroked="f">
                <v:textbox style="mso-next-textbox:#_x0000_s1034">
                  <w:txbxContent>
                    <w:p w:rsidR="00404975" w:rsidRPr="004510A9" w:rsidRDefault="00404975" w:rsidP="00817F57">
                      <w:pPr>
                        <w:rPr>
                          <w:rFonts w:cs="Times New Roman"/>
                        </w:rPr>
                      </w:pPr>
                      <w:r>
                        <w:t>C</w:t>
                      </w:r>
                    </w:p>
                  </w:txbxContent>
                </v:textbox>
              </v:shape>
              <v:shape id="_x0000_s1035" type="#_x0000_t202" style="position:absolute;left:431;top:8789;width:256;height:456;mso-position-horizontal-relative:margin" stroked="f">
                <v:textbox style="mso-next-textbox:#_x0000_s1035">
                  <w:txbxContent>
                    <w:p w:rsidR="00404975" w:rsidRPr="004510A9" w:rsidRDefault="00404975" w:rsidP="00817F57">
                      <w:pPr>
                        <w:rPr>
                          <w:rFonts w:cs="Times New Roman"/>
                        </w:rPr>
                      </w:pPr>
                      <w:r>
                        <w:t>B</w:t>
                      </w:r>
                    </w:p>
                  </w:txbxContent>
                </v:textbox>
              </v:shape>
              <v:shape id="_x0000_s1036" type="#_x0000_t202" style="position:absolute;left:2130;top:8077;width:256;height:456;mso-position-horizontal-relative:margin" stroked="f">
                <v:textbox style="mso-next-textbox:#_x0000_s1036">
                  <w:txbxContent>
                    <w:p w:rsidR="00404975" w:rsidRPr="004510A9" w:rsidRDefault="00404975" w:rsidP="00817F57">
                      <w:pPr>
                        <w:rPr>
                          <w:rFonts w:cs="Times New Roman"/>
                        </w:rPr>
                      </w:pPr>
                      <w:r>
                        <w:t>A</w:t>
                      </w:r>
                    </w:p>
                  </w:txbxContent>
                </v:textbox>
              </v:shape>
              <v:shape id="_x0000_s1037" type="#_x0000_t202" style="position:absolute;left:3491;top:7349;width:256;height:456;mso-position-horizontal-relative:margin" stroked="f">
                <v:textbox style="mso-next-textbox:#_x0000_s1037">
                  <w:txbxContent>
                    <w:p w:rsidR="00404975" w:rsidRPr="004510A9" w:rsidRDefault="00404975" w:rsidP="00817F57">
                      <w:pPr>
                        <w:rPr>
                          <w:rFonts w:cs="Times New Roman"/>
                        </w:rPr>
                      </w:pPr>
                      <w:r>
                        <w:t>E</w:t>
                      </w:r>
                    </w:p>
                  </w:txbxContent>
                </v:textbox>
              </v:shape>
              <v:shape id="_x0000_s1038" type="#_x0000_t202" style="position:absolute;left:2442;top:9157;width:343;height:367;mso-position-horizontal-relative:margin" stroked="f">
                <v:textbox style="mso-next-textbox:#_x0000_s1038">
                  <w:txbxContent>
                    <w:p w:rsidR="00404975" w:rsidRPr="004510A9" w:rsidRDefault="00404975" w:rsidP="00817F57">
                      <w:pPr>
                        <w:rPr>
                          <w:rFonts w:cs="Times New Roman"/>
                        </w:rPr>
                      </w:pPr>
                      <w:r>
                        <w:t>H</w:t>
                      </w:r>
                    </w:p>
                  </w:txbxContent>
                </v:textbox>
              </v:shape>
              <v:shape id="_x0000_s1039" type="#_x0000_t202" style="position:absolute;left:1457;top:8070;width:343;height:367;mso-position-horizontal-relative:margin" stroked="f">
                <v:textbox style="mso-next-textbox:#_x0000_s1039">
                  <w:txbxContent>
                    <w:p w:rsidR="00404975" w:rsidRPr="004510A9" w:rsidRDefault="00404975" w:rsidP="00817F57">
                      <w:pPr>
                        <w:rPr>
                          <w:rFonts w:cs="Times New Roman"/>
                        </w:rPr>
                      </w:pPr>
                      <w:r>
                        <w:t>G</w:t>
                      </w:r>
                    </w:p>
                  </w:txbxContent>
                </v:textbox>
              </v:shape>
              <v:rect id="_x0000_s1040" style="position:absolute;left:810;top:8797;width:330;height:360"/>
              <v:rect id="_x0000_s1041" style="position:absolute;left:1140;top:8797;width:330;height:360"/>
              <v:rect id="_x0000_s1042" style="position:absolute;left:1470;top:8797;width:330;height:360"/>
              <v:rect id="_x0000_s1043" style="position:absolute;left:1800;top:8797;width:330;height:360"/>
              <v:rect id="_x0000_s1044" style="position:absolute;left:2130;top:8797;width:330;height:360"/>
              <v:rect id="_x0000_s1045" style="position:absolute;left:2460;top:8797;width:330;height:360"/>
              <v:rect id="_x0000_s1046" style="position:absolute;left:2790;top:8797;width:330;height:360"/>
              <v:rect id="_x0000_s1047" style="position:absolute;left:3120;top:8797;width:330;height:360"/>
              <v:rect id="_x0000_s1048" style="position:absolute;left:3450;top:8797;width:330;height:360"/>
              <v:rect id="_x0000_s1049" style="position:absolute;left:3780;top:8797;width:330;height:360"/>
              <v:rect id="_x0000_s1050" style="position:absolute;left:4110;top:8797;width:330;height:360"/>
              <v:rect id="_x0000_s1051" style="position:absolute;left:4440;top:8797;width:330;height:360"/>
              <v:rect id="_x0000_s1052" style="position:absolute;left:4770;top:8797;width:330;height:360"/>
              <v:rect id="_x0000_s1053" style="position:absolute;left:810;top:8437;width:330;height:360"/>
              <v:rect id="_x0000_s1054" style="position:absolute;left:810;top:9157;width:330;height:360"/>
              <v:rect id="_x0000_s1055" style="position:absolute;left:810;top:9517;width:330;height:360"/>
              <v:rect id="_x0000_s1056" style="position:absolute;left:810;top:9877;width:330;height:360"/>
              <v:rect id="_x0000_s1057" style="position:absolute;left:810;top:10237;width:330;height:360"/>
              <v:rect id="_x0000_s1058" style="position:absolute;left:810;top:7717;width:330;height:360"/>
              <v:rect id="_x0000_s1059" style="position:absolute;left:810;top:8077;width:330;height:360"/>
              <v:rect id="_x0000_s1060" style="position:absolute;left:1470;top:8437;width:330;height:360"/>
              <v:rect id="_x0000_s1061" style="position:absolute;left:1470;top:10237;width:330;height:360"/>
              <v:rect id="_x0000_s1062" style="position:absolute;left:1470;top:9157;width:330;height:360"/>
              <v:rect id="_x0000_s1063" style="position:absolute;left:1470;top:9517;width:330;height:360"/>
              <v:rect id="_x0000_s1064" style="position:absolute;left:1470;top:9877;width:330;height:360"/>
              <v:rect id="_x0000_s1065" style="position:absolute;left:2130;top:9877;width:330;height:360"/>
              <v:rect id="_x0000_s1066" style="position:absolute;left:2460;top:9877;width:330;height:360"/>
              <v:rect id="_x0000_s1067" style="position:absolute;left:2790;top:9877;width:330;height:360"/>
              <v:rect id="_x0000_s1068" style="position:absolute;left:3120;top:8437;width:330;height:360"/>
              <v:rect id="_x0000_s1069" style="position:absolute;left:3120;top:8077;width:330;height:360"/>
              <v:rect id="_x0000_s1070" style="position:absolute;left:3120;top:7717;width:330;height:360"/>
              <v:rect id="_x0000_s1071" style="position:absolute;left:3120;top:7357;width:330;height:360"/>
              <v:rect id="_x0000_s1072" style="position:absolute;left:3120;top:9157;width:330;height:360"/>
              <v:rect id="_x0000_s1073" style="position:absolute;left:3120;top:9517;width:330;height:360"/>
              <v:rect id="_x0000_s1074" style="position:absolute;left:3120;top:9877;width:330;height:360"/>
              <v:rect id="_x0000_s1075" style="position:absolute;left:3120;top:10237;width:330;height:360"/>
              <v:rect id="_x0000_s1076" style="position:absolute;left:3120;top:10597;width:330;height:360"/>
              <v:rect id="_x0000_s1077" style="position:absolute;left:3450;top:9877;width:330;height:360"/>
              <v:rect id="_x0000_s1078" style="position:absolute;left:1140;top:11677;width:330;height:360"/>
              <v:rect id="_x0000_s1079" style="position:absolute;left:1470;top:11677;width:330;height:360"/>
              <v:rect id="_x0000_s1080" style="position:absolute;left:1800;top:11677;width:330;height:360"/>
              <v:rect id="_x0000_s1081" style="position:absolute;left:2130;top:11677;width:330;height:360"/>
              <v:rect id="_x0000_s1082" style="position:absolute;left:2460;top:9517;width:330;height:360"/>
              <v:rect id="_x0000_s1083" style="position:absolute;left:2460;top:10237;width:330;height:360"/>
              <v:rect id="_x0000_s1084" style="position:absolute;left:2460;top:10597;width:330;height:360"/>
              <v:rect id="_x0000_s1085" style="position:absolute;left:2460;top:10957;width:330;height:360"/>
              <v:rect id="_x0000_s1086" style="position:absolute;left:2460;top:11317;width:330;height:360"/>
              <v:rect id="_x0000_s1087" style="position:absolute;left:2460;top:11677;width:330;height:360"/>
              <v:rect id="_x0000_s1088" style="position:absolute;left:2790;top:11677;width:330;height:360"/>
              <v:rect id="_x0000_s1089" style="position:absolute;left:3120;top:11677;width:330;height:360"/>
              <v:rect id="_x0000_s1090" style="position:absolute;left:3450;top:11677;width:330;height:360"/>
              <v:rect id="_x0000_s1091" style="position:absolute;left:3780;top:11677;width:330;height:360"/>
              <v:rect id="_x0000_s1092" style="position:absolute;left:4110;top:11677;width:330;height:360"/>
              <v:rect id="_x0000_s1093" style="position:absolute;left:4440;top:11677;width:330;height:360"/>
              <v:rect id="_x0000_s1094" style="position:absolute;left:3780;top:8077;width:330;height:360"/>
              <v:rect id="_x0000_s1095" style="position:absolute;left:2460;top:8077;width:330;height:360"/>
              <v:rect id="_x0000_s1096" style="position:absolute;left:3450;top:8077;width:330;height:360"/>
              <v:rect id="_x0000_s1097" style="position:absolute;left:2790;top:8077;width:330;height:360"/>
              <v:rect id="_x0000_s1098" style="position:absolute;left:4770;top:7357;width:330;height:360"/>
              <v:rect id="_x0000_s1099" style="position:absolute;left:4770;top:7717;width:330;height:360"/>
              <v:rect id="_x0000_s1100" style="position:absolute;left:4770;top:8077;width:330;height:360"/>
              <v:rect id="_x0000_s1101" style="position:absolute;left:4770;top:8437;width:330;height:360"/>
              <v:rect id="_x0000_s1102" style="position:absolute;left:5100;top:11677;width:330;height:360"/>
              <v:rect id="_x0000_s1103" style="position:absolute;left:4770;top:11677;width:330;height:360"/>
              <v:rect id="_x0000_s1104" style="position:absolute;left:4110;top:8077;width:330;height:360"/>
              <v:rect id="_x0000_s1105" style="position:absolute;left:4440;top:8077;width:330;height:360"/>
              <v:rect id="_x0000_s1106" style="position:absolute;left:4440;top:7357;width:330;height:360"/>
              <v:rect id="_x0000_s1107" style="position:absolute;left:5100;top:7357;width:330;height:360"/>
              <v:rect id="_x0000_s1108" style="position:absolute;left:5430;top:7357;width:330;height:360"/>
              <v:rect id="_x0000_s1109" style="position:absolute;left:3780;top:7357;width:330;height:360"/>
              <v:rect id="_x0000_s1110" style="position:absolute;left:4110;top:7357;width:330;height:360"/>
              <v:rect id="_x0000_s1111" style="position:absolute;left:1470;top:10597;width:330;height:360"/>
            </v:group>
          </v:group>
        </w:pict>
      </w:r>
    </w:p>
    <w:p w:rsidR="00404975" w:rsidRDefault="00404975" w:rsidP="00817F57">
      <w:pPr>
        <w:rPr>
          <w:rFonts w:cs="Times New Roman"/>
          <w:b/>
          <w:bCs/>
          <w:i/>
          <w:iCs/>
        </w:rPr>
      </w:pPr>
    </w:p>
    <w:p w:rsidR="00404975" w:rsidRDefault="00404975" w:rsidP="00817F57">
      <w:pPr>
        <w:rPr>
          <w:rFonts w:cs="Times New Roman"/>
          <w:b/>
          <w:bCs/>
          <w:i/>
          <w:iCs/>
        </w:rPr>
      </w:pPr>
    </w:p>
    <w:p w:rsidR="00404975" w:rsidRDefault="00404975" w:rsidP="00817F57">
      <w:pPr>
        <w:rPr>
          <w:rFonts w:cs="Times New Roman"/>
          <w:b/>
          <w:bCs/>
          <w:i/>
          <w:iCs/>
        </w:rPr>
      </w:pPr>
    </w:p>
    <w:p w:rsidR="00404975" w:rsidRDefault="00404975" w:rsidP="00817F57">
      <w:pPr>
        <w:rPr>
          <w:rFonts w:cs="Times New Roman"/>
          <w:b/>
          <w:bCs/>
          <w:i/>
          <w:iCs/>
        </w:rPr>
      </w:pPr>
    </w:p>
    <w:p w:rsidR="00404975" w:rsidRDefault="00404975" w:rsidP="00817F57">
      <w:pPr>
        <w:rPr>
          <w:rFonts w:cs="Times New Roman"/>
          <w:b/>
          <w:bCs/>
          <w:i/>
          <w:iCs/>
        </w:rPr>
      </w:pPr>
    </w:p>
    <w:p w:rsidR="00404975" w:rsidRDefault="00404975" w:rsidP="00817F57">
      <w:pPr>
        <w:rPr>
          <w:rFonts w:cs="Times New Roman"/>
          <w:b/>
          <w:bCs/>
          <w:i/>
          <w:iCs/>
        </w:rPr>
      </w:pPr>
    </w:p>
    <w:p w:rsidR="00404975" w:rsidRDefault="00404975" w:rsidP="00817F57">
      <w:pPr>
        <w:rPr>
          <w:rFonts w:cs="Times New Roman"/>
          <w:b/>
          <w:bCs/>
          <w:i/>
          <w:iCs/>
        </w:rPr>
      </w:pPr>
    </w:p>
    <w:p w:rsidR="00404975" w:rsidRDefault="00404975" w:rsidP="00817F57">
      <w:pPr>
        <w:rPr>
          <w:rFonts w:cs="Times New Roman"/>
          <w:b/>
          <w:bCs/>
          <w:i/>
          <w:iCs/>
        </w:rPr>
      </w:pPr>
    </w:p>
    <w:p w:rsidR="00404975" w:rsidRDefault="00404975" w:rsidP="00817F57">
      <w:pPr>
        <w:rPr>
          <w:rFonts w:cs="Times New Roman"/>
          <w:b/>
          <w:bCs/>
          <w:i/>
          <w:iCs/>
        </w:rPr>
      </w:pPr>
    </w:p>
    <w:p w:rsidR="00404975" w:rsidRDefault="00404975" w:rsidP="00817F57">
      <w:pPr>
        <w:rPr>
          <w:rFonts w:cs="Times New Roman"/>
          <w:b/>
          <w:bCs/>
          <w:i/>
          <w:iCs/>
        </w:rPr>
      </w:pPr>
    </w:p>
    <w:p w:rsidR="00404975" w:rsidRDefault="00404975" w:rsidP="00817F57">
      <w:pPr>
        <w:rPr>
          <w:rFonts w:cs="Times New Roman"/>
          <w:b/>
          <w:bCs/>
          <w:i/>
          <w:iCs/>
        </w:rPr>
      </w:pPr>
    </w:p>
    <w:p w:rsidR="00404975" w:rsidRDefault="00404975" w:rsidP="00817F57">
      <w:pPr>
        <w:rPr>
          <w:rFonts w:cs="Times New Roman"/>
          <w:b/>
          <w:bCs/>
          <w:i/>
          <w:iCs/>
        </w:rPr>
      </w:pPr>
    </w:p>
    <w:p w:rsidR="00404975" w:rsidRDefault="00404975" w:rsidP="00817F57">
      <w:pPr>
        <w:rPr>
          <w:rFonts w:cs="Times New Roman"/>
          <w:b/>
          <w:bCs/>
          <w:i/>
          <w:iCs/>
        </w:rPr>
      </w:pPr>
    </w:p>
    <w:p w:rsidR="00404975" w:rsidRDefault="00404975" w:rsidP="00817F57">
      <w:pPr>
        <w:rPr>
          <w:rFonts w:cs="Times New Roman"/>
          <w:b/>
          <w:bCs/>
          <w:i/>
          <w:iCs/>
        </w:rPr>
      </w:pPr>
    </w:p>
    <w:p w:rsidR="00404975" w:rsidRDefault="00404975" w:rsidP="00817F57">
      <w:pPr>
        <w:rPr>
          <w:rFonts w:cs="Times New Roman"/>
          <w:b/>
          <w:bCs/>
          <w:i/>
          <w:iCs/>
        </w:rPr>
      </w:pPr>
    </w:p>
    <w:p w:rsidR="00404975" w:rsidRDefault="00404975" w:rsidP="00817F57">
      <w:pPr>
        <w:rPr>
          <w:rFonts w:cs="Times New Roman"/>
          <w:b/>
          <w:bCs/>
          <w:i/>
          <w:iCs/>
        </w:rPr>
      </w:pPr>
    </w:p>
    <w:p w:rsidR="00404975" w:rsidRDefault="00404975" w:rsidP="00817F57">
      <w:pPr>
        <w:rPr>
          <w:rFonts w:cs="Times New Roman"/>
          <w:b/>
          <w:bCs/>
          <w:i/>
          <w:iCs/>
        </w:rPr>
      </w:pPr>
    </w:p>
    <w:p w:rsidR="00404975" w:rsidRDefault="00404975" w:rsidP="00817F57">
      <w:pPr>
        <w:rPr>
          <w:rFonts w:cs="Times New Roman"/>
          <w:b/>
          <w:bCs/>
          <w:i/>
          <w:iCs/>
        </w:rPr>
      </w:pPr>
    </w:p>
    <w:p w:rsidR="00404975" w:rsidRDefault="00404975" w:rsidP="00817F57">
      <w:pPr>
        <w:rPr>
          <w:rFonts w:cs="Times New Roman"/>
          <w:b/>
          <w:bCs/>
          <w:i/>
          <w:iCs/>
        </w:rPr>
      </w:pPr>
    </w:p>
    <w:p w:rsidR="00404975" w:rsidRDefault="00404975" w:rsidP="00817F57">
      <w:pPr>
        <w:rPr>
          <w:rFonts w:cs="Times New Roman"/>
          <w:b/>
          <w:bCs/>
          <w:i/>
          <w:iCs/>
        </w:rPr>
      </w:pPr>
    </w:p>
    <w:p w:rsidR="00404975" w:rsidRPr="00770BE2" w:rsidRDefault="00404975" w:rsidP="00234556">
      <w:pPr>
        <w:spacing w:line="220" w:lineRule="exact"/>
        <w:ind w:left="-709" w:firstLine="340"/>
        <w:rPr>
          <w:b/>
          <w:bCs/>
          <w:sz w:val="16"/>
          <w:szCs w:val="16"/>
        </w:rPr>
      </w:pPr>
      <w:r w:rsidRPr="00770BE2">
        <w:rPr>
          <w:b/>
          <w:bCs/>
          <w:sz w:val="16"/>
          <w:szCs w:val="16"/>
        </w:rPr>
        <w:t>Soldan Sağa</w:t>
      </w:r>
    </w:p>
    <w:p w:rsidR="00404975" w:rsidRPr="00770BE2" w:rsidRDefault="00404975" w:rsidP="00234556">
      <w:pPr>
        <w:pStyle w:val="ListParagraph"/>
        <w:numPr>
          <w:ilvl w:val="0"/>
          <w:numId w:val="7"/>
        </w:numPr>
        <w:spacing w:line="220" w:lineRule="exact"/>
        <w:rPr>
          <w:sz w:val="16"/>
          <w:szCs w:val="16"/>
        </w:rPr>
      </w:pPr>
      <w:r w:rsidRPr="00770BE2">
        <w:rPr>
          <w:sz w:val="16"/>
          <w:szCs w:val="16"/>
        </w:rPr>
        <w:t>Cumhuriyet tarihinde rejime karşı çıkan ilk isyan</w:t>
      </w:r>
    </w:p>
    <w:p w:rsidR="00404975" w:rsidRPr="00770BE2" w:rsidRDefault="00404975" w:rsidP="00234556">
      <w:pPr>
        <w:pStyle w:val="ListParagraph"/>
        <w:numPr>
          <w:ilvl w:val="0"/>
          <w:numId w:val="7"/>
        </w:numPr>
        <w:spacing w:line="220" w:lineRule="exact"/>
        <w:ind w:left="0"/>
        <w:rPr>
          <w:sz w:val="16"/>
          <w:szCs w:val="16"/>
        </w:rPr>
      </w:pPr>
      <w:r w:rsidRPr="00770BE2">
        <w:rPr>
          <w:sz w:val="16"/>
          <w:szCs w:val="16"/>
        </w:rPr>
        <w:t>Halide Edip Adıvar’ın Milli Mücadele yıllarını anlattığı eserlerinden biri</w:t>
      </w:r>
    </w:p>
    <w:p w:rsidR="00404975" w:rsidRPr="00770BE2" w:rsidRDefault="00404975" w:rsidP="00234556">
      <w:pPr>
        <w:spacing w:line="220" w:lineRule="exact"/>
        <w:ind w:left="-709" w:firstLine="340"/>
        <w:rPr>
          <w:sz w:val="16"/>
          <w:szCs w:val="16"/>
        </w:rPr>
      </w:pPr>
      <w:r w:rsidRPr="00770BE2">
        <w:rPr>
          <w:b/>
          <w:bCs/>
          <w:sz w:val="16"/>
          <w:szCs w:val="16"/>
        </w:rPr>
        <w:t>C-</w:t>
      </w:r>
      <w:r w:rsidRPr="00770BE2">
        <w:rPr>
          <w:sz w:val="16"/>
          <w:szCs w:val="16"/>
        </w:rPr>
        <w:t xml:space="preserve"> Ülkemizin kuruluş belgesi olan antlaşma</w:t>
      </w:r>
    </w:p>
    <w:p w:rsidR="00404975" w:rsidRPr="00770BE2" w:rsidRDefault="00404975" w:rsidP="00234556">
      <w:pPr>
        <w:spacing w:line="220" w:lineRule="exact"/>
        <w:ind w:left="-426"/>
        <w:rPr>
          <w:sz w:val="16"/>
          <w:szCs w:val="16"/>
        </w:rPr>
      </w:pPr>
      <w:r w:rsidRPr="00770BE2">
        <w:rPr>
          <w:b/>
          <w:bCs/>
          <w:sz w:val="16"/>
          <w:szCs w:val="16"/>
        </w:rPr>
        <w:t xml:space="preserve"> D-</w:t>
      </w:r>
      <w:r w:rsidRPr="00770BE2">
        <w:rPr>
          <w:sz w:val="16"/>
          <w:szCs w:val="16"/>
        </w:rPr>
        <w:t xml:space="preserve"> Fransız İhtilalinden sonra ortaya çıkan, Osmanlı Devleti’nin                     parçalanmasına neden olan düşünce akımı</w:t>
      </w:r>
    </w:p>
    <w:p w:rsidR="00404975" w:rsidRPr="00770BE2" w:rsidRDefault="00404975" w:rsidP="00234556">
      <w:pPr>
        <w:spacing w:line="220" w:lineRule="exact"/>
        <w:ind w:left="-709" w:firstLine="340"/>
        <w:rPr>
          <w:sz w:val="16"/>
          <w:szCs w:val="16"/>
        </w:rPr>
      </w:pPr>
      <w:r w:rsidRPr="00770BE2">
        <w:rPr>
          <w:b/>
          <w:bCs/>
          <w:sz w:val="16"/>
          <w:szCs w:val="16"/>
        </w:rPr>
        <w:t>E-</w:t>
      </w:r>
      <w:r w:rsidRPr="00770BE2">
        <w:rPr>
          <w:sz w:val="16"/>
          <w:szCs w:val="16"/>
        </w:rPr>
        <w:t xml:space="preserve"> Kurtuluş Savaşında Ankara Antlaşması imzaladığımız devlet</w:t>
      </w:r>
    </w:p>
    <w:p w:rsidR="00404975" w:rsidRDefault="00404975" w:rsidP="00234556">
      <w:pPr>
        <w:spacing w:line="220" w:lineRule="exact"/>
        <w:ind w:left="-709" w:firstLine="340"/>
        <w:rPr>
          <w:rFonts w:cs="Times New Roman"/>
          <w:b/>
          <w:bCs/>
          <w:sz w:val="16"/>
          <w:szCs w:val="16"/>
        </w:rPr>
      </w:pPr>
    </w:p>
    <w:p w:rsidR="00404975" w:rsidRPr="00770BE2" w:rsidRDefault="00404975" w:rsidP="00234556">
      <w:pPr>
        <w:spacing w:line="220" w:lineRule="exact"/>
        <w:ind w:left="-709" w:firstLine="340"/>
        <w:rPr>
          <w:b/>
          <w:bCs/>
          <w:sz w:val="16"/>
          <w:szCs w:val="16"/>
        </w:rPr>
      </w:pPr>
      <w:r w:rsidRPr="00770BE2">
        <w:rPr>
          <w:b/>
          <w:bCs/>
          <w:sz w:val="16"/>
          <w:szCs w:val="16"/>
        </w:rPr>
        <w:t>Yukarıdan Aşağıya</w:t>
      </w:r>
    </w:p>
    <w:p w:rsidR="00404975" w:rsidRPr="00770BE2" w:rsidRDefault="00404975" w:rsidP="00234556">
      <w:pPr>
        <w:spacing w:line="220" w:lineRule="exact"/>
        <w:ind w:left="-709" w:firstLine="340"/>
        <w:rPr>
          <w:sz w:val="16"/>
          <w:szCs w:val="16"/>
        </w:rPr>
      </w:pPr>
      <w:r w:rsidRPr="00770BE2">
        <w:rPr>
          <w:b/>
          <w:bCs/>
          <w:sz w:val="16"/>
          <w:szCs w:val="16"/>
        </w:rPr>
        <w:t>F-</w:t>
      </w:r>
      <w:r w:rsidRPr="00770BE2">
        <w:rPr>
          <w:sz w:val="16"/>
          <w:szCs w:val="16"/>
        </w:rPr>
        <w:t xml:space="preserve"> Mustafa Kemal’in bitirdiği askeri idadinin adı</w:t>
      </w:r>
    </w:p>
    <w:p w:rsidR="00404975" w:rsidRPr="00770BE2" w:rsidRDefault="00404975" w:rsidP="00770BE2">
      <w:pPr>
        <w:spacing w:line="220" w:lineRule="exact"/>
        <w:ind w:left="-142" w:hanging="284"/>
        <w:rPr>
          <w:sz w:val="16"/>
          <w:szCs w:val="16"/>
        </w:rPr>
      </w:pPr>
      <w:r w:rsidRPr="00770BE2">
        <w:rPr>
          <w:b/>
          <w:bCs/>
          <w:sz w:val="16"/>
          <w:szCs w:val="16"/>
        </w:rPr>
        <w:t>G-</w:t>
      </w:r>
      <w:r w:rsidRPr="00770BE2">
        <w:rPr>
          <w:sz w:val="16"/>
          <w:szCs w:val="16"/>
        </w:rPr>
        <w:t xml:space="preserve"> Tevhid-i Tedrisat Kanunundan hemen 10 gün sonra bir </w:t>
      </w:r>
      <w:r>
        <w:rPr>
          <w:sz w:val="16"/>
          <w:szCs w:val="16"/>
        </w:rPr>
        <w:t>genelge</w:t>
      </w:r>
      <w:r w:rsidRPr="00770BE2">
        <w:rPr>
          <w:sz w:val="16"/>
          <w:szCs w:val="16"/>
        </w:rPr>
        <w:t xml:space="preserve"> ile kapatılan Osmanlıdaki eğitim kurumu</w:t>
      </w:r>
    </w:p>
    <w:p w:rsidR="00404975" w:rsidRPr="00770BE2" w:rsidRDefault="00404975" w:rsidP="00234556">
      <w:pPr>
        <w:spacing w:line="220" w:lineRule="exact"/>
        <w:ind w:left="-709" w:firstLine="340"/>
        <w:rPr>
          <w:sz w:val="16"/>
          <w:szCs w:val="16"/>
        </w:rPr>
      </w:pPr>
      <w:r w:rsidRPr="00770BE2">
        <w:rPr>
          <w:b/>
          <w:bCs/>
          <w:sz w:val="16"/>
          <w:szCs w:val="16"/>
        </w:rPr>
        <w:t>H -</w:t>
      </w:r>
      <w:r w:rsidRPr="00770BE2">
        <w:rPr>
          <w:sz w:val="16"/>
          <w:szCs w:val="16"/>
        </w:rPr>
        <w:t>Osmanlı Devletinin yönetim biçimi</w:t>
      </w:r>
    </w:p>
    <w:p w:rsidR="00404975" w:rsidRPr="00770BE2" w:rsidRDefault="00404975" w:rsidP="00234556">
      <w:pPr>
        <w:spacing w:line="220" w:lineRule="exact"/>
        <w:ind w:left="-142" w:hanging="284"/>
        <w:rPr>
          <w:sz w:val="16"/>
          <w:szCs w:val="16"/>
        </w:rPr>
      </w:pPr>
      <w:r w:rsidRPr="00770BE2">
        <w:rPr>
          <w:b/>
          <w:bCs/>
          <w:sz w:val="16"/>
          <w:szCs w:val="16"/>
        </w:rPr>
        <w:t xml:space="preserve"> I-</w:t>
      </w:r>
      <w:r w:rsidRPr="00770BE2">
        <w:rPr>
          <w:sz w:val="16"/>
          <w:szCs w:val="16"/>
        </w:rPr>
        <w:t xml:space="preserve"> Mustafa Kema</w:t>
      </w:r>
      <w:r>
        <w:rPr>
          <w:sz w:val="16"/>
          <w:szCs w:val="16"/>
        </w:rPr>
        <w:t xml:space="preserve">l’in fikir dünyasını etkileyen </w:t>
      </w:r>
      <w:r w:rsidRPr="00770BE2">
        <w:rPr>
          <w:sz w:val="16"/>
          <w:szCs w:val="16"/>
        </w:rPr>
        <w:t>düşünürlerden biri</w:t>
      </w:r>
    </w:p>
    <w:p w:rsidR="00404975" w:rsidRPr="00770BE2" w:rsidRDefault="00404975" w:rsidP="00234556">
      <w:pPr>
        <w:spacing w:line="220" w:lineRule="exact"/>
        <w:ind w:left="-709" w:firstLine="340"/>
        <w:rPr>
          <w:sz w:val="16"/>
          <w:szCs w:val="16"/>
        </w:rPr>
      </w:pPr>
      <w:r w:rsidRPr="00770BE2">
        <w:rPr>
          <w:b/>
          <w:bCs/>
          <w:sz w:val="16"/>
          <w:szCs w:val="16"/>
        </w:rPr>
        <w:t xml:space="preserve">K- </w:t>
      </w:r>
      <w:r w:rsidRPr="00770BE2">
        <w:rPr>
          <w:sz w:val="16"/>
          <w:szCs w:val="16"/>
        </w:rPr>
        <w:t>Mustafa Kemal’in</w:t>
      </w:r>
      <w:r>
        <w:rPr>
          <w:noProof/>
        </w:rPr>
        <w:pict>
          <v:rect id="_x0000_s1112" style="position:absolute;left:0;text-align:left;margin-left:166.1pt;margin-top:518.45pt;width:15.2pt;height:15.9pt;z-index:251644416;mso-position-horizontal-relative:text;mso-position-vertical-relative:text"/>
        </w:pict>
      </w:r>
      <w:r>
        <w:rPr>
          <w:noProof/>
        </w:rPr>
        <w:pict>
          <v:rect id="_x0000_s1113" style="position:absolute;left:0;text-align:left;margin-left:150.9pt;margin-top:518.45pt;width:15.2pt;height:15.9pt;z-index:251643392;mso-position-horizontal-relative:text;mso-position-vertical-relative:text"/>
        </w:pict>
      </w:r>
      <w:r>
        <w:rPr>
          <w:noProof/>
        </w:rPr>
        <w:pict>
          <v:rect id="_x0000_s1114" style="position:absolute;left:0;text-align:left;margin-left:120.5pt;margin-top:518.45pt;width:15.2pt;height:15.9pt;z-index:251642368;mso-position-horizontal-relative:text;mso-position-vertical-relative:text"/>
        </w:pict>
      </w:r>
      <w:r>
        <w:rPr>
          <w:noProof/>
        </w:rPr>
        <w:pict>
          <v:rect id="_x0000_s1115" style="position:absolute;left:0;text-align:left;margin-left:181.3pt;margin-top:454.85pt;width:15.2pt;height:15.95pt;z-index:251641344;mso-position-horizontal-relative:text;mso-position-vertical-relative:text"/>
        </w:pict>
      </w:r>
      <w:r>
        <w:rPr>
          <w:noProof/>
        </w:rPr>
        <w:pict>
          <v:rect id="_x0000_s1116" style="position:absolute;left:0;text-align:left;margin-left:181.3pt;margin-top:486.65pt;width:15.2pt;height:15.9pt;z-index:251640320;mso-position-horizontal-relative:text;mso-position-vertical-relative:text"/>
        </w:pict>
      </w:r>
      <w:r>
        <w:rPr>
          <w:noProof/>
        </w:rPr>
        <w:pict>
          <v:rect id="_x0000_s1117" style="position:absolute;left:0;text-align:left;margin-left:135.7pt;margin-top:502.55pt;width:15.2pt;height:15.9pt;z-index:251639296;mso-position-horizontal-relative:text;mso-position-vertical-relative:text"/>
        </w:pict>
      </w:r>
      <w:r>
        <w:rPr>
          <w:noProof/>
        </w:rPr>
        <w:pict>
          <v:rect id="_x0000_s1118" style="position:absolute;left:0;text-align:left;margin-left:135.7pt;margin-top:518.45pt;width:15.2pt;height:15.9pt;z-index:251638272;mso-position-horizontal-relative:text;mso-position-vertical-relative:text"/>
        </w:pict>
      </w:r>
      <w:r>
        <w:rPr>
          <w:noProof/>
        </w:rPr>
        <w:pict>
          <v:rect id="_x0000_s1119" style="position:absolute;left:0;text-align:left;margin-left:150.9pt;margin-top:470.8pt;width:15.2pt;height:15.85pt;z-index:251637248;mso-position-horizontal-relative:text;mso-position-vertical-relative:text"/>
        </w:pict>
      </w:r>
      <w:r>
        <w:rPr>
          <w:noProof/>
        </w:rPr>
        <w:pict>
          <v:rect id="_x0000_s1120" style="position:absolute;left:0;text-align:left;margin-left:166.1pt;margin-top:470.8pt;width:15.2pt;height:15.85pt;z-index:251636224;mso-position-horizontal-relative:text;mso-position-vertical-relative:text"/>
        </w:pict>
      </w:r>
      <w:r>
        <w:rPr>
          <w:noProof/>
        </w:rPr>
        <w:pict>
          <v:rect id="_x0000_s1121" style="position:absolute;left:0;text-align:left;margin-left:181.3pt;margin-top:470.8pt;width:15.2pt;height:15.85pt;z-index:251635200;mso-position-horizontal-relative:text;mso-position-vertical-relative:text"/>
        </w:pict>
      </w:r>
      <w:r>
        <w:rPr>
          <w:noProof/>
        </w:rPr>
        <w:pict>
          <v:rect id="_x0000_s1122" style="position:absolute;left:0;text-align:left;margin-left:59.7pt;margin-top:486.65pt;width:15.2pt;height:15.9pt;z-index:251634176;mso-position-horizontal-relative:text;mso-position-vertical-relative:text"/>
        </w:pict>
      </w:r>
      <w:r>
        <w:rPr>
          <w:noProof/>
        </w:rPr>
        <w:pict>
          <v:rect id="_x0000_s1123" style="position:absolute;left:0;text-align:left;margin-left:135.7pt;margin-top:486.65pt;width:15.2pt;height:15.9pt;z-index:251633152;mso-position-horizontal-relative:text;mso-position-vertical-relative:text"/>
        </w:pict>
      </w:r>
      <w:r>
        <w:rPr>
          <w:noProof/>
        </w:rPr>
        <w:pict>
          <v:rect id="_x0000_s1124" style="position:absolute;left:0;text-align:left;margin-left:135.7pt;margin-top:470.8pt;width:15.2pt;height:15.85pt;z-index:251632128;mso-position-horizontal-relative:text;mso-position-vertical-relative:text"/>
        </w:pict>
      </w:r>
      <w:r>
        <w:rPr>
          <w:noProof/>
        </w:rPr>
        <w:pict>
          <v:rect id="_x0000_s1125" style="position:absolute;left:0;text-align:left;margin-left:135.7pt;margin-top:454.85pt;width:15.2pt;height:15.95pt;z-index:251631104;mso-position-horizontal-relative:text;mso-position-vertical-relative:text"/>
        </w:pict>
      </w:r>
      <w:r>
        <w:rPr>
          <w:noProof/>
        </w:rPr>
        <w:pict>
          <v:rect id="_x0000_s1126" style="position:absolute;left:0;text-align:left;margin-left:135.7pt;margin-top:438.95pt;width:15.2pt;height:15.9pt;z-index:251630080;mso-position-horizontal-relative:text;mso-position-vertical-relative:text"/>
        </w:pict>
      </w:r>
      <w:r>
        <w:rPr>
          <w:noProof/>
        </w:rPr>
        <w:pict>
          <v:rect id="_x0000_s1127" style="position:absolute;left:0;text-align:left;margin-left:105.3pt;margin-top:470.8pt;width:15.2pt;height:15.85pt;z-index:251629056;mso-position-horizontal-relative:text;mso-position-vertical-relative:text"/>
        </w:pict>
      </w:r>
      <w:r>
        <w:rPr>
          <w:noProof/>
        </w:rPr>
        <w:pict>
          <v:rect id="_x0000_s1128" style="position:absolute;left:0;text-align:left;margin-left:105.3pt;margin-top:454.85pt;width:15.2pt;height:15.95pt;z-index:251628032;mso-position-horizontal-relative:text;mso-position-vertical-relative:text"/>
        </w:pict>
      </w:r>
      <w:r>
        <w:rPr>
          <w:noProof/>
        </w:rPr>
        <w:pict>
          <v:rect id="_x0000_s1129" style="position:absolute;left:0;text-align:left;margin-left:105.3pt;margin-top:438.95pt;width:15.2pt;height:15.9pt;z-index:251627008;mso-position-horizontal-relative:text;mso-position-vertical-relative:text"/>
        </w:pict>
      </w:r>
      <w:r>
        <w:rPr>
          <w:noProof/>
        </w:rPr>
        <w:pict>
          <v:rect id="_x0000_s1130" style="position:absolute;left:0;text-align:left;margin-left:105.3pt;margin-top:407.15pt;width:15.2pt;height:15.9pt;z-index:251625984;mso-position-horizontal-relative:text;mso-position-vertical-relative:text"/>
        </w:pict>
      </w:r>
      <w:r>
        <w:rPr>
          <w:noProof/>
        </w:rPr>
        <w:pict>
          <v:rect id="_x0000_s1131" style="position:absolute;left:0;text-align:left;margin-left:150.9pt;margin-top:423.05pt;width:15.2pt;height:15.9pt;z-index:251624960;mso-position-horizontal-relative:text;mso-position-vertical-relative:text"/>
        </w:pict>
      </w:r>
      <w:r>
        <w:rPr>
          <w:noProof/>
        </w:rPr>
        <w:pict>
          <v:rect id="_x0000_s1132" style="position:absolute;left:0;text-align:left;margin-left:135.7pt;margin-top:423.05pt;width:15.2pt;height:15.9pt;z-index:251623936;mso-position-horizontal-relative:text;mso-position-vertical-relative:text"/>
        </w:pict>
      </w:r>
      <w:r>
        <w:rPr>
          <w:noProof/>
        </w:rPr>
        <w:pict>
          <v:rect id="_x0000_s1133" style="position:absolute;left:0;text-align:left;margin-left:120.5pt;margin-top:423.05pt;width:15.2pt;height:15.9pt;z-index:251622912;mso-position-horizontal-relative:text;mso-position-vertical-relative:text"/>
        </w:pict>
      </w:r>
      <w:r>
        <w:rPr>
          <w:noProof/>
        </w:rPr>
        <w:pict>
          <v:rect id="_x0000_s1134" style="position:absolute;left:0;text-align:left;margin-left:105.3pt;margin-top:423.05pt;width:15.2pt;height:15.9pt;z-index:251621888;mso-position-horizontal-relative:text;mso-position-vertical-relative:text"/>
        </w:pict>
      </w:r>
      <w:r>
        <w:rPr>
          <w:noProof/>
        </w:rPr>
        <w:pict>
          <v:rect id="_x0000_s1135" style="position:absolute;left:0;text-align:left;margin-left:90.1pt;margin-top:423.05pt;width:15.2pt;height:15.9pt;z-index:251620864;mso-position-horizontal-relative:text;mso-position-vertical-relative:text"/>
        </w:pict>
      </w:r>
      <w:r>
        <w:rPr>
          <w:noProof/>
        </w:rPr>
        <w:pict>
          <v:rect id="_x0000_s1136" style="position:absolute;left:0;text-align:left;margin-left:74.9pt;margin-top:423.05pt;width:15.2pt;height:15.9pt;z-index:251619840;mso-position-horizontal-relative:text;mso-position-vertical-relative:text"/>
        </w:pict>
      </w:r>
      <w:r>
        <w:rPr>
          <w:noProof/>
        </w:rPr>
        <w:pict>
          <v:rect id="_x0000_s1137" style="position:absolute;left:0;text-align:left;margin-left:59.7pt;margin-top:454.85pt;width:15.2pt;height:15.95pt;z-index:251618816;mso-position-horizontal-relative:text;mso-position-vertical-relative:text"/>
        </w:pict>
      </w:r>
      <w:r>
        <w:rPr>
          <w:noProof/>
        </w:rPr>
        <w:pict>
          <v:rect id="_x0000_s1138" style="position:absolute;left:0;text-align:left;margin-left:59.7pt;margin-top:438.95pt;width:15.2pt;height:15.9pt;z-index:251617792;mso-position-horizontal-relative:text;mso-position-vertical-relative:text"/>
        </w:pict>
      </w:r>
      <w:r>
        <w:rPr>
          <w:noProof/>
        </w:rPr>
        <w:pict>
          <v:rect id="_x0000_s1139" style="position:absolute;left:0;text-align:left;margin-left:59.7pt;margin-top:470.8pt;width:15.2pt;height:15.85pt;z-index:251616768;mso-position-horizontal-relative:text;mso-position-vertical-relative:text"/>
        </w:pict>
      </w:r>
      <w:r>
        <w:rPr>
          <w:noProof/>
        </w:rPr>
        <w:pict>
          <v:rect id="_x0000_s1140" style="position:absolute;left:0;text-align:left;margin-left:59.7pt;margin-top:423.05pt;width:15.2pt;height:15.9pt;z-index:251615744;mso-position-horizontal-relative:text;mso-position-vertical-relative:text"/>
        </w:pict>
      </w:r>
      <w:r>
        <w:rPr>
          <w:noProof/>
        </w:rPr>
        <w:pict>
          <v:shape id="_x0000_s1141" type="#_x0000_t202" style="position:absolute;left:0;text-align:left;margin-left:107.7pt;margin-top:516.1pt;width:12.8pt;height:22.75pt;z-index:251614720;mso-position-horizontal-relative:margin;mso-position-vertical-relative:text" stroked="f">
            <v:textbox style="mso-next-textbox:#_x0000_s1141">
              <w:txbxContent>
                <w:p w:rsidR="00404975" w:rsidRPr="004510A9" w:rsidRDefault="00404975" w:rsidP="00234556">
                  <w:pPr>
                    <w:rPr>
                      <w:rFonts w:cs="Times New Roman"/>
                    </w:rPr>
                  </w:pPr>
                  <w:r>
                    <w:t>C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_x0000_s1142" type="#_x0000_t202" style="position:absolute;left:0;text-align:left;margin-left:122.9pt;margin-top:466.55pt;width:12.8pt;height:22.75pt;z-index:251613696;mso-position-horizontal-relative:margin;mso-position-vertical-relative:text" stroked="f">
            <v:textbox style="mso-next-textbox:#_x0000_s1142">
              <w:txbxContent>
                <w:p w:rsidR="00404975" w:rsidRPr="004510A9" w:rsidRDefault="00404975" w:rsidP="00234556">
                  <w:pPr>
                    <w:rPr>
                      <w:rFonts w:cs="Times New Roman"/>
                    </w:rPr>
                  </w:pPr>
                  <w:r>
                    <w:t>B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_x0000_s1143" type="#_x0000_t202" style="position:absolute;left:0;text-align:left;margin-left:59.7pt;margin-top:406.35pt;width:12.8pt;height:16.7pt;z-index:251612672;mso-position-horizontal-relative:margin;mso-position-vertical-relative:text" stroked="f">
            <v:textbox style="mso-next-textbox:#_x0000_s1143">
              <w:txbxContent>
                <w:p w:rsidR="00404975" w:rsidRPr="004510A9" w:rsidRDefault="00404975" w:rsidP="00234556">
                  <w:pPr>
                    <w:rPr>
                      <w:rFonts w:cs="Times New Roman"/>
                    </w:rPr>
                  </w:pPr>
                  <w:r>
                    <w:t>D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_x0000_s1144" type="#_x0000_t202" style="position:absolute;left:0;text-align:left;margin-left:135.7pt;margin-top:403.05pt;width:15.2pt;height:20pt;z-index:251611648;mso-position-horizontal-relative:margin;mso-position-vertical-relative:text" stroked="f">
            <v:textbox style="mso-next-textbox:#_x0000_s1144">
              <w:txbxContent>
                <w:p w:rsidR="00404975" w:rsidRPr="004510A9" w:rsidRDefault="00404975" w:rsidP="00234556">
                  <w:pPr>
                    <w:rPr>
                      <w:rFonts w:cs="Times New Roman"/>
                    </w:rPr>
                  </w:pPr>
                  <w:r>
                    <w:t>F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_x0000_s1145" type="#_x0000_t202" style="position:absolute;left:0;text-align:left;margin-left:181.3pt;margin-top:438.1pt;width:12.8pt;height:16.75pt;z-index:251610624;mso-position-horizontal-relative:margin;mso-position-vertical-relative:text" stroked="f">
            <v:textbox style="mso-next-textbox:#_x0000_s1145">
              <w:txbxContent>
                <w:p w:rsidR="00404975" w:rsidRPr="004510A9" w:rsidRDefault="00404975" w:rsidP="00234556">
                  <w:pPr>
                    <w:rPr>
                      <w:rFonts w:cs="Times New Roman"/>
                    </w:rPr>
                  </w:pPr>
                  <w:r>
                    <w:t>G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rect id="_x0000_s1146" style="position:absolute;left:0;text-align:left;margin-left:196.5pt;margin-top:518.45pt;width:15.2pt;height:15.9pt;z-index:251646464;mso-position-horizontal-relative:text;mso-position-vertical-relative:text"/>
        </w:pict>
      </w:r>
      <w:r>
        <w:rPr>
          <w:noProof/>
        </w:rPr>
        <w:pict>
          <v:rect id="_x0000_s1147" style="position:absolute;left:0;text-align:left;margin-left:181.3pt;margin-top:518.45pt;width:15.2pt;height:15.9pt;z-index:251645440;mso-position-horizontal-relative:text;mso-position-vertical-relative:text"/>
        </w:pict>
      </w:r>
      <w:r w:rsidRPr="00770BE2">
        <w:rPr>
          <w:sz w:val="16"/>
          <w:szCs w:val="16"/>
        </w:rPr>
        <w:t xml:space="preserve"> Mili Mücadeleyi anlattığı eseri</w:t>
      </w:r>
    </w:p>
    <w:p w:rsidR="00404975" w:rsidRDefault="00404975" w:rsidP="00817F57">
      <w:pPr>
        <w:rPr>
          <w:rFonts w:cs="Times New Roman"/>
          <w:b/>
          <w:bCs/>
          <w:i/>
          <w:iCs/>
        </w:rPr>
      </w:pPr>
    </w:p>
    <w:p w:rsidR="00404975" w:rsidRPr="00467824" w:rsidRDefault="00404975" w:rsidP="00467824">
      <w:pPr>
        <w:pStyle w:val="BodyText2"/>
        <w:shd w:val="clear" w:color="auto" w:fill="FFFFFF"/>
        <w:spacing w:after="0" w:line="240" w:lineRule="auto"/>
        <w:jc w:val="center"/>
        <w:rPr>
          <w:rFonts w:cs="Times New Roman"/>
          <w:b/>
          <w:bCs/>
          <w:i/>
          <w:iCs/>
          <w:sz w:val="16"/>
          <w:szCs w:val="16"/>
        </w:rPr>
      </w:pPr>
      <w:r>
        <w:rPr>
          <w:b/>
          <w:bCs/>
          <w:i/>
          <w:iCs/>
          <w:sz w:val="16"/>
          <w:szCs w:val="16"/>
        </w:rPr>
        <w:t>C</w:t>
      </w:r>
      <w:r w:rsidRPr="00B8550B">
        <w:rPr>
          <w:b/>
          <w:bCs/>
          <w:i/>
          <w:iCs/>
          <w:sz w:val="16"/>
          <w:szCs w:val="16"/>
        </w:rPr>
        <w:t xml:space="preserve">-) Aşağıdaki test sorularının doğru cevaplarını işaretleyin </w:t>
      </w:r>
      <w:r>
        <w:rPr>
          <w:b/>
          <w:bCs/>
          <w:i/>
          <w:iCs/>
          <w:sz w:val="16"/>
          <w:szCs w:val="16"/>
        </w:rPr>
        <w:t>(4’ER PUAN</w:t>
      </w:r>
      <w:r w:rsidRPr="00B8550B">
        <w:rPr>
          <w:b/>
          <w:bCs/>
          <w:i/>
          <w:iCs/>
          <w:sz w:val="16"/>
          <w:szCs w:val="16"/>
        </w:rPr>
        <w:t>)</w:t>
      </w:r>
    </w:p>
    <w:p w:rsidR="00404975" w:rsidRDefault="00404975" w:rsidP="00234556">
      <w:pPr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1.</w:t>
      </w:r>
    </w:p>
    <w:p w:rsidR="00404975" w:rsidRPr="00654F13" w:rsidRDefault="00404975" w:rsidP="00234556">
      <w:pPr>
        <w:pStyle w:val="ListParagraph"/>
        <w:numPr>
          <w:ilvl w:val="0"/>
          <w:numId w:val="5"/>
        </w:numPr>
        <w:tabs>
          <w:tab w:val="left" w:pos="340"/>
        </w:tabs>
        <w:ind w:left="567" w:hanging="141"/>
        <w:jc w:val="both"/>
        <w:rPr>
          <w:sz w:val="16"/>
          <w:szCs w:val="16"/>
        </w:rPr>
      </w:pPr>
      <w:r w:rsidRPr="00654F13">
        <w:rPr>
          <w:sz w:val="16"/>
          <w:szCs w:val="16"/>
        </w:rPr>
        <w:t>Laikliğin kabul edilmesi</w:t>
      </w:r>
    </w:p>
    <w:p w:rsidR="00404975" w:rsidRPr="006F58EA" w:rsidRDefault="00404975" w:rsidP="00234556">
      <w:pPr>
        <w:pStyle w:val="ListParagraph"/>
        <w:numPr>
          <w:ilvl w:val="0"/>
          <w:numId w:val="5"/>
        </w:numPr>
        <w:tabs>
          <w:tab w:val="left" w:pos="340"/>
        </w:tabs>
        <w:ind w:left="567" w:hanging="141"/>
        <w:jc w:val="both"/>
        <w:rPr>
          <w:sz w:val="16"/>
          <w:szCs w:val="16"/>
        </w:rPr>
      </w:pPr>
      <w:r w:rsidRPr="006F58EA">
        <w:rPr>
          <w:sz w:val="16"/>
          <w:szCs w:val="16"/>
        </w:rPr>
        <w:t>Halifeliğin kaldırılması</w:t>
      </w:r>
    </w:p>
    <w:p w:rsidR="00404975" w:rsidRPr="006F58EA" w:rsidRDefault="00404975" w:rsidP="00234556">
      <w:pPr>
        <w:pStyle w:val="ListParagraph"/>
        <w:numPr>
          <w:ilvl w:val="0"/>
          <w:numId w:val="5"/>
        </w:numPr>
        <w:tabs>
          <w:tab w:val="left" w:pos="340"/>
        </w:tabs>
        <w:ind w:left="567" w:hanging="141"/>
        <w:jc w:val="both"/>
        <w:rPr>
          <w:sz w:val="16"/>
          <w:szCs w:val="16"/>
        </w:rPr>
      </w:pPr>
      <w:r w:rsidRPr="006F58EA">
        <w:rPr>
          <w:sz w:val="16"/>
          <w:szCs w:val="16"/>
        </w:rPr>
        <w:t>TBMM’nin açılması</w:t>
      </w:r>
    </w:p>
    <w:p w:rsidR="00404975" w:rsidRPr="006F58EA" w:rsidRDefault="00404975" w:rsidP="00234556">
      <w:pPr>
        <w:pStyle w:val="ListParagraph"/>
        <w:numPr>
          <w:ilvl w:val="0"/>
          <w:numId w:val="5"/>
        </w:numPr>
        <w:tabs>
          <w:tab w:val="left" w:pos="340"/>
        </w:tabs>
        <w:ind w:left="567" w:hanging="141"/>
        <w:jc w:val="both"/>
        <w:rPr>
          <w:sz w:val="16"/>
          <w:szCs w:val="16"/>
        </w:rPr>
      </w:pPr>
      <w:r w:rsidRPr="006F58EA">
        <w:rPr>
          <w:sz w:val="16"/>
          <w:szCs w:val="16"/>
        </w:rPr>
        <w:t>Medeni Kanunun kabul edilmesi</w:t>
      </w:r>
    </w:p>
    <w:p w:rsidR="00404975" w:rsidRPr="006F58EA" w:rsidRDefault="00404975" w:rsidP="00234556">
      <w:pPr>
        <w:pStyle w:val="ListParagraph"/>
        <w:numPr>
          <w:ilvl w:val="0"/>
          <w:numId w:val="5"/>
        </w:numPr>
        <w:tabs>
          <w:tab w:val="left" w:pos="340"/>
        </w:tabs>
        <w:ind w:left="567" w:hanging="141"/>
        <w:jc w:val="both"/>
        <w:rPr>
          <w:sz w:val="16"/>
          <w:szCs w:val="16"/>
        </w:rPr>
      </w:pPr>
      <w:r w:rsidRPr="006F58EA">
        <w:rPr>
          <w:sz w:val="16"/>
          <w:szCs w:val="16"/>
        </w:rPr>
        <w:t>Saltanatın kaldırılması</w:t>
      </w:r>
    </w:p>
    <w:p w:rsidR="00404975" w:rsidRPr="006F58EA" w:rsidRDefault="00404975" w:rsidP="00234556">
      <w:pPr>
        <w:tabs>
          <w:tab w:val="left" w:pos="340"/>
        </w:tabs>
        <w:jc w:val="both"/>
        <w:rPr>
          <w:b/>
          <w:bCs/>
          <w:sz w:val="16"/>
          <w:szCs w:val="16"/>
        </w:rPr>
      </w:pPr>
      <w:r w:rsidRPr="006F58EA">
        <w:rPr>
          <w:b/>
          <w:bCs/>
          <w:sz w:val="16"/>
          <w:szCs w:val="16"/>
        </w:rPr>
        <w:t>Bu gelişmelerden hangileri</w:t>
      </w:r>
      <w:r w:rsidRPr="006F58EA">
        <w:rPr>
          <w:sz w:val="16"/>
          <w:szCs w:val="16"/>
        </w:rPr>
        <w:t xml:space="preserve"> ‘</w:t>
      </w:r>
      <w:r w:rsidRPr="006F58EA">
        <w:rPr>
          <w:i/>
          <w:iCs/>
          <w:sz w:val="16"/>
          <w:szCs w:val="16"/>
        </w:rPr>
        <w:t>’</w:t>
      </w:r>
      <w:r>
        <w:rPr>
          <w:i/>
          <w:iCs/>
          <w:sz w:val="16"/>
          <w:szCs w:val="16"/>
        </w:rPr>
        <w:t xml:space="preserve"> </w:t>
      </w:r>
      <w:r w:rsidRPr="006F58EA">
        <w:rPr>
          <w:i/>
          <w:iCs/>
          <w:sz w:val="16"/>
          <w:szCs w:val="16"/>
        </w:rPr>
        <w:t xml:space="preserve">Egemenlik kayıtsız şartsız </w:t>
      </w:r>
      <w:r>
        <w:rPr>
          <w:i/>
          <w:iCs/>
          <w:sz w:val="16"/>
          <w:szCs w:val="16"/>
        </w:rPr>
        <w:t xml:space="preserve">milletindir </w:t>
      </w:r>
      <w:r w:rsidRPr="006F58EA">
        <w:rPr>
          <w:b/>
          <w:bCs/>
          <w:sz w:val="16"/>
          <w:szCs w:val="16"/>
        </w:rPr>
        <w:t>’’</w:t>
      </w:r>
      <w:r>
        <w:rPr>
          <w:b/>
          <w:bCs/>
          <w:sz w:val="16"/>
          <w:szCs w:val="16"/>
        </w:rPr>
        <w:t xml:space="preserve"> </w:t>
      </w:r>
      <w:r w:rsidRPr="006F58EA">
        <w:rPr>
          <w:b/>
          <w:bCs/>
          <w:sz w:val="16"/>
          <w:szCs w:val="16"/>
        </w:rPr>
        <w:t>ilkesiyle</w:t>
      </w:r>
      <w:r w:rsidRPr="00BC6CE0">
        <w:rPr>
          <w:b/>
          <w:bCs/>
          <w:sz w:val="16"/>
          <w:szCs w:val="16"/>
          <w:u w:val="single"/>
        </w:rPr>
        <w:t xml:space="preserve"> doğrudan</w:t>
      </w:r>
      <w:r w:rsidRPr="006F58EA">
        <w:rPr>
          <w:b/>
          <w:bCs/>
          <w:sz w:val="16"/>
          <w:szCs w:val="16"/>
        </w:rPr>
        <w:t xml:space="preserve"> ilişkilidir?</w:t>
      </w:r>
    </w:p>
    <w:p w:rsidR="00404975" w:rsidRDefault="00404975" w:rsidP="00234556">
      <w:pPr>
        <w:tabs>
          <w:tab w:val="left" w:pos="340"/>
        </w:tabs>
        <w:jc w:val="both"/>
        <w:rPr>
          <w:rFonts w:cs="Times New Roman"/>
          <w:sz w:val="16"/>
          <w:szCs w:val="16"/>
        </w:rPr>
      </w:pPr>
      <w:r w:rsidRPr="00D109DE">
        <w:rPr>
          <w:b/>
          <w:bCs/>
          <w:sz w:val="16"/>
          <w:szCs w:val="16"/>
        </w:rPr>
        <w:t>A)</w:t>
      </w:r>
      <w:r>
        <w:rPr>
          <w:sz w:val="16"/>
          <w:szCs w:val="16"/>
        </w:rPr>
        <w:t xml:space="preserve"> II ve III        </w:t>
      </w:r>
      <w:r w:rsidRPr="00D109DE">
        <w:rPr>
          <w:b/>
          <w:bCs/>
          <w:sz w:val="16"/>
          <w:szCs w:val="16"/>
        </w:rPr>
        <w:t>B)</w:t>
      </w:r>
      <w:r w:rsidRPr="006F58EA">
        <w:rPr>
          <w:sz w:val="16"/>
          <w:szCs w:val="16"/>
        </w:rPr>
        <w:t xml:space="preserve"> II ve V</w:t>
      </w:r>
      <w:r>
        <w:rPr>
          <w:sz w:val="16"/>
          <w:szCs w:val="16"/>
        </w:rPr>
        <w:t xml:space="preserve">          </w:t>
      </w:r>
      <w:r w:rsidRPr="00D109DE">
        <w:rPr>
          <w:b/>
          <w:bCs/>
          <w:sz w:val="16"/>
          <w:szCs w:val="16"/>
        </w:rPr>
        <w:t>C)</w:t>
      </w:r>
      <w:r>
        <w:rPr>
          <w:sz w:val="16"/>
          <w:szCs w:val="16"/>
        </w:rPr>
        <w:t xml:space="preserve"> III ve IV          </w:t>
      </w:r>
      <w:r w:rsidRPr="00D109DE">
        <w:rPr>
          <w:b/>
          <w:bCs/>
          <w:sz w:val="16"/>
          <w:szCs w:val="16"/>
        </w:rPr>
        <w:t>D)</w:t>
      </w:r>
      <w:r w:rsidRPr="006F58EA">
        <w:rPr>
          <w:sz w:val="16"/>
          <w:szCs w:val="16"/>
        </w:rPr>
        <w:t xml:space="preserve"> III ve V</w:t>
      </w:r>
    </w:p>
    <w:p w:rsidR="00404975" w:rsidRDefault="00404975" w:rsidP="00817F57">
      <w:pPr>
        <w:rPr>
          <w:rFonts w:cs="Times New Roman"/>
          <w:b/>
          <w:bCs/>
          <w:i/>
          <w:iCs/>
        </w:rPr>
      </w:pPr>
    </w:p>
    <w:p w:rsidR="00404975" w:rsidRPr="0097615E" w:rsidRDefault="00404975" w:rsidP="00234556">
      <w:pPr>
        <w:shd w:val="clear" w:color="auto" w:fill="FFFFFF"/>
        <w:jc w:val="both"/>
        <w:rPr>
          <w:rFonts w:cs="Times New Roman"/>
          <w:sz w:val="16"/>
          <w:szCs w:val="16"/>
        </w:rPr>
      </w:pPr>
      <w:r>
        <w:rPr>
          <w:b/>
          <w:bCs/>
          <w:sz w:val="16"/>
          <w:szCs w:val="16"/>
        </w:rPr>
        <w:t>2</w:t>
      </w:r>
      <w:r w:rsidRPr="005F5F15">
        <w:rPr>
          <w:b/>
          <w:bCs/>
          <w:sz w:val="16"/>
          <w:szCs w:val="16"/>
        </w:rPr>
        <w:t>.</w:t>
      </w:r>
      <w:r w:rsidRPr="00D109DE">
        <w:rPr>
          <w:b/>
          <w:bCs/>
          <w:sz w:val="16"/>
          <w:szCs w:val="16"/>
        </w:rPr>
        <w:t xml:space="preserve"> </w:t>
      </w:r>
      <w:r w:rsidRPr="005F5F15">
        <w:rPr>
          <w:b/>
          <w:bCs/>
          <w:sz w:val="16"/>
          <w:szCs w:val="16"/>
        </w:rPr>
        <w:t>Atatürk</w:t>
      </w:r>
      <w:r>
        <w:rPr>
          <w:b/>
          <w:bCs/>
          <w:sz w:val="16"/>
          <w:szCs w:val="16"/>
        </w:rPr>
        <w:t xml:space="preserve"> ilke ve</w:t>
      </w:r>
      <w:r w:rsidRPr="005F5F15">
        <w:rPr>
          <w:b/>
          <w:bCs/>
          <w:sz w:val="16"/>
          <w:szCs w:val="16"/>
        </w:rPr>
        <w:t xml:space="preserve"> İnkılâplarının </w:t>
      </w:r>
      <w:r w:rsidRPr="00BC6CE0">
        <w:rPr>
          <w:b/>
          <w:bCs/>
          <w:sz w:val="16"/>
          <w:szCs w:val="16"/>
          <w:u w:val="single"/>
          <w:bdr w:val="none" w:sz="0" w:space="0" w:color="auto" w:frame="1"/>
        </w:rPr>
        <w:t>ana amacı</w:t>
      </w:r>
      <w:r>
        <w:rPr>
          <w:b/>
          <w:bCs/>
          <w:sz w:val="16"/>
          <w:szCs w:val="16"/>
          <w:u w:val="single"/>
          <w:bdr w:val="none" w:sz="0" w:space="0" w:color="auto" w:frame="1"/>
        </w:rPr>
        <w:t xml:space="preserve"> </w:t>
      </w:r>
      <w:r w:rsidRPr="0097615E">
        <w:rPr>
          <w:b/>
          <w:bCs/>
          <w:sz w:val="16"/>
          <w:szCs w:val="16"/>
          <w:bdr w:val="none" w:sz="0" w:space="0" w:color="auto" w:frame="1"/>
        </w:rPr>
        <w:t>aşağıdakilerden hangisidir?</w:t>
      </w:r>
    </w:p>
    <w:p w:rsidR="00404975" w:rsidRPr="00792E50" w:rsidRDefault="00404975" w:rsidP="00234556">
      <w:pPr>
        <w:shd w:val="clear" w:color="auto" w:fill="FFFFFF"/>
        <w:jc w:val="both"/>
        <w:rPr>
          <w:sz w:val="16"/>
          <w:szCs w:val="16"/>
        </w:rPr>
      </w:pPr>
      <w:r w:rsidRPr="00792E50">
        <w:rPr>
          <w:b/>
          <w:bCs/>
          <w:sz w:val="16"/>
          <w:szCs w:val="16"/>
          <w:bdr w:val="none" w:sz="0" w:space="0" w:color="auto" w:frame="1"/>
        </w:rPr>
        <w:t>A)</w:t>
      </w:r>
      <w:r w:rsidRPr="005F5F15">
        <w:rPr>
          <w:rFonts w:cs="Times New Roman"/>
          <w:b/>
          <w:bCs/>
          <w:sz w:val="16"/>
          <w:szCs w:val="16"/>
        </w:rPr>
        <w:t> </w:t>
      </w:r>
      <w:r w:rsidRPr="00792E50">
        <w:rPr>
          <w:sz w:val="16"/>
          <w:szCs w:val="16"/>
        </w:rPr>
        <w:t>Türk Milleti’nin bağımsızlığını sağlamak</w:t>
      </w:r>
    </w:p>
    <w:p w:rsidR="00404975" w:rsidRPr="00792E50" w:rsidRDefault="00404975" w:rsidP="00234556">
      <w:pPr>
        <w:shd w:val="clear" w:color="auto" w:fill="FFFFFF"/>
        <w:jc w:val="both"/>
        <w:rPr>
          <w:sz w:val="16"/>
          <w:szCs w:val="16"/>
        </w:rPr>
      </w:pPr>
      <w:r w:rsidRPr="00792E50">
        <w:rPr>
          <w:b/>
          <w:bCs/>
          <w:sz w:val="16"/>
          <w:szCs w:val="16"/>
          <w:bdr w:val="none" w:sz="0" w:space="0" w:color="auto" w:frame="1"/>
        </w:rPr>
        <w:t>B)</w:t>
      </w:r>
      <w:r w:rsidRPr="005F5F15">
        <w:rPr>
          <w:rFonts w:cs="Times New Roman"/>
          <w:b/>
          <w:bCs/>
          <w:sz w:val="16"/>
          <w:szCs w:val="16"/>
        </w:rPr>
        <w:t> </w:t>
      </w:r>
      <w:r w:rsidRPr="00792E50">
        <w:rPr>
          <w:sz w:val="16"/>
          <w:szCs w:val="16"/>
        </w:rPr>
        <w:t>Türk Milleti’ni batılı devletler seviyesine çıkarmak</w:t>
      </w:r>
    </w:p>
    <w:p w:rsidR="00404975" w:rsidRPr="00792E50" w:rsidRDefault="00404975" w:rsidP="00234556">
      <w:pPr>
        <w:shd w:val="clear" w:color="auto" w:fill="FFFFFF"/>
        <w:jc w:val="both"/>
        <w:rPr>
          <w:sz w:val="16"/>
          <w:szCs w:val="16"/>
        </w:rPr>
      </w:pPr>
      <w:r w:rsidRPr="00792E50">
        <w:rPr>
          <w:b/>
          <w:bCs/>
          <w:sz w:val="16"/>
          <w:szCs w:val="16"/>
          <w:bdr w:val="none" w:sz="0" w:space="0" w:color="auto" w:frame="1"/>
        </w:rPr>
        <w:t>C)</w:t>
      </w:r>
      <w:r w:rsidRPr="005F5F15">
        <w:rPr>
          <w:rFonts w:cs="Times New Roman"/>
          <w:b/>
          <w:bCs/>
          <w:sz w:val="16"/>
          <w:szCs w:val="16"/>
        </w:rPr>
        <w:t> </w:t>
      </w:r>
      <w:r w:rsidRPr="00792E50">
        <w:rPr>
          <w:sz w:val="16"/>
          <w:szCs w:val="16"/>
        </w:rPr>
        <w:t>İşgal edilen Türk vatanını kurtarmak</w:t>
      </w:r>
    </w:p>
    <w:p w:rsidR="00404975" w:rsidRPr="00792E50" w:rsidRDefault="00404975" w:rsidP="00234556">
      <w:pPr>
        <w:shd w:val="clear" w:color="auto" w:fill="FFFFFF"/>
        <w:jc w:val="both"/>
        <w:rPr>
          <w:sz w:val="16"/>
          <w:szCs w:val="16"/>
        </w:rPr>
      </w:pPr>
      <w:r w:rsidRPr="00792E50">
        <w:rPr>
          <w:b/>
          <w:bCs/>
          <w:sz w:val="16"/>
          <w:szCs w:val="16"/>
          <w:bdr w:val="none" w:sz="0" w:space="0" w:color="auto" w:frame="1"/>
        </w:rPr>
        <w:t>D)</w:t>
      </w:r>
      <w:r w:rsidRPr="005F5F15">
        <w:rPr>
          <w:rFonts w:cs="Times New Roman"/>
          <w:b/>
          <w:bCs/>
          <w:sz w:val="16"/>
          <w:szCs w:val="16"/>
        </w:rPr>
        <w:t> </w:t>
      </w:r>
      <w:r w:rsidRPr="00792E50">
        <w:rPr>
          <w:sz w:val="16"/>
          <w:szCs w:val="16"/>
        </w:rPr>
        <w:t>Türk Milletini çağdaş uygarlık düzeyi üstüne çıkarmak</w:t>
      </w:r>
    </w:p>
    <w:p w:rsidR="00404975" w:rsidRDefault="00404975" w:rsidP="00817F57">
      <w:pPr>
        <w:rPr>
          <w:rFonts w:cs="Times New Roman"/>
          <w:b/>
          <w:bCs/>
          <w:i/>
          <w:iCs/>
        </w:rPr>
      </w:pPr>
    </w:p>
    <w:p w:rsidR="00404975" w:rsidRDefault="00404975" w:rsidP="00234556">
      <w:pPr>
        <w:pStyle w:val="BodyText2"/>
        <w:shd w:val="clear" w:color="auto" w:fill="FFFFFF"/>
        <w:spacing w:after="0" w:line="240" w:lineRule="auto"/>
        <w:jc w:val="both"/>
        <w:rPr>
          <w:rFonts w:cs="Times New Roman"/>
          <w:b/>
          <w:bCs/>
          <w:sz w:val="16"/>
          <w:szCs w:val="16"/>
          <w:u w:val="single"/>
        </w:rPr>
      </w:pPr>
      <w:r>
        <w:rPr>
          <w:b/>
          <w:bCs/>
          <w:sz w:val="16"/>
          <w:szCs w:val="16"/>
        </w:rPr>
        <w:t>3</w:t>
      </w:r>
      <w:r w:rsidRPr="005F5F15">
        <w:rPr>
          <w:b/>
          <w:bCs/>
          <w:sz w:val="16"/>
          <w:szCs w:val="16"/>
        </w:rPr>
        <w:t xml:space="preserve">. </w:t>
      </w:r>
      <w:r>
        <w:rPr>
          <w:b/>
          <w:bCs/>
          <w:sz w:val="16"/>
          <w:szCs w:val="16"/>
        </w:rPr>
        <w:t xml:space="preserve">Aşağıdakilerden hangisi Terakkiperver Fırkası’nın program ve ilkeleri arasında </w:t>
      </w:r>
      <w:r w:rsidRPr="00BC6CE0">
        <w:rPr>
          <w:b/>
          <w:bCs/>
          <w:sz w:val="16"/>
          <w:szCs w:val="16"/>
          <w:u w:val="single"/>
        </w:rPr>
        <w:t>yer almaz?</w:t>
      </w:r>
    </w:p>
    <w:p w:rsidR="00404975" w:rsidRDefault="00404975" w:rsidP="00234556">
      <w:pPr>
        <w:pStyle w:val="BodyText2"/>
        <w:shd w:val="clear" w:color="auto" w:fill="FFFFFF"/>
        <w:spacing w:after="0" w:line="240" w:lineRule="auto"/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t xml:space="preserve">A) </w:t>
      </w:r>
      <w:r>
        <w:rPr>
          <w:sz w:val="16"/>
          <w:szCs w:val="16"/>
        </w:rPr>
        <w:t>Vekil seçimlerinde tek derece usulü uygulanacak</w:t>
      </w:r>
    </w:p>
    <w:p w:rsidR="00404975" w:rsidRDefault="00404975" w:rsidP="00234556">
      <w:pPr>
        <w:pStyle w:val="BodyText2"/>
        <w:shd w:val="clear" w:color="auto" w:fill="FFFFFF"/>
        <w:spacing w:after="0" w:line="240" w:lineRule="auto"/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t xml:space="preserve">B) </w:t>
      </w:r>
      <w:r>
        <w:rPr>
          <w:sz w:val="16"/>
          <w:szCs w:val="16"/>
        </w:rPr>
        <w:t>Adem-i Merkeziyet esası kabul edilecek</w:t>
      </w:r>
    </w:p>
    <w:p w:rsidR="00404975" w:rsidRDefault="00404975" w:rsidP="00234556">
      <w:pPr>
        <w:pStyle w:val="BodyText2"/>
        <w:shd w:val="clear" w:color="auto" w:fill="FFFFFF"/>
        <w:spacing w:after="0" w:line="240" w:lineRule="auto"/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t xml:space="preserve">C) </w:t>
      </w:r>
      <w:r>
        <w:rPr>
          <w:sz w:val="16"/>
          <w:szCs w:val="16"/>
        </w:rPr>
        <w:t>Ekonomide liberalizm uygulanacak</w:t>
      </w:r>
    </w:p>
    <w:p w:rsidR="00404975" w:rsidRPr="005F5F15" w:rsidRDefault="00404975" w:rsidP="00234556">
      <w:pPr>
        <w:jc w:val="both"/>
        <w:rPr>
          <w:rFonts w:cs="Times New Roman"/>
          <w:sz w:val="16"/>
          <w:szCs w:val="16"/>
        </w:rPr>
      </w:pPr>
      <w:r>
        <w:rPr>
          <w:b/>
          <w:bCs/>
          <w:sz w:val="16"/>
          <w:szCs w:val="16"/>
        </w:rPr>
        <w:t xml:space="preserve">D) </w:t>
      </w:r>
      <w:r>
        <w:rPr>
          <w:sz w:val="16"/>
          <w:szCs w:val="16"/>
        </w:rPr>
        <w:t>Sekban-ı Cedit kaldırılacak</w:t>
      </w:r>
    </w:p>
    <w:p w:rsidR="00404975" w:rsidRDefault="00404975" w:rsidP="00817F57">
      <w:pPr>
        <w:rPr>
          <w:rFonts w:cs="Times New Roman"/>
          <w:b/>
          <w:bCs/>
          <w:i/>
          <w:iCs/>
        </w:rPr>
      </w:pPr>
    </w:p>
    <w:p w:rsidR="00404975" w:rsidRPr="00D109DE" w:rsidRDefault="00404975" w:rsidP="00234556">
      <w:pPr>
        <w:ind w:right="-66"/>
        <w:rPr>
          <w:rFonts w:cs="Times New Roman"/>
          <w:sz w:val="22"/>
          <w:szCs w:val="22"/>
        </w:rPr>
      </w:pPr>
      <w:r>
        <w:rPr>
          <w:b/>
          <w:bCs/>
          <w:sz w:val="16"/>
          <w:szCs w:val="16"/>
        </w:rPr>
        <w:t>4</w:t>
      </w:r>
      <w:r w:rsidRPr="005F5F15">
        <w:rPr>
          <w:b/>
          <w:bCs/>
          <w:sz w:val="16"/>
          <w:szCs w:val="16"/>
        </w:rPr>
        <w:t>.</w:t>
      </w:r>
      <w:r w:rsidRPr="005F5F15">
        <w:rPr>
          <w:sz w:val="16"/>
          <w:szCs w:val="16"/>
        </w:rPr>
        <w:t xml:space="preserve"> </w:t>
      </w:r>
      <w:r w:rsidRPr="00DF5B6B">
        <w:rPr>
          <w:color w:val="000000"/>
          <w:sz w:val="16"/>
          <w:szCs w:val="16"/>
        </w:rPr>
        <w:t>TBMM Lozan’a giderken Türk Heyeti’nden “Kapitülasyonlar ve Ermeni Yurdu” konularından kesinlikle taviz verilmemesini istemiştir.</w:t>
      </w:r>
      <w:r w:rsidRPr="00DF5B6B">
        <w:rPr>
          <w:color w:val="000000"/>
          <w:sz w:val="16"/>
          <w:szCs w:val="16"/>
        </w:rPr>
        <w:br/>
        <w:t xml:space="preserve">  </w:t>
      </w:r>
      <w:r w:rsidRPr="00DF5B6B">
        <w:rPr>
          <w:b/>
          <w:bCs/>
          <w:color w:val="000000"/>
          <w:sz w:val="16"/>
          <w:szCs w:val="16"/>
        </w:rPr>
        <w:t>Bununla TBMM aşağıdakilerden hangisine çok önem verdiğini kanıtlamıştır?</w:t>
      </w:r>
      <w:r w:rsidRPr="00DF5B6B">
        <w:rPr>
          <w:rFonts w:cs="Times New Roman"/>
          <w:color w:val="000000"/>
          <w:sz w:val="16"/>
          <w:szCs w:val="16"/>
        </w:rPr>
        <w:br/>
      </w:r>
      <w:r w:rsidRPr="00D109DE">
        <w:rPr>
          <w:b/>
          <w:bCs/>
          <w:color w:val="000000"/>
          <w:sz w:val="16"/>
          <w:szCs w:val="16"/>
        </w:rPr>
        <w:t>A)</w:t>
      </w:r>
      <w:r w:rsidRPr="00DF5B6B">
        <w:rPr>
          <w:color w:val="000000"/>
          <w:sz w:val="16"/>
          <w:szCs w:val="16"/>
        </w:rPr>
        <w:t xml:space="preserve">   Milli savunmaya</w:t>
      </w:r>
      <w:r w:rsidRPr="00DF5B6B">
        <w:rPr>
          <w:color w:val="000000"/>
          <w:sz w:val="16"/>
          <w:szCs w:val="16"/>
        </w:rPr>
        <w:br/>
      </w:r>
      <w:r w:rsidRPr="00D109DE">
        <w:rPr>
          <w:b/>
          <w:bCs/>
          <w:color w:val="000000"/>
          <w:sz w:val="16"/>
          <w:szCs w:val="16"/>
        </w:rPr>
        <w:t>B)</w:t>
      </w:r>
      <w:r w:rsidRPr="00DF5B6B">
        <w:rPr>
          <w:color w:val="000000"/>
          <w:sz w:val="16"/>
          <w:szCs w:val="16"/>
        </w:rPr>
        <w:t xml:space="preserve">   Demokrasiye</w:t>
      </w:r>
      <w:r w:rsidRPr="00DF5B6B">
        <w:rPr>
          <w:color w:val="000000"/>
          <w:sz w:val="16"/>
          <w:szCs w:val="16"/>
        </w:rPr>
        <w:br/>
      </w:r>
      <w:r w:rsidRPr="00D109DE">
        <w:rPr>
          <w:b/>
          <w:bCs/>
          <w:color w:val="000000"/>
          <w:sz w:val="16"/>
          <w:szCs w:val="16"/>
        </w:rPr>
        <w:t>C)</w:t>
      </w:r>
      <w:r w:rsidRPr="00DF5B6B">
        <w:rPr>
          <w:color w:val="000000"/>
          <w:sz w:val="16"/>
          <w:szCs w:val="16"/>
        </w:rPr>
        <w:t xml:space="preserve">   Milli Bağımsızlık ve bütünlüğe</w:t>
      </w:r>
      <w:r w:rsidRPr="00DF5B6B">
        <w:rPr>
          <w:color w:val="000000"/>
          <w:sz w:val="16"/>
          <w:szCs w:val="16"/>
        </w:rPr>
        <w:br/>
      </w:r>
      <w:r w:rsidRPr="00D109DE">
        <w:rPr>
          <w:b/>
          <w:bCs/>
          <w:color w:val="000000"/>
          <w:sz w:val="16"/>
          <w:szCs w:val="16"/>
        </w:rPr>
        <w:t>D)</w:t>
      </w:r>
      <w:r w:rsidRPr="00DF5B6B">
        <w:rPr>
          <w:color w:val="000000"/>
          <w:sz w:val="16"/>
          <w:szCs w:val="16"/>
        </w:rPr>
        <w:t xml:space="preserve">   Cumhuriyetin kurulmasına</w:t>
      </w:r>
    </w:p>
    <w:p w:rsidR="00404975" w:rsidRDefault="00404975" w:rsidP="00817F57">
      <w:pPr>
        <w:rPr>
          <w:rFonts w:cs="Times New Roman"/>
          <w:b/>
          <w:bCs/>
          <w:i/>
          <w:iCs/>
        </w:rPr>
      </w:pPr>
    </w:p>
    <w:p w:rsidR="00404975" w:rsidRPr="005F5F15" w:rsidRDefault="00404975" w:rsidP="00234556">
      <w:pPr>
        <w:jc w:val="both"/>
        <w:rPr>
          <w:rFonts w:cs="Times New Roman"/>
          <w:sz w:val="16"/>
          <w:szCs w:val="16"/>
        </w:rPr>
      </w:pPr>
      <w:r>
        <w:rPr>
          <w:b/>
          <w:bCs/>
          <w:sz w:val="16"/>
          <w:szCs w:val="16"/>
        </w:rPr>
        <w:t>5.</w:t>
      </w:r>
      <w:r w:rsidRPr="005F5F15">
        <w:rPr>
          <w:b/>
          <w:bCs/>
          <w:sz w:val="16"/>
          <w:szCs w:val="16"/>
        </w:rPr>
        <w:t>Kanunlar</w:t>
      </w:r>
      <w:r>
        <w:rPr>
          <w:b/>
          <w:bCs/>
          <w:sz w:val="16"/>
          <w:szCs w:val="16"/>
        </w:rPr>
        <w:t xml:space="preserve"> ve</w:t>
      </w:r>
      <w:r w:rsidRPr="005F5F15">
        <w:rPr>
          <w:b/>
          <w:bCs/>
          <w:sz w:val="16"/>
          <w:szCs w:val="16"/>
        </w:rPr>
        <w:t xml:space="preserve"> alındıkları ülke eşleştirmelerinde hangisi </w:t>
      </w:r>
      <w:r w:rsidRPr="00BC6CE0">
        <w:rPr>
          <w:b/>
          <w:bCs/>
          <w:sz w:val="16"/>
          <w:szCs w:val="16"/>
          <w:u w:val="single"/>
        </w:rPr>
        <w:t>yanlıştır?</w:t>
      </w:r>
    </w:p>
    <w:p w:rsidR="00404975" w:rsidRPr="00596E31" w:rsidRDefault="00404975" w:rsidP="00234556">
      <w:pPr>
        <w:jc w:val="both"/>
        <w:rPr>
          <w:rFonts w:cs="Times New Roman"/>
          <w:sz w:val="16"/>
          <w:szCs w:val="16"/>
        </w:rPr>
      </w:pPr>
      <w:r w:rsidRPr="005F5F15">
        <w:rPr>
          <w:b/>
          <w:bCs/>
          <w:sz w:val="16"/>
          <w:szCs w:val="16"/>
        </w:rPr>
        <w:t>A)</w:t>
      </w:r>
      <w:r w:rsidRPr="005F5F15">
        <w:rPr>
          <w:sz w:val="16"/>
          <w:szCs w:val="16"/>
        </w:rPr>
        <w:t xml:space="preserve"> İsveç-İcra ve İflas Kanunu</w:t>
      </w:r>
      <w:r>
        <w:rPr>
          <w:sz w:val="16"/>
          <w:szCs w:val="16"/>
        </w:rPr>
        <w:t xml:space="preserve">         </w:t>
      </w:r>
      <w:r w:rsidRPr="005F5F15">
        <w:rPr>
          <w:b/>
          <w:bCs/>
          <w:sz w:val="16"/>
          <w:szCs w:val="16"/>
        </w:rPr>
        <w:t xml:space="preserve">B) </w:t>
      </w:r>
      <w:r w:rsidRPr="005F5F15">
        <w:rPr>
          <w:sz w:val="16"/>
          <w:szCs w:val="16"/>
        </w:rPr>
        <w:t>İtalya-Ceza Kanunu</w:t>
      </w:r>
    </w:p>
    <w:p w:rsidR="00404975" w:rsidRDefault="00404975" w:rsidP="00234556">
      <w:pPr>
        <w:jc w:val="both"/>
        <w:rPr>
          <w:rFonts w:cs="Times New Roman"/>
          <w:sz w:val="16"/>
          <w:szCs w:val="16"/>
        </w:rPr>
      </w:pPr>
      <w:r w:rsidRPr="005F5F15">
        <w:rPr>
          <w:b/>
          <w:bCs/>
          <w:sz w:val="16"/>
          <w:szCs w:val="16"/>
        </w:rPr>
        <w:t xml:space="preserve">C) </w:t>
      </w:r>
      <w:r>
        <w:rPr>
          <w:sz w:val="16"/>
          <w:szCs w:val="16"/>
        </w:rPr>
        <w:t xml:space="preserve">Almanya-Ceza Mah. Kanunu         </w:t>
      </w:r>
      <w:r w:rsidRPr="005F5F15">
        <w:rPr>
          <w:b/>
          <w:bCs/>
          <w:sz w:val="16"/>
          <w:szCs w:val="16"/>
        </w:rPr>
        <w:t xml:space="preserve">D) </w:t>
      </w:r>
      <w:r w:rsidRPr="005F5F15">
        <w:rPr>
          <w:sz w:val="16"/>
          <w:szCs w:val="16"/>
        </w:rPr>
        <w:t xml:space="preserve">Almanya-Ticaret Kanunu </w:t>
      </w:r>
    </w:p>
    <w:p w:rsidR="00404975" w:rsidRDefault="00404975" w:rsidP="00234556">
      <w:pPr>
        <w:spacing w:line="220" w:lineRule="exact"/>
        <w:ind w:right="-555"/>
        <w:jc w:val="both"/>
        <w:rPr>
          <w:rFonts w:cs="Times New Roman"/>
          <w:b/>
          <w:bCs/>
          <w:sz w:val="20"/>
          <w:szCs w:val="20"/>
        </w:rPr>
      </w:pPr>
    </w:p>
    <w:p w:rsidR="00404975" w:rsidRDefault="00404975" w:rsidP="00234556">
      <w:pPr>
        <w:spacing w:line="220" w:lineRule="exact"/>
        <w:jc w:val="both"/>
        <w:rPr>
          <w:rFonts w:cs="Times New Roman"/>
          <w:b/>
          <w:bCs/>
          <w:sz w:val="20"/>
          <w:szCs w:val="20"/>
        </w:rPr>
      </w:pPr>
    </w:p>
    <w:p w:rsidR="00404975" w:rsidRPr="00234556" w:rsidRDefault="00404975" w:rsidP="00234556">
      <w:pPr>
        <w:ind w:left="-709"/>
        <w:rPr>
          <w:rFonts w:cs="Times New Roman"/>
          <w:color w:val="000000"/>
          <w:spacing w:val="-3"/>
        </w:rPr>
        <w:sectPr w:rsidR="00404975" w:rsidRPr="00234556" w:rsidSect="00234556">
          <w:type w:val="continuous"/>
          <w:pgSz w:w="11906" w:h="16838"/>
          <w:pgMar w:top="360" w:right="386" w:bottom="719" w:left="1080" w:header="708" w:footer="708" w:gutter="0"/>
          <w:cols w:num="2" w:sep="1" w:space="709"/>
          <w:docGrid w:linePitch="360"/>
        </w:sectPr>
      </w:pPr>
      <w:r>
        <w:rPr>
          <w:b/>
          <w:bCs/>
        </w:rPr>
        <w:t xml:space="preserve">  </w:t>
      </w:r>
    </w:p>
    <w:p w:rsidR="00404975" w:rsidRPr="00AE7579" w:rsidRDefault="00404975" w:rsidP="00AE7579">
      <w:pPr>
        <w:jc w:val="both"/>
        <w:rPr>
          <w:rFonts w:cs="Times New Roman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6</w:t>
      </w:r>
      <w:r w:rsidRPr="005F5F15">
        <w:rPr>
          <w:b/>
          <w:bCs/>
          <w:sz w:val="16"/>
          <w:szCs w:val="16"/>
        </w:rPr>
        <w:t xml:space="preserve">. </w:t>
      </w:r>
      <w:r w:rsidRPr="00AE7579">
        <w:rPr>
          <w:sz w:val="16"/>
          <w:szCs w:val="16"/>
        </w:rPr>
        <w:t>Lozan barış antlaşmasında Türkiye’nin bağımsızlığı tüm devletler tarafından tanınmıştır. Buna rağmen antlaşmada Türkiye’nin egemenlik haklarını sınırlayan hükümler de yer almıştır.</w:t>
      </w:r>
    </w:p>
    <w:p w:rsidR="00404975" w:rsidRPr="00AE7579" w:rsidRDefault="00404975" w:rsidP="00AE7579">
      <w:pPr>
        <w:jc w:val="both"/>
        <w:rPr>
          <w:b/>
          <w:bCs/>
          <w:sz w:val="16"/>
          <w:szCs w:val="16"/>
        </w:rPr>
      </w:pPr>
      <w:r w:rsidRPr="00AE7579">
        <w:rPr>
          <w:b/>
          <w:bCs/>
          <w:sz w:val="16"/>
          <w:szCs w:val="16"/>
        </w:rPr>
        <w:t>Antlaşmanın aşa</w:t>
      </w:r>
      <w:r>
        <w:rPr>
          <w:b/>
          <w:bCs/>
          <w:sz w:val="16"/>
          <w:szCs w:val="16"/>
        </w:rPr>
        <w:t>ğıdaki maddelerinden hangisinde</w:t>
      </w:r>
      <w:r w:rsidRPr="00AE7579">
        <w:rPr>
          <w:b/>
          <w:bCs/>
          <w:sz w:val="16"/>
          <w:szCs w:val="16"/>
        </w:rPr>
        <w:t xml:space="preserve"> böyle bir madde vardır?</w:t>
      </w:r>
    </w:p>
    <w:p w:rsidR="00404975" w:rsidRPr="00AE7579" w:rsidRDefault="00404975" w:rsidP="00AE7579">
      <w:pPr>
        <w:jc w:val="both"/>
        <w:rPr>
          <w:sz w:val="16"/>
          <w:szCs w:val="16"/>
        </w:rPr>
      </w:pPr>
      <w:r w:rsidRPr="00AE7579">
        <w:rPr>
          <w:sz w:val="16"/>
          <w:szCs w:val="16"/>
        </w:rPr>
        <w:t xml:space="preserve"> </w:t>
      </w:r>
      <w:r w:rsidRPr="00AE7579">
        <w:rPr>
          <w:b/>
          <w:bCs/>
          <w:sz w:val="16"/>
          <w:szCs w:val="16"/>
        </w:rPr>
        <w:t>A)</w:t>
      </w:r>
      <w:r w:rsidRPr="00AE7579">
        <w:rPr>
          <w:sz w:val="16"/>
          <w:szCs w:val="16"/>
        </w:rPr>
        <w:t xml:space="preserve">Azınlıklar Türk vatandaşı sayılacaktır.  </w:t>
      </w:r>
    </w:p>
    <w:p w:rsidR="00404975" w:rsidRPr="00AE7579" w:rsidRDefault="00404975" w:rsidP="00AE7579">
      <w:pPr>
        <w:jc w:val="both"/>
        <w:rPr>
          <w:sz w:val="16"/>
          <w:szCs w:val="16"/>
        </w:rPr>
      </w:pPr>
      <w:r w:rsidRPr="00AE7579">
        <w:rPr>
          <w:sz w:val="16"/>
          <w:szCs w:val="16"/>
        </w:rPr>
        <w:t xml:space="preserve"> </w:t>
      </w:r>
      <w:r w:rsidRPr="00AE7579">
        <w:rPr>
          <w:b/>
          <w:bCs/>
          <w:sz w:val="16"/>
          <w:szCs w:val="16"/>
        </w:rPr>
        <w:t>B)</w:t>
      </w:r>
      <w:r w:rsidRPr="00AE7579">
        <w:rPr>
          <w:sz w:val="16"/>
          <w:szCs w:val="16"/>
        </w:rPr>
        <w:t xml:space="preserve">Boğazlar Türkiye’ye aittir fakat uluslar arası bir komisyon tarafından yönetilecektir. </w:t>
      </w:r>
    </w:p>
    <w:p w:rsidR="00404975" w:rsidRPr="00AE7579" w:rsidRDefault="00404975" w:rsidP="00AE7579">
      <w:pPr>
        <w:jc w:val="both"/>
        <w:rPr>
          <w:sz w:val="16"/>
          <w:szCs w:val="16"/>
        </w:rPr>
      </w:pPr>
      <w:r w:rsidRPr="00AE7579">
        <w:rPr>
          <w:sz w:val="16"/>
          <w:szCs w:val="16"/>
        </w:rPr>
        <w:t xml:space="preserve"> </w:t>
      </w:r>
      <w:r w:rsidRPr="00AE7579">
        <w:rPr>
          <w:b/>
          <w:bCs/>
          <w:sz w:val="16"/>
          <w:szCs w:val="16"/>
        </w:rPr>
        <w:t>C)</w:t>
      </w:r>
      <w:r w:rsidRPr="00AE7579">
        <w:rPr>
          <w:sz w:val="16"/>
          <w:szCs w:val="16"/>
        </w:rPr>
        <w:t xml:space="preserve">Kapitülasyonlar kaldırılacaktır.           </w:t>
      </w:r>
    </w:p>
    <w:p w:rsidR="00404975" w:rsidRPr="008B1D3F" w:rsidRDefault="00404975" w:rsidP="00AE7579">
      <w:pPr>
        <w:jc w:val="both"/>
        <w:rPr>
          <w:rFonts w:cs="Times New Roman"/>
          <w:sz w:val="22"/>
          <w:szCs w:val="22"/>
        </w:rPr>
      </w:pPr>
      <w:r w:rsidRPr="00AE7579">
        <w:rPr>
          <w:sz w:val="16"/>
          <w:szCs w:val="16"/>
        </w:rPr>
        <w:t xml:space="preserve"> </w:t>
      </w:r>
      <w:r w:rsidRPr="00AE7579">
        <w:rPr>
          <w:b/>
          <w:bCs/>
          <w:sz w:val="16"/>
          <w:szCs w:val="16"/>
        </w:rPr>
        <w:t>D)</w:t>
      </w:r>
      <w:r w:rsidRPr="00AE7579">
        <w:rPr>
          <w:sz w:val="16"/>
          <w:szCs w:val="16"/>
        </w:rPr>
        <w:t>Osmanlı borçlarından Türkiye’nin payına düşen kısım ödenecektir</w:t>
      </w:r>
    </w:p>
    <w:p w:rsidR="00404975" w:rsidRDefault="00404975" w:rsidP="00306157">
      <w:pPr>
        <w:jc w:val="both"/>
        <w:rPr>
          <w:rFonts w:cs="Times New Roman"/>
          <w:b/>
          <w:bCs/>
          <w:sz w:val="16"/>
          <w:szCs w:val="16"/>
        </w:rPr>
      </w:pPr>
    </w:p>
    <w:p w:rsidR="00404975" w:rsidRPr="005F5F15" w:rsidRDefault="00404975" w:rsidP="00817F57">
      <w:pPr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7</w:t>
      </w:r>
      <w:r>
        <w:rPr>
          <w:sz w:val="16"/>
          <w:szCs w:val="16"/>
        </w:rPr>
        <w:t xml:space="preserve">. </w:t>
      </w:r>
      <w:r w:rsidRPr="005F5F15">
        <w:rPr>
          <w:b/>
          <w:bCs/>
          <w:sz w:val="16"/>
          <w:szCs w:val="16"/>
        </w:rPr>
        <w:t xml:space="preserve">Cumhuriyet Döneminde gerçekleştirilen; </w:t>
      </w:r>
    </w:p>
    <w:p w:rsidR="00404975" w:rsidRPr="005F5F15" w:rsidRDefault="00404975" w:rsidP="00817F57">
      <w:pPr>
        <w:jc w:val="both"/>
        <w:rPr>
          <w:sz w:val="16"/>
          <w:szCs w:val="16"/>
        </w:rPr>
      </w:pPr>
      <w:r w:rsidRPr="005F5F15">
        <w:rPr>
          <w:rFonts w:cs="Times New Roman"/>
          <w:sz w:val="16"/>
          <w:szCs w:val="16"/>
        </w:rPr>
        <w:t>•</w:t>
      </w:r>
      <w:r w:rsidRPr="005F5F15">
        <w:rPr>
          <w:sz w:val="16"/>
          <w:szCs w:val="16"/>
        </w:rPr>
        <w:t xml:space="preserve"> Türk dilinin okunup yazılmasını kolaylaştırmak için Türkçenin yapısına uygun olan Latin alfabesinin kabul edilmesi </w:t>
      </w:r>
    </w:p>
    <w:p w:rsidR="00404975" w:rsidRPr="005F5F15" w:rsidRDefault="00404975" w:rsidP="00817F57">
      <w:pPr>
        <w:jc w:val="both"/>
        <w:rPr>
          <w:sz w:val="16"/>
          <w:szCs w:val="16"/>
        </w:rPr>
      </w:pPr>
      <w:r w:rsidRPr="005F5F15">
        <w:rPr>
          <w:sz w:val="16"/>
          <w:szCs w:val="16"/>
        </w:rPr>
        <w:t xml:space="preserve">• Latin harflerinin kabulünden sonra yeni harfleri öğretmek için Millet Mektepleri açılarak okuma yazma seferberliğinin başlatılması </w:t>
      </w:r>
    </w:p>
    <w:p w:rsidR="00404975" w:rsidRPr="005F5F15" w:rsidRDefault="00404975" w:rsidP="00817F57">
      <w:pPr>
        <w:jc w:val="both"/>
        <w:rPr>
          <w:sz w:val="16"/>
          <w:szCs w:val="16"/>
        </w:rPr>
      </w:pPr>
      <w:r w:rsidRPr="005F5F15">
        <w:rPr>
          <w:b/>
          <w:bCs/>
          <w:sz w:val="16"/>
          <w:szCs w:val="16"/>
        </w:rPr>
        <w:t xml:space="preserve">  gibi çalışmaların, Türk toplumunda aşağıdakilerden hangisine katkı sağladığı </w:t>
      </w:r>
      <w:r w:rsidRPr="00BC6CE0">
        <w:rPr>
          <w:b/>
          <w:bCs/>
          <w:sz w:val="16"/>
          <w:szCs w:val="16"/>
          <w:u w:val="single"/>
        </w:rPr>
        <w:t>savunulamaz?</w:t>
      </w:r>
      <w:r w:rsidRPr="005F5F15">
        <w:rPr>
          <w:sz w:val="16"/>
          <w:szCs w:val="16"/>
        </w:rPr>
        <w:t xml:space="preserve"> </w:t>
      </w:r>
    </w:p>
    <w:p w:rsidR="00404975" w:rsidRPr="005F5F15" w:rsidRDefault="00404975" w:rsidP="00817F57">
      <w:pPr>
        <w:jc w:val="both"/>
        <w:rPr>
          <w:sz w:val="16"/>
          <w:szCs w:val="16"/>
        </w:rPr>
      </w:pPr>
      <w:r w:rsidRPr="005F5F15">
        <w:rPr>
          <w:b/>
          <w:bCs/>
          <w:sz w:val="16"/>
          <w:szCs w:val="16"/>
        </w:rPr>
        <w:t>A)</w:t>
      </w:r>
      <w:r w:rsidRPr="005F5F15">
        <w:rPr>
          <w:sz w:val="16"/>
          <w:szCs w:val="16"/>
        </w:rPr>
        <w:t xml:space="preserve"> Eğitimin yaygınlaşmasına</w:t>
      </w:r>
    </w:p>
    <w:p w:rsidR="00404975" w:rsidRPr="005F5F15" w:rsidRDefault="00404975" w:rsidP="00817F57">
      <w:pPr>
        <w:jc w:val="both"/>
        <w:rPr>
          <w:sz w:val="16"/>
          <w:szCs w:val="16"/>
        </w:rPr>
      </w:pPr>
      <w:r w:rsidRPr="005F5F15">
        <w:rPr>
          <w:b/>
          <w:bCs/>
          <w:sz w:val="16"/>
          <w:szCs w:val="16"/>
        </w:rPr>
        <w:t>B)</w:t>
      </w:r>
      <w:r w:rsidRPr="005F5F15">
        <w:rPr>
          <w:sz w:val="16"/>
          <w:szCs w:val="16"/>
        </w:rPr>
        <w:t xml:space="preserve"> Okur-yazar oranının artmasına </w:t>
      </w:r>
    </w:p>
    <w:p w:rsidR="00404975" w:rsidRPr="005F5F15" w:rsidRDefault="00404975" w:rsidP="00817F57">
      <w:pPr>
        <w:rPr>
          <w:sz w:val="16"/>
          <w:szCs w:val="16"/>
        </w:rPr>
      </w:pPr>
      <w:r w:rsidRPr="005F5F15">
        <w:rPr>
          <w:b/>
          <w:bCs/>
          <w:sz w:val="16"/>
          <w:szCs w:val="16"/>
        </w:rPr>
        <w:t>C)</w:t>
      </w:r>
      <w:r w:rsidRPr="005F5F15">
        <w:rPr>
          <w:sz w:val="16"/>
          <w:szCs w:val="16"/>
        </w:rPr>
        <w:t xml:space="preserve"> Fars harflerinden, Türkçenin </w:t>
      </w:r>
      <w:r>
        <w:rPr>
          <w:sz w:val="16"/>
          <w:szCs w:val="16"/>
        </w:rPr>
        <w:t>ses düzenine uyan Latin harflerine</w:t>
      </w:r>
      <w:r w:rsidRPr="005F5F15">
        <w:rPr>
          <w:sz w:val="16"/>
          <w:szCs w:val="16"/>
        </w:rPr>
        <w:t xml:space="preserve"> geçilmesi</w:t>
      </w:r>
    </w:p>
    <w:p w:rsidR="00404975" w:rsidRPr="00234556" w:rsidRDefault="00404975" w:rsidP="00234556">
      <w:pPr>
        <w:jc w:val="both"/>
        <w:rPr>
          <w:rFonts w:cs="Times New Roman"/>
          <w:sz w:val="16"/>
          <w:szCs w:val="16"/>
        </w:rPr>
      </w:pPr>
      <w:r w:rsidRPr="005F5F15">
        <w:rPr>
          <w:b/>
          <w:bCs/>
          <w:sz w:val="16"/>
          <w:szCs w:val="16"/>
        </w:rPr>
        <w:t>D)</w:t>
      </w:r>
      <w:r w:rsidRPr="005F5F15">
        <w:rPr>
          <w:sz w:val="16"/>
          <w:szCs w:val="16"/>
        </w:rPr>
        <w:t xml:space="preserve"> Bilgi ve kültür düzeyinin yükselmesine</w:t>
      </w:r>
    </w:p>
    <w:p w:rsidR="00404975" w:rsidRDefault="00404975" w:rsidP="00817F57">
      <w:pPr>
        <w:jc w:val="both"/>
        <w:rPr>
          <w:rFonts w:cs="Times New Roman"/>
          <w:b/>
          <w:bCs/>
          <w:sz w:val="16"/>
          <w:szCs w:val="16"/>
        </w:rPr>
      </w:pPr>
    </w:p>
    <w:p w:rsidR="00404975" w:rsidRPr="005F5F15" w:rsidRDefault="00404975" w:rsidP="00817F57">
      <w:pPr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t>8</w:t>
      </w:r>
      <w:r w:rsidRPr="005F5F15">
        <w:rPr>
          <w:b/>
          <w:bCs/>
          <w:sz w:val="16"/>
          <w:szCs w:val="16"/>
        </w:rPr>
        <w:t>.</w:t>
      </w:r>
      <w:r w:rsidRPr="005F5F15">
        <w:rPr>
          <w:sz w:val="16"/>
          <w:szCs w:val="16"/>
        </w:rPr>
        <w:t xml:space="preserve"> Kurtuluş savaşından sonra başlatılan inkılâplar toplumun büyük bölümü tarafından hemen kabullenmiştir. Buna rağmen inkılâpları anlayamayan ya da çıkarları elden giden bazı grup ve kişiler inkılâpları kabullenemeyerek tepki göstermiştir.</w:t>
      </w:r>
    </w:p>
    <w:p w:rsidR="00404975" w:rsidRPr="005F5F15" w:rsidRDefault="00404975" w:rsidP="00817F57">
      <w:pPr>
        <w:jc w:val="both"/>
        <w:rPr>
          <w:rFonts w:cs="Times New Roman"/>
          <w:b/>
          <w:bCs/>
          <w:sz w:val="16"/>
          <w:szCs w:val="16"/>
        </w:rPr>
      </w:pPr>
      <w:r w:rsidRPr="005F5F15">
        <w:rPr>
          <w:b/>
          <w:bCs/>
          <w:sz w:val="16"/>
          <w:szCs w:val="16"/>
        </w:rPr>
        <w:t xml:space="preserve">Aşağıdakilerden hangisi bu tepkilerden biri </w:t>
      </w:r>
      <w:r w:rsidRPr="00BC6CE0">
        <w:rPr>
          <w:b/>
          <w:bCs/>
          <w:sz w:val="16"/>
          <w:szCs w:val="16"/>
          <w:u w:val="single"/>
        </w:rPr>
        <w:t>olamaz?</w:t>
      </w:r>
    </w:p>
    <w:p w:rsidR="00404975" w:rsidRPr="005F5F15" w:rsidRDefault="00404975" w:rsidP="00817F57">
      <w:pPr>
        <w:jc w:val="both"/>
        <w:rPr>
          <w:rFonts w:cs="Times New Roman"/>
          <w:b/>
          <w:bCs/>
          <w:sz w:val="16"/>
          <w:szCs w:val="16"/>
        </w:rPr>
      </w:pPr>
      <w:r w:rsidRPr="005F5F15">
        <w:rPr>
          <w:b/>
          <w:bCs/>
          <w:sz w:val="16"/>
          <w:szCs w:val="16"/>
        </w:rPr>
        <w:t xml:space="preserve">A) </w:t>
      </w:r>
      <w:r w:rsidRPr="005F5F15">
        <w:rPr>
          <w:sz w:val="16"/>
          <w:szCs w:val="16"/>
        </w:rPr>
        <w:t>Şeyh Sait İsyanı</w:t>
      </w:r>
    </w:p>
    <w:p w:rsidR="00404975" w:rsidRPr="005F5F15" w:rsidRDefault="00404975" w:rsidP="00817F57">
      <w:pPr>
        <w:jc w:val="both"/>
        <w:rPr>
          <w:sz w:val="16"/>
          <w:szCs w:val="16"/>
        </w:rPr>
      </w:pPr>
      <w:r w:rsidRPr="005F5F15">
        <w:rPr>
          <w:b/>
          <w:bCs/>
          <w:sz w:val="16"/>
          <w:szCs w:val="16"/>
        </w:rPr>
        <w:t xml:space="preserve">B) </w:t>
      </w:r>
      <w:r w:rsidRPr="005F5F15">
        <w:rPr>
          <w:sz w:val="16"/>
          <w:szCs w:val="16"/>
        </w:rPr>
        <w:t>31 Mart Olayı</w:t>
      </w:r>
    </w:p>
    <w:p w:rsidR="00404975" w:rsidRPr="005F5F15" w:rsidRDefault="00404975" w:rsidP="00817F57">
      <w:pPr>
        <w:jc w:val="both"/>
        <w:rPr>
          <w:rFonts w:cs="Times New Roman"/>
          <w:b/>
          <w:bCs/>
          <w:sz w:val="16"/>
          <w:szCs w:val="16"/>
        </w:rPr>
      </w:pPr>
      <w:r w:rsidRPr="005F5F15">
        <w:rPr>
          <w:b/>
          <w:bCs/>
          <w:sz w:val="16"/>
          <w:szCs w:val="16"/>
        </w:rPr>
        <w:t xml:space="preserve">C) </w:t>
      </w:r>
      <w:r w:rsidRPr="005F5F15">
        <w:rPr>
          <w:sz w:val="16"/>
          <w:szCs w:val="16"/>
        </w:rPr>
        <w:t>Mustafa Kemal’e İzmir’de suikast girişimi</w:t>
      </w:r>
    </w:p>
    <w:p w:rsidR="00404975" w:rsidRDefault="00404975" w:rsidP="00817F57">
      <w:pPr>
        <w:tabs>
          <w:tab w:val="num" w:pos="399"/>
        </w:tabs>
        <w:jc w:val="both"/>
        <w:rPr>
          <w:rFonts w:cs="Times New Roman"/>
          <w:sz w:val="16"/>
          <w:szCs w:val="16"/>
        </w:rPr>
      </w:pPr>
      <w:r w:rsidRPr="005F5F15">
        <w:rPr>
          <w:b/>
          <w:bCs/>
          <w:sz w:val="16"/>
          <w:szCs w:val="16"/>
        </w:rPr>
        <w:t xml:space="preserve">D) </w:t>
      </w:r>
      <w:r w:rsidRPr="005F5F15">
        <w:rPr>
          <w:sz w:val="16"/>
          <w:szCs w:val="16"/>
        </w:rPr>
        <w:t>Menemen Olayı</w:t>
      </w:r>
    </w:p>
    <w:p w:rsidR="00404975" w:rsidRDefault="00404975" w:rsidP="00817F57">
      <w:pPr>
        <w:jc w:val="both"/>
        <w:rPr>
          <w:rFonts w:cs="Times New Roman"/>
          <w:b/>
          <w:bCs/>
          <w:sz w:val="16"/>
          <w:szCs w:val="16"/>
        </w:rPr>
      </w:pPr>
    </w:p>
    <w:p w:rsidR="00404975" w:rsidRPr="00D109DE" w:rsidRDefault="00404975" w:rsidP="00234556">
      <w:pPr>
        <w:rPr>
          <w:color w:val="000000"/>
          <w:sz w:val="16"/>
          <w:szCs w:val="16"/>
        </w:rPr>
      </w:pPr>
      <w:r>
        <w:rPr>
          <w:b/>
          <w:bCs/>
          <w:sz w:val="16"/>
          <w:szCs w:val="16"/>
        </w:rPr>
        <w:t>9</w:t>
      </w:r>
      <w:r w:rsidRPr="005F5F15">
        <w:rPr>
          <w:b/>
          <w:bCs/>
          <w:sz w:val="16"/>
          <w:szCs w:val="16"/>
        </w:rPr>
        <w:t>.</w:t>
      </w:r>
      <w:r w:rsidRPr="00234556">
        <w:rPr>
          <w:color w:val="000000"/>
          <w:sz w:val="16"/>
          <w:szCs w:val="16"/>
        </w:rPr>
        <w:t xml:space="preserve"> </w:t>
      </w:r>
      <w:r w:rsidRPr="00D109DE">
        <w:rPr>
          <w:color w:val="000000"/>
          <w:sz w:val="16"/>
          <w:szCs w:val="16"/>
        </w:rPr>
        <w:t>Atatürk, Türk toplumunun son yıllarda geri kalmasına neden olan bütün kurumları ortadan kaldırmak, milleti en yüksek medeni icaplara göre, toplumu ileri götürecek kurumların kurulmasını sağlamak istiyordu.</w:t>
      </w:r>
    </w:p>
    <w:p w:rsidR="00404975" w:rsidRPr="00D109DE" w:rsidRDefault="00404975" w:rsidP="00234556">
      <w:pPr>
        <w:jc w:val="both"/>
        <w:rPr>
          <w:b/>
          <w:bCs/>
          <w:color w:val="000000"/>
          <w:sz w:val="16"/>
          <w:szCs w:val="16"/>
        </w:rPr>
      </w:pPr>
      <w:r w:rsidRPr="00D109DE">
        <w:rPr>
          <w:b/>
          <w:bCs/>
          <w:color w:val="000000"/>
          <w:sz w:val="16"/>
          <w:szCs w:val="16"/>
        </w:rPr>
        <w:t>Buna göre Atatürk’ün hedeflerine ile ilgili;</w:t>
      </w:r>
    </w:p>
    <w:p w:rsidR="00404975" w:rsidRPr="00D109DE" w:rsidRDefault="00404975" w:rsidP="00234556">
      <w:pPr>
        <w:jc w:val="both"/>
        <w:rPr>
          <w:color w:val="000000"/>
          <w:sz w:val="16"/>
          <w:szCs w:val="16"/>
        </w:rPr>
      </w:pPr>
      <w:r w:rsidRPr="00D109DE">
        <w:rPr>
          <w:b/>
          <w:bCs/>
          <w:color w:val="000000"/>
          <w:sz w:val="16"/>
          <w:szCs w:val="16"/>
        </w:rPr>
        <w:t>I-</w:t>
      </w:r>
      <w:r w:rsidRPr="00D109DE">
        <w:rPr>
          <w:color w:val="000000"/>
          <w:sz w:val="16"/>
          <w:szCs w:val="16"/>
        </w:rPr>
        <w:t xml:space="preserve">  Dinsel alanda köklü değişiklikler yapmak istediği</w:t>
      </w:r>
    </w:p>
    <w:p w:rsidR="00404975" w:rsidRPr="00D109DE" w:rsidRDefault="00404975" w:rsidP="00234556">
      <w:pPr>
        <w:jc w:val="both"/>
        <w:rPr>
          <w:color w:val="000000"/>
          <w:sz w:val="16"/>
          <w:szCs w:val="16"/>
        </w:rPr>
      </w:pPr>
      <w:r w:rsidRPr="00D109DE">
        <w:rPr>
          <w:b/>
          <w:bCs/>
          <w:color w:val="000000"/>
          <w:sz w:val="16"/>
          <w:szCs w:val="16"/>
        </w:rPr>
        <w:t>II-</w:t>
      </w:r>
      <w:r w:rsidRPr="00D109DE">
        <w:rPr>
          <w:color w:val="000000"/>
          <w:sz w:val="16"/>
          <w:szCs w:val="16"/>
        </w:rPr>
        <w:t xml:space="preserve"> Eski düzeni yıkıp, yeni düzen kurmayı amaçladığı</w:t>
      </w:r>
    </w:p>
    <w:tbl>
      <w:tblPr>
        <w:tblpPr w:leftFromText="141" w:rightFromText="141" w:vertAnchor="page" w:horzAnchor="page" w:tblpX="6996" w:tblpY="11266"/>
        <w:tblW w:w="2598" w:type="dxa"/>
        <w:tblCellMar>
          <w:left w:w="70" w:type="dxa"/>
          <w:right w:w="70" w:type="dxa"/>
        </w:tblCellMar>
        <w:tblLook w:val="00A0"/>
      </w:tblPr>
      <w:tblGrid>
        <w:gridCol w:w="363"/>
        <w:gridCol w:w="675"/>
        <w:gridCol w:w="520"/>
        <w:gridCol w:w="520"/>
        <w:gridCol w:w="520"/>
      </w:tblGrid>
      <w:tr w:rsidR="00404975" w:rsidRPr="00816043">
        <w:trPr>
          <w:trHeight w:val="270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975" w:rsidRPr="00816043" w:rsidRDefault="00404975" w:rsidP="00BC6CE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04975" w:rsidRPr="00816043" w:rsidRDefault="00404975" w:rsidP="00BC6CE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noProof/>
              </w:rPr>
              <w:pict>
                <v:shape id="_x0000_s1148" type="#_x0000_t75" style="position:absolute;margin-left:26pt;margin-top:-.6pt;width:25.9pt;height:10.55pt;z-index:251707904;visibility:visible;mso-wrap-distance-top:.48pt;mso-wrap-distance-right:9.06pt;mso-wrap-distance-bottom:.96pt;mso-position-horizontal-relative:text;mso-position-vertical-relative:text">
                  <v:imagedata r:id="rId7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_x0000_s1149" type="#_x0000_t75" style="position:absolute;margin-left:-.25pt;margin-top:-.3pt;width:26.9pt;height:10.55pt;z-index:251706880;visibility:visible;mso-wrap-distance-top:.48pt;mso-wrap-distance-bottom:.96pt;mso-position-horizontal-relative:text;mso-position-vertical-relative:text">
                  <v:imagedata r:id="rId8" o:title=""/>
                  <o:lock v:ext="edit" aspectratio="f"/>
                </v:shape>
              </w:pic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975" w:rsidRDefault="00404975" w:rsidP="00BC6CE0">
            <w:pPr>
              <w:rPr>
                <w:rFonts w:ascii="Arial TUR" w:hAnsi="Arial TUR" w:cs="Arial TUR"/>
                <w:noProof/>
                <w:sz w:val="20"/>
                <w:szCs w:val="20"/>
              </w:rPr>
            </w:pPr>
            <w:r>
              <w:rPr>
                <w:noProof/>
              </w:rPr>
              <w:pict>
                <v:shape id="Resim 204" o:spid="_x0000_s1150" type="#_x0000_t75" style="position:absolute;margin-left:17.75pt;margin-top:-2.45pt;width:25.9pt;height:11.5pt;z-index:251704832;visibility:visible;mso-wrap-distance-top:.48pt;mso-wrap-distance-right:9.06pt;mso-wrap-distance-bottom:.75pt;mso-position-horizontal-relative:text;mso-position-vertical-relative:text">
                  <v:imagedata r:id="rId9" o:title=""/>
                  <o:lock v:ext="edit" aspectratio="f"/>
                </v:shape>
              </w:pic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975" w:rsidRDefault="00404975" w:rsidP="00BC6CE0">
            <w:pPr>
              <w:rPr>
                <w:rFonts w:ascii="Arial TUR" w:hAnsi="Arial TUR" w:cs="Arial TUR"/>
                <w:noProof/>
                <w:sz w:val="20"/>
                <w:szCs w:val="20"/>
              </w:rPr>
            </w:pPr>
            <w:r>
              <w:rPr>
                <w:noProof/>
              </w:rPr>
              <w:pict>
                <v:shape id="Resim 205" o:spid="_x0000_s1151" type="#_x0000_t75" style="position:absolute;margin-left:15.5pt;margin-top:-11.8pt;width:26.9pt;height:11.5pt;z-index:251705856;visibility:visible;mso-wrap-distance-top:.48pt;mso-wrap-distance-bottom:.75pt;mso-position-horizontal-relative:text;mso-position-vertical-relative:text">
                  <v:imagedata r:id="rId10" o:title=""/>
                  <o:lock v:ext="edit" aspectratio="f"/>
                </v:shape>
              </w:pic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975" w:rsidRPr="00816043" w:rsidRDefault="00404975" w:rsidP="00BC6CE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404975" w:rsidRPr="00816043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975" w:rsidRPr="00816043" w:rsidRDefault="00404975" w:rsidP="00BC6CE0">
            <w:pPr>
              <w:rPr>
                <w:rFonts w:ascii="Arial TUR" w:hAnsi="Arial TUR" w:cs="Arial TUR"/>
                <w:sz w:val="20"/>
                <w:szCs w:val="20"/>
              </w:rPr>
            </w:pPr>
            <w:r w:rsidRPr="00816043">
              <w:rPr>
                <w:rFonts w:ascii="Arial TUR" w:hAnsi="Arial TUR" w:cs="Arial TUR"/>
                <w:sz w:val="20"/>
                <w:szCs w:val="20"/>
              </w:rPr>
              <w:t>2</w:t>
            </w:r>
          </w:p>
        </w:tc>
        <w:tc>
          <w:tcPr>
            <w:tcW w:w="22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975" w:rsidRPr="00816043" w:rsidRDefault="00404975" w:rsidP="00BC6CE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noProof/>
              </w:rPr>
              <w:pict>
                <v:shape id="Resim 206" o:spid="_x0000_s1152" type="#_x0000_t75" style="position:absolute;margin-left:.25pt;margin-top:1.25pt;width:26.9pt;height:10.55pt;z-index:251647488;visibility:visible;mso-wrap-distance-top:.48pt;mso-wrap-distance-bottom:.96pt;mso-position-horizontal-relative:text;mso-position-vertical-relative:text">
                  <v:imagedata r:id="rId8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07" o:spid="_x0000_s1153" type="#_x0000_t75" style="position:absolute;margin-left:25.75pt;margin-top:1.25pt;width:25.9pt;height:10.55pt;z-index:251648512;visibility:visible;mso-wrap-distance-top:.48pt;mso-wrap-distance-right:9.06pt;mso-wrap-distance-bottom:.96pt;mso-position-horizontal-relative:text;mso-position-vertical-relative:text">
                  <v:imagedata r:id="rId7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08" o:spid="_x0000_s1154" type="#_x0000_t75" style="position:absolute;margin-left:51.25pt;margin-top:1.25pt;width:25.9pt;height:10.55pt;z-index:251649536;visibility:visible;mso-wrap-distance-top:.48pt;mso-wrap-distance-right:9.06pt;mso-wrap-distance-bottom:.96pt;mso-position-horizontal-relative:text;mso-position-vertical-relative:text">
                  <v:imagedata r:id="rId11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09" o:spid="_x0000_s1155" type="#_x0000_t75" style="position:absolute;margin-left:75.25pt;margin-top:1.25pt;width:26.9pt;height:10.55pt;z-index:251650560;visibility:visible;mso-wrap-distance-top:.48pt;mso-wrap-distance-bottom:.96pt;mso-position-horizontal-relative:text;mso-position-vertical-relative:text">
                  <v:imagedata r:id="rId12" o:title=""/>
                  <o:lock v:ext="edit" aspectratio="f"/>
                </v:shape>
              </w:pict>
            </w:r>
          </w:p>
        </w:tc>
      </w:tr>
      <w:tr w:rsidR="00404975" w:rsidRPr="00816043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975" w:rsidRPr="00816043" w:rsidRDefault="00404975" w:rsidP="00BC6CE0">
            <w:pPr>
              <w:rPr>
                <w:rFonts w:ascii="Arial TUR" w:hAnsi="Arial TUR" w:cs="Arial TUR"/>
                <w:sz w:val="20"/>
                <w:szCs w:val="20"/>
              </w:rPr>
            </w:pPr>
            <w:r w:rsidRPr="00816043">
              <w:rPr>
                <w:rFonts w:ascii="Arial TUR" w:hAnsi="Arial TUR" w:cs="Arial TUR"/>
                <w:sz w:val="20"/>
                <w:szCs w:val="20"/>
              </w:rPr>
              <w:t>3</w:t>
            </w:r>
          </w:p>
        </w:tc>
        <w:tc>
          <w:tcPr>
            <w:tcW w:w="22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975" w:rsidRPr="00816043" w:rsidRDefault="00404975" w:rsidP="00BC6CE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noProof/>
              </w:rPr>
              <w:pict>
                <v:shape id="Resim 210" o:spid="_x0000_s1156" type="#_x0000_t75" style="position:absolute;margin-left:.25pt;margin-top:1.25pt;width:26.9pt;height:10.55pt;z-index:251651584;visibility:visible;mso-wrap-distance-top:.48pt;mso-wrap-distance-bottom:.96pt;mso-position-horizontal-relative:text;mso-position-vertical-relative:text">
                  <v:imagedata r:id="rId8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11" o:spid="_x0000_s1157" type="#_x0000_t75" style="position:absolute;margin-left:25.75pt;margin-top:1.25pt;width:25.9pt;height:10.55pt;z-index:251652608;visibility:visible;mso-wrap-distance-top:.48pt;mso-wrap-distance-right:9.06pt;mso-wrap-distance-bottom:.96pt;mso-position-horizontal-relative:text;mso-position-vertical-relative:text">
                  <v:imagedata r:id="rId7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12" o:spid="_x0000_s1158" type="#_x0000_t75" style="position:absolute;margin-left:51.25pt;margin-top:1.25pt;width:25.9pt;height:10.55pt;z-index:251653632;visibility:visible;mso-wrap-distance-top:.48pt;mso-wrap-distance-right:9.06pt;mso-wrap-distance-bottom:.96pt;mso-position-horizontal-relative:text;mso-position-vertical-relative:text">
                  <v:imagedata r:id="rId11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13" o:spid="_x0000_s1159" type="#_x0000_t75" style="position:absolute;margin-left:75.25pt;margin-top:1.25pt;width:26.9pt;height:10.55pt;z-index:251654656;visibility:visible;mso-wrap-distance-top:.48pt;mso-wrap-distance-bottom:.96pt;mso-position-horizontal-relative:text;mso-position-vertical-relative:text">
                  <v:imagedata r:id="rId12" o:title=""/>
                  <o:lock v:ext="edit" aspectratio="f"/>
                </v:shape>
              </w:pict>
            </w:r>
          </w:p>
        </w:tc>
      </w:tr>
      <w:tr w:rsidR="00404975" w:rsidRPr="00816043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975" w:rsidRPr="00816043" w:rsidRDefault="00404975" w:rsidP="00BC6CE0">
            <w:pPr>
              <w:rPr>
                <w:rFonts w:ascii="Arial TUR" w:hAnsi="Arial TUR" w:cs="Arial TUR"/>
                <w:sz w:val="20"/>
                <w:szCs w:val="20"/>
              </w:rPr>
            </w:pPr>
            <w:r w:rsidRPr="00816043">
              <w:rPr>
                <w:rFonts w:ascii="Arial TUR" w:hAnsi="Arial TUR" w:cs="Arial TUR"/>
                <w:sz w:val="20"/>
                <w:szCs w:val="20"/>
              </w:rPr>
              <w:t>4</w:t>
            </w:r>
          </w:p>
        </w:tc>
        <w:tc>
          <w:tcPr>
            <w:tcW w:w="22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975" w:rsidRPr="00816043" w:rsidRDefault="00404975" w:rsidP="00BC6CE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noProof/>
              </w:rPr>
              <w:pict>
                <v:shape id="Resim 214" o:spid="_x0000_s1160" type="#_x0000_t75" style="position:absolute;margin-left:.25pt;margin-top:1.25pt;width:26.9pt;height:10.55pt;z-index:251655680;visibility:visible;mso-wrap-distance-top:.48pt;mso-wrap-distance-bottom:.96pt;mso-position-horizontal-relative:text;mso-position-vertical-relative:text">
                  <v:imagedata r:id="rId8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15" o:spid="_x0000_s1161" type="#_x0000_t75" style="position:absolute;margin-left:25.75pt;margin-top:1.25pt;width:25.9pt;height:10.55pt;z-index:251656704;visibility:visible;mso-wrap-distance-top:.48pt;mso-wrap-distance-right:9.06pt;mso-wrap-distance-bottom:.96pt;mso-position-horizontal-relative:text;mso-position-vertical-relative:text">
                  <v:imagedata r:id="rId7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16" o:spid="_x0000_s1162" type="#_x0000_t75" style="position:absolute;margin-left:51.25pt;margin-top:1.25pt;width:25.9pt;height:10.55pt;z-index:251657728;visibility:visible;mso-wrap-distance-top:.48pt;mso-wrap-distance-right:9.06pt;mso-wrap-distance-bottom:.96pt;mso-position-horizontal-relative:text;mso-position-vertical-relative:text">
                  <v:imagedata r:id="rId11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17" o:spid="_x0000_s1163" type="#_x0000_t75" style="position:absolute;margin-left:75.25pt;margin-top:1.25pt;width:26.9pt;height:10.55pt;z-index:251658752;visibility:visible;mso-wrap-distance-top:.48pt;mso-wrap-distance-bottom:.96pt;mso-position-horizontal-relative:text;mso-position-vertical-relative:text">
                  <v:imagedata r:id="rId12" o:title=""/>
                  <o:lock v:ext="edit" aspectratio="f"/>
                </v:shape>
              </w:pict>
            </w:r>
          </w:p>
        </w:tc>
      </w:tr>
      <w:tr w:rsidR="00404975" w:rsidRPr="00816043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975" w:rsidRPr="00816043" w:rsidRDefault="00404975" w:rsidP="00BC6CE0">
            <w:pPr>
              <w:rPr>
                <w:rFonts w:ascii="Arial TUR" w:hAnsi="Arial TUR" w:cs="Arial TUR"/>
                <w:sz w:val="20"/>
                <w:szCs w:val="20"/>
              </w:rPr>
            </w:pPr>
            <w:r w:rsidRPr="00816043">
              <w:rPr>
                <w:rFonts w:ascii="Arial TUR" w:hAnsi="Arial TUR" w:cs="Arial TUR"/>
                <w:sz w:val="20"/>
                <w:szCs w:val="20"/>
              </w:rPr>
              <w:t>5</w:t>
            </w:r>
          </w:p>
        </w:tc>
        <w:tc>
          <w:tcPr>
            <w:tcW w:w="22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975" w:rsidRPr="00816043" w:rsidRDefault="00404975" w:rsidP="00BC6CE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noProof/>
              </w:rPr>
              <w:pict>
                <v:shape id="Resim 218" o:spid="_x0000_s1164" type="#_x0000_t75" style="position:absolute;margin-left:.25pt;margin-top:1.25pt;width:26.9pt;height:11.5pt;z-index:251659776;visibility:visible;mso-wrap-distance-top:.48pt;mso-wrap-distance-bottom:.75pt;mso-position-horizontal-relative:text;mso-position-vertical-relative:text">
                  <v:imagedata r:id="rId13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19" o:spid="_x0000_s1165" type="#_x0000_t75" style="position:absolute;margin-left:25.75pt;margin-top:1.25pt;width:25.9pt;height:11.5pt;z-index:251660800;visibility:visible;mso-wrap-distance-top:.48pt;mso-wrap-distance-right:9.06pt;mso-wrap-distance-bottom:.75pt;mso-position-horizontal-relative:text;mso-position-vertical-relative:text">
                  <v:imagedata r:id="rId14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20" o:spid="_x0000_s1166" type="#_x0000_t75" style="position:absolute;margin-left:51.25pt;margin-top:1.25pt;width:25.9pt;height:11.5pt;z-index:251661824;visibility:visible;mso-wrap-distance-top:.48pt;mso-wrap-distance-right:9.06pt;mso-wrap-distance-bottom:.75pt;mso-position-horizontal-relative:text;mso-position-vertical-relative:text">
                  <v:imagedata r:id="rId9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21" o:spid="_x0000_s1167" type="#_x0000_t75" style="position:absolute;margin-left:75.25pt;margin-top:1.25pt;width:26.9pt;height:11.5pt;z-index:251662848;visibility:visible;mso-wrap-distance-top:.48pt;mso-wrap-distance-bottom:.75pt;mso-position-horizontal-relative:text;mso-position-vertical-relative:text">
                  <v:imagedata r:id="rId10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22" o:spid="_x0000_s1168" type="#_x0000_t75" style="position:absolute;margin-left:.25pt;margin-top:14pt;width:26.9pt;height:10.55pt;z-index:251663872;visibility:visible;mso-wrap-distance-top:.48pt;mso-wrap-distance-bottom:.96pt;mso-position-horizontal-relative:text;mso-position-vertical-relative:text">
                  <v:imagedata r:id="rId8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23" o:spid="_x0000_s1169" type="#_x0000_t75" style="position:absolute;margin-left:25.75pt;margin-top:14pt;width:25.9pt;height:10.55pt;z-index:251664896;visibility:visible;mso-wrap-distance-top:.48pt;mso-wrap-distance-right:9.06pt;mso-wrap-distance-bottom:.96pt;mso-position-horizontal-relative:text;mso-position-vertical-relative:text">
                  <v:imagedata r:id="rId7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24" o:spid="_x0000_s1170" type="#_x0000_t75" style="position:absolute;margin-left:51.25pt;margin-top:14pt;width:25.9pt;height:10.55pt;z-index:251665920;visibility:visible;mso-wrap-distance-top:.48pt;mso-wrap-distance-right:9.06pt;mso-wrap-distance-bottom:.96pt;mso-position-horizontal-relative:text;mso-position-vertical-relative:text">
                  <v:imagedata r:id="rId11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25" o:spid="_x0000_s1171" type="#_x0000_t75" style="position:absolute;margin-left:75.25pt;margin-top:14pt;width:26.9pt;height:10.55pt;z-index:251666944;visibility:visible;mso-wrap-distance-top:.48pt;mso-wrap-distance-bottom:.96pt;mso-position-horizontal-relative:text;mso-position-vertical-relative:text">
                  <v:imagedata r:id="rId12" o:title=""/>
                  <o:lock v:ext="edit" aspectratio="f"/>
                </v:shape>
              </w:pict>
            </w:r>
          </w:p>
        </w:tc>
      </w:tr>
      <w:tr w:rsidR="00404975" w:rsidRPr="00816043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975" w:rsidRPr="00816043" w:rsidRDefault="00404975" w:rsidP="00BC6CE0">
            <w:pPr>
              <w:rPr>
                <w:rFonts w:ascii="Arial TUR" w:hAnsi="Arial TUR" w:cs="Arial TUR"/>
                <w:sz w:val="20"/>
                <w:szCs w:val="20"/>
              </w:rPr>
            </w:pPr>
            <w:r w:rsidRPr="00816043">
              <w:rPr>
                <w:rFonts w:ascii="Arial TUR" w:hAnsi="Arial TUR" w:cs="Arial TUR"/>
                <w:sz w:val="20"/>
                <w:szCs w:val="20"/>
              </w:rPr>
              <w:t>6</w:t>
            </w:r>
          </w:p>
        </w:tc>
        <w:tc>
          <w:tcPr>
            <w:tcW w:w="2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975" w:rsidRPr="00816043" w:rsidRDefault="00404975" w:rsidP="00BC6CE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404975" w:rsidRPr="00816043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975" w:rsidRPr="00816043" w:rsidRDefault="00404975" w:rsidP="00BC6CE0">
            <w:pPr>
              <w:rPr>
                <w:rFonts w:ascii="Arial TUR" w:hAnsi="Arial TUR" w:cs="Arial TUR"/>
                <w:sz w:val="20"/>
                <w:szCs w:val="20"/>
              </w:rPr>
            </w:pPr>
            <w:r w:rsidRPr="00816043">
              <w:rPr>
                <w:rFonts w:ascii="Arial TUR" w:hAnsi="Arial TUR" w:cs="Arial TUR"/>
                <w:sz w:val="20"/>
                <w:szCs w:val="20"/>
              </w:rPr>
              <w:t>7</w:t>
            </w:r>
          </w:p>
        </w:tc>
        <w:tc>
          <w:tcPr>
            <w:tcW w:w="22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975" w:rsidRPr="00816043" w:rsidRDefault="00404975" w:rsidP="00BC6CE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noProof/>
              </w:rPr>
              <w:pict>
                <v:shape id="Resim 226" o:spid="_x0000_s1172" type="#_x0000_t75" style="position:absolute;margin-left:.25pt;margin-top:1.25pt;width:26.9pt;height:11.5pt;z-index:251667968;visibility:visible;mso-wrap-distance-top:.48pt;mso-wrap-distance-bottom:.75pt;mso-position-horizontal-relative:text;mso-position-vertical-relative:text">
                  <v:imagedata r:id="rId13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27" o:spid="_x0000_s1173" type="#_x0000_t75" style="position:absolute;margin-left:25.75pt;margin-top:1.25pt;width:25.9pt;height:11.5pt;z-index:251668992;visibility:visible;mso-wrap-distance-top:.48pt;mso-wrap-distance-right:9.06pt;mso-wrap-distance-bottom:.75pt;mso-position-horizontal-relative:text;mso-position-vertical-relative:text">
                  <v:imagedata r:id="rId14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28" o:spid="_x0000_s1174" type="#_x0000_t75" style="position:absolute;margin-left:51.25pt;margin-top:1.25pt;width:25.9pt;height:11.5pt;z-index:251670016;visibility:visible;mso-wrap-distance-top:.48pt;mso-wrap-distance-right:9.06pt;mso-wrap-distance-bottom:.75pt;mso-position-horizontal-relative:text;mso-position-vertical-relative:text">
                  <v:imagedata r:id="rId9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29" o:spid="_x0000_s1175" type="#_x0000_t75" style="position:absolute;margin-left:75.25pt;margin-top:1.25pt;width:26.9pt;height:11.5pt;z-index:251671040;visibility:visible;mso-wrap-distance-top:.48pt;mso-wrap-distance-bottom:.75pt;mso-position-horizontal-relative:text;mso-position-vertical-relative:text">
                  <v:imagedata r:id="rId10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30" o:spid="_x0000_s1176" type="#_x0000_t75" style="position:absolute;margin-left:.25pt;margin-top:14pt;width:26.9pt;height:10.55pt;z-index:251672064;visibility:visible;mso-wrap-distance-top:.48pt;mso-wrap-distance-bottom:.96pt;mso-position-horizontal-relative:text;mso-position-vertical-relative:text">
                  <v:imagedata r:id="rId8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31" o:spid="_x0000_s1177" type="#_x0000_t75" style="position:absolute;margin-left:25.75pt;margin-top:14pt;width:25.9pt;height:10.55pt;z-index:251673088;visibility:visible;mso-wrap-distance-top:.48pt;mso-wrap-distance-right:9.06pt;mso-wrap-distance-bottom:.96pt;mso-position-horizontal-relative:text;mso-position-vertical-relative:text">
                  <v:imagedata r:id="rId7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32" o:spid="_x0000_s1178" type="#_x0000_t75" style="position:absolute;margin-left:51.25pt;margin-top:14pt;width:25.9pt;height:10.55pt;z-index:251674112;visibility:visible;mso-wrap-distance-top:.48pt;mso-wrap-distance-right:9.06pt;mso-wrap-distance-bottom:.96pt;mso-position-horizontal-relative:text;mso-position-vertical-relative:text">
                  <v:imagedata r:id="rId11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33" o:spid="_x0000_s1179" type="#_x0000_t75" style="position:absolute;margin-left:75.25pt;margin-top:14pt;width:26.9pt;height:10.55pt;z-index:251675136;visibility:visible;mso-wrap-distance-top:.48pt;mso-wrap-distance-bottom:.96pt;mso-position-horizontal-relative:text;mso-position-vertical-relative:text">
                  <v:imagedata r:id="rId12" o:title=""/>
                  <o:lock v:ext="edit" aspectratio="f"/>
                </v:shape>
              </w:pict>
            </w:r>
          </w:p>
        </w:tc>
      </w:tr>
      <w:tr w:rsidR="00404975" w:rsidRPr="00816043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975" w:rsidRPr="00816043" w:rsidRDefault="00404975" w:rsidP="00BC6CE0">
            <w:pPr>
              <w:rPr>
                <w:rFonts w:ascii="Arial TUR" w:hAnsi="Arial TUR" w:cs="Arial TUR"/>
                <w:sz w:val="20"/>
                <w:szCs w:val="20"/>
              </w:rPr>
            </w:pPr>
            <w:r w:rsidRPr="00816043">
              <w:rPr>
                <w:rFonts w:ascii="Arial TUR" w:hAnsi="Arial TUR" w:cs="Arial TUR"/>
                <w:sz w:val="20"/>
                <w:szCs w:val="20"/>
              </w:rPr>
              <w:t>8</w:t>
            </w:r>
          </w:p>
        </w:tc>
        <w:tc>
          <w:tcPr>
            <w:tcW w:w="2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975" w:rsidRPr="00816043" w:rsidRDefault="00404975" w:rsidP="00BC6CE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404975" w:rsidRPr="00816043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975" w:rsidRPr="00816043" w:rsidRDefault="00404975" w:rsidP="00BC6CE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 xml:space="preserve"> </w:t>
            </w:r>
            <w:r w:rsidRPr="00816043">
              <w:rPr>
                <w:rFonts w:ascii="Arial TUR" w:hAnsi="Arial TUR" w:cs="Arial TUR"/>
                <w:sz w:val="20"/>
                <w:szCs w:val="20"/>
              </w:rPr>
              <w:t>9</w:t>
            </w:r>
          </w:p>
        </w:tc>
        <w:tc>
          <w:tcPr>
            <w:tcW w:w="22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975" w:rsidRPr="00816043" w:rsidRDefault="00404975" w:rsidP="00BC6CE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noProof/>
              </w:rPr>
              <w:pict>
                <v:shape id="Resim 234" o:spid="_x0000_s1180" type="#_x0000_t75" style="position:absolute;margin-left:.25pt;margin-top:1.25pt;width:26.9pt;height:10.55pt;z-index:251676160;visibility:visible;mso-wrap-distance-top:.48pt;mso-wrap-distance-bottom:.96pt;mso-position-horizontal-relative:text;mso-position-vertical-relative:text">
                  <v:imagedata r:id="rId8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35" o:spid="_x0000_s1181" type="#_x0000_t75" style="position:absolute;margin-left:25.75pt;margin-top:1.25pt;width:25.9pt;height:10.55pt;z-index:251677184;visibility:visible;mso-wrap-distance-top:.48pt;mso-wrap-distance-right:9.06pt;mso-wrap-distance-bottom:.96pt;mso-position-horizontal-relative:text;mso-position-vertical-relative:text">
                  <v:imagedata r:id="rId7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36" o:spid="_x0000_s1182" type="#_x0000_t75" style="position:absolute;margin-left:51.25pt;margin-top:1.25pt;width:25.9pt;height:10.55pt;z-index:251678208;visibility:visible;mso-wrap-distance-top:.48pt;mso-wrap-distance-right:9.06pt;mso-wrap-distance-bottom:.96pt;mso-position-horizontal-relative:text;mso-position-vertical-relative:text">
                  <v:imagedata r:id="rId11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37" o:spid="_x0000_s1183" type="#_x0000_t75" style="position:absolute;margin-left:75.25pt;margin-top:1.25pt;width:26.9pt;height:10.55pt;z-index:251679232;visibility:visible;mso-wrap-distance-top:.48pt;mso-wrap-distance-bottom:.96pt;mso-position-horizontal-relative:text;mso-position-vertical-relative:text">
                  <v:imagedata r:id="rId12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38" o:spid="_x0000_s1184" type="#_x0000_t75" style="position:absolute;margin-left:.25pt;margin-top:13.25pt;width:26.9pt;height:11.5pt;z-index:251680256;visibility:visible;mso-wrap-distance-top:.48pt;mso-wrap-distance-bottom:.75pt;mso-position-horizontal-relative:text;mso-position-vertical-relative:text">
                  <v:imagedata r:id="rId13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39" o:spid="_x0000_s1185" type="#_x0000_t75" style="position:absolute;margin-left:25.75pt;margin-top:13.25pt;width:25.9pt;height:11.5pt;z-index:251681280;visibility:visible;mso-wrap-distance-top:.48pt;mso-wrap-distance-right:9.06pt;mso-wrap-distance-bottom:.75pt;mso-position-horizontal-relative:text;mso-position-vertical-relative:text">
                  <v:imagedata r:id="rId14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40" o:spid="_x0000_s1186" type="#_x0000_t75" style="position:absolute;margin-left:51.25pt;margin-top:13.25pt;width:25.9pt;height:11.5pt;z-index:251682304;visibility:visible;mso-wrap-distance-top:.48pt;mso-wrap-distance-right:9.06pt;mso-wrap-distance-bottom:.75pt;mso-position-horizontal-relative:text;mso-position-vertical-relative:text">
                  <v:imagedata r:id="rId9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41" o:spid="_x0000_s1187" type="#_x0000_t75" style="position:absolute;margin-left:75.25pt;margin-top:13.25pt;width:26.9pt;height:11.5pt;z-index:251683328;visibility:visible;mso-wrap-distance-top:.48pt;mso-wrap-distance-bottom:.75pt;mso-position-horizontal-relative:text;mso-position-vertical-relative:text">
                  <v:imagedata r:id="rId10" o:title=""/>
                  <o:lock v:ext="edit" aspectratio="f"/>
                </v:shape>
              </w:pict>
            </w:r>
          </w:p>
        </w:tc>
      </w:tr>
      <w:tr w:rsidR="00404975" w:rsidRPr="00816043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975" w:rsidRPr="00816043" w:rsidRDefault="00404975" w:rsidP="00BC6CE0">
            <w:pPr>
              <w:rPr>
                <w:rFonts w:ascii="Arial TUR" w:hAnsi="Arial TUR" w:cs="Arial TUR"/>
                <w:sz w:val="20"/>
                <w:szCs w:val="20"/>
              </w:rPr>
            </w:pPr>
            <w:r w:rsidRPr="00816043">
              <w:rPr>
                <w:rFonts w:ascii="Arial TUR" w:hAnsi="Arial TUR" w:cs="Arial TUR"/>
                <w:sz w:val="20"/>
                <w:szCs w:val="20"/>
              </w:rPr>
              <w:t>10</w:t>
            </w:r>
          </w:p>
        </w:tc>
        <w:tc>
          <w:tcPr>
            <w:tcW w:w="2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975" w:rsidRPr="00816043" w:rsidRDefault="00404975" w:rsidP="00BC6CE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404975" w:rsidRPr="00816043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975" w:rsidRPr="00816043" w:rsidRDefault="00404975" w:rsidP="00BC6CE0">
            <w:pPr>
              <w:rPr>
                <w:rFonts w:ascii="Arial TUR" w:hAnsi="Arial TUR" w:cs="Arial TUR"/>
                <w:sz w:val="20"/>
                <w:szCs w:val="20"/>
              </w:rPr>
            </w:pPr>
            <w:r w:rsidRPr="00816043">
              <w:rPr>
                <w:rFonts w:ascii="Arial TUR" w:hAnsi="Arial TUR" w:cs="Arial TUR"/>
                <w:sz w:val="20"/>
                <w:szCs w:val="20"/>
              </w:rPr>
              <w:t>11</w:t>
            </w:r>
          </w:p>
        </w:tc>
        <w:tc>
          <w:tcPr>
            <w:tcW w:w="22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975" w:rsidRPr="00816043" w:rsidRDefault="00404975" w:rsidP="00BC6CE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noProof/>
              </w:rPr>
              <w:pict>
                <v:shape id="Resim 242" o:spid="_x0000_s1188" type="#_x0000_t75" style="position:absolute;margin-left:.25pt;margin-top:1.25pt;width:26.9pt;height:10.55pt;z-index:251684352;visibility:visible;mso-wrap-distance-top:.48pt;mso-wrap-distance-bottom:.96pt;mso-position-horizontal-relative:text;mso-position-vertical-relative:text">
                  <v:imagedata r:id="rId8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43" o:spid="_x0000_s1189" type="#_x0000_t75" style="position:absolute;margin-left:25.75pt;margin-top:1.25pt;width:25.9pt;height:10.55pt;z-index:251685376;visibility:visible;mso-wrap-distance-top:.48pt;mso-wrap-distance-right:9.06pt;mso-wrap-distance-bottom:.96pt;mso-position-horizontal-relative:text;mso-position-vertical-relative:text">
                  <v:imagedata r:id="rId7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44" o:spid="_x0000_s1190" type="#_x0000_t75" style="position:absolute;margin-left:51.25pt;margin-top:1.25pt;width:25.9pt;height:10.55pt;z-index:251686400;visibility:visible;mso-wrap-distance-top:.48pt;mso-wrap-distance-right:9.06pt;mso-wrap-distance-bottom:.96pt;mso-position-horizontal-relative:text;mso-position-vertical-relative:text">
                  <v:imagedata r:id="rId11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45" o:spid="_x0000_s1191" type="#_x0000_t75" style="position:absolute;margin-left:75.25pt;margin-top:1.25pt;width:26.9pt;height:10.55pt;z-index:251687424;visibility:visible;mso-wrap-distance-top:.48pt;mso-wrap-distance-bottom:.96pt;mso-position-horizontal-relative:text;mso-position-vertical-relative:text">
                  <v:imagedata r:id="rId12" o:title=""/>
                  <o:lock v:ext="edit" aspectratio="f"/>
                </v:shape>
              </w:pict>
            </w:r>
          </w:p>
        </w:tc>
      </w:tr>
      <w:tr w:rsidR="00404975" w:rsidRPr="00816043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975" w:rsidRPr="00816043" w:rsidRDefault="00404975" w:rsidP="00BC6CE0">
            <w:pPr>
              <w:rPr>
                <w:rFonts w:ascii="Arial TUR" w:hAnsi="Arial TUR" w:cs="Arial TUR"/>
                <w:sz w:val="20"/>
                <w:szCs w:val="20"/>
              </w:rPr>
            </w:pPr>
            <w:r w:rsidRPr="00816043">
              <w:rPr>
                <w:rFonts w:ascii="Arial TUR" w:hAnsi="Arial TUR" w:cs="Arial TUR"/>
                <w:sz w:val="20"/>
                <w:szCs w:val="20"/>
              </w:rPr>
              <w:t>12</w:t>
            </w:r>
          </w:p>
        </w:tc>
        <w:tc>
          <w:tcPr>
            <w:tcW w:w="22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975" w:rsidRPr="00816043" w:rsidRDefault="00404975" w:rsidP="00BC6CE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noProof/>
              </w:rPr>
              <w:pict>
                <v:shape id="Resim 246" o:spid="_x0000_s1192" type="#_x0000_t75" style="position:absolute;margin-left:.25pt;margin-top:1.25pt;width:26.9pt;height:10.55pt;z-index:251688448;visibility:visible;mso-wrap-distance-top:.48pt;mso-wrap-distance-bottom:.96pt;mso-position-horizontal-relative:text;mso-position-vertical-relative:text">
                  <v:imagedata r:id="rId8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47" o:spid="_x0000_s1193" type="#_x0000_t75" style="position:absolute;margin-left:25.75pt;margin-top:1.25pt;width:25.9pt;height:10.55pt;z-index:251689472;visibility:visible;mso-wrap-distance-top:.48pt;mso-wrap-distance-right:9.06pt;mso-wrap-distance-bottom:.96pt;mso-position-horizontal-relative:text;mso-position-vertical-relative:text">
                  <v:imagedata r:id="rId7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48" o:spid="_x0000_s1194" type="#_x0000_t75" style="position:absolute;margin-left:51.25pt;margin-top:1.25pt;width:25.9pt;height:10.55pt;z-index:251690496;visibility:visible;mso-wrap-distance-top:.48pt;mso-wrap-distance-right:9.06pt;mso-wrap-distance-bottom:.96pt;mso-position-horizontal-relative:text;mso-position-vertical-relative:text">
                  <v:imagedata r:id="rId11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49" o:spid="_x0000_s1195" type="#_x0000_t75" style="position:absolute;margin-left:75.25pt;margin-top:1.25pt;width:26.9pt;height:10.55pt;z-index:251691520;visibility:visible;mso-wrap-distance-top:.48pt;mso-wrap-distance-bottom:.96pt;mso-position-horizontal-relative:text;mso-position-vertical-relative:text">
                  <v:imagedata r:id="rId12" o:title=""/>
                  <o:lock v:ext="edit" aspectratio="f"/>
                </v:shape>
              </w:pict>
            </w:r>
          </w:p>
        </w:tc>
      </w:tr>
      <w:tr w:rsidR="00404975" w:rsidRPr="00816043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975" w:rsidRPr="00816043" w:rsidRDefault="00404975" w:rsidP="00BC6CE0">
            <w:pPr>
              <w:rPr>
                <w:rFonts w:ascii="Arial TUR" w:hAnsi="Arial TUR" w:cs="Arial TUR"/>
                <w:sz w:val="20"/>
                <w:szCs w:val="20"/>
              </w:rPr>
            </w:pPr>
            <w:r w:rsidRPr="00816043">
              <w:rPr>
                <w:rFonts w:ascii="Arial TUR" w:hAnsi="Arial TUR" w:cs="Arial TUR"/>
                <w:sz w:val="20"/>
                <w:szCs w:val="20"/>
              </w:rPr>
              <w:t>13</w:t>
            </w:r>
          </w:p>
        </w:tc>
        <w:tc>
          <w:tcPr>
            <w:tcW w:w="22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975" w:rsidRPr="00816043" w:rsidRDefault="00404975" w:rsidP="00BC6CE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noProof/>
              </w:rPr>
              <w:pict>
                <v:shape id="Resim 250" o:spid="_x0000_s1196" type="#_x0000_t75" style="position:absolute;margin-left:.25pt;margin-top:1.25pt;width:26.9pt;height:10.55pt;z-index:251692544;visibility:visible;mso-wrap-distance-top:.48pt;mso-wrap-distance-bottom:.96pt;mso-position-horizontal-relative:text;mso-position-vertical-relative:text">
                  <v:imagedata r:id="rId8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51" o:spid="_x0000_s1197" type="#_x0000_t75" style="position:absolute;margin-left:25.75pt;margin-top:1.25pt;width:25.9pt;height:10.55pt;z-index:251693568;visibility:visible;mso-wrap-distance-top:.48pt;mso-wrap-distance-right:9.06pt;mso-wrap-distance-bottom:.96pt;mso-position-horizontal-relative:text;mso-position-vertical-relative:text">
                  <v:imagedata r:id="rId7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52" o:spid="_x0000_s1198" type="#_x0000_t75" style="position:absolute;margin-left:51.25pt;margin-top:1.25pt;width:25.9pt;height:10.55pt;z-index:251694592;visibility:visible;mso-wrap-distance-top:.48pt;mso-wrap-distance-right:9.06pt;mso-wrap-distance-bottom:.96pt;mso-position-horizontal-relative:text;mso-position-vertical-relative:text">
                  <v:imagedata r:id="rId11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53" o:spid="_x0000_s1199" type="#_x0000_t75" style="position:absolute;margin-left:75.25pt;margin-top:1.25pt;width:26.9pt;height:10.55pt;z-index:251695616;visibility:visible;mso-wrap-distance-top:.48pt;mso-wrap-distance-bottom:.96pt;mso-position-horizontal-relative:text;mso-position-vertical-relative:text">
                  <v:imagedata r:id="rId12" o:title=""/>
                  <o:lock v:ext="edit" aspectratio="f"/>
                </v:shape>
              </w:pict>
            </w:r>
          </w:p>
        </w:tc>
      </w:tr>
      <w:tr w:rsidR="00404975" w:rsidRPr="00816043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975" w:rsidRPr="00816043" w:rsidRDefault="00404975" w:rsidP="00BC6CE0">
            <w:pPr>
              <w:rPr>
                <w:rFonts w:ascii="Arial TUR" w:hAnsi="Arial TUR" w:cs="Arial TUR"/>
                <w:sz w:val="20"/>
                <w:szCs w:val="20"/>
              </w:rPr>
            </w:pPr>
            <w:r w:rsidRPr="00816043">
              <w:rPr>
                <w:rFonts w:ascii="Arial TUR" w:hAnsi="Arial TUR" w:cs="Arial TUR"/>
                <w:sz w:val="20"/>
                <w:szCs w:val="20"/>
              </w:rPr>
              <w:t>14</w:t>
            </w:r>
          </w:p>
        </w:tc>
        <w:tc>
          <w:tcPr>
            <w:tcW w:w="22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975" w:rsidRPr="00816043" w:rsidRDefault="00404975" w:rsidP="00BC6CE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noProof/>
              </w:rPr>
              <w:pict>
                <v:shape id="Resim 254" o:spid="_x0000_s1200" type="#_x0000_t75" style="position:absolute;margin-left:.25pt;margin-top:1.25pt;width:26.9pt;height:11.5pt;z-index:251696640;visibility:visible;mso-wrap-distance-top:.48pt;mso-wrap-distance-bottom:.75pt;mso-position-horizontal-relative:text;mso-position-vertical-relative:text">
                  <v:imagedata r:id="rId13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55" o:spid="_x0000_s1201" type="#_x0000_t75" style="position:absolute;margin-left:25.75pt;margin-top:1.25pt;width:25.9pt;height:11.5pt;z-index:251697664;visibility:visible;mso-wrap-distance-top:.48pt;mso-wrap-distance-right:9.06pt;mso-wrap-distance-bottom:.75pt;mso-position-horizontal-relative:text;mso-position-vertical-relative:text">
                  <v:imagedata r:id="rId14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56" o:spid="_x0000_s1202" type="#_x0000_t75" style="position:absolute;margin-left:51.25pt;margin-top:1.25pt;width:25.9pt;height:11.5pt;z-index:251698688;visibility:visible;mso-wrap-distance-top:.48pt;mso-wrap-distance-right:9.06pt;mso-wrap-distance-bottom:.75pt;mso-position-horizontal-relative:text;mso-position-vertical-relative:text">
                  <v:imagedata r:id="rId9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57" o:spid="_x0000_s1203" type="#_x0000_t75" style="position:absolute;margin-left:75.25pt;margin-top:1.25pt;width:26.9pt;height:11.5pt;z-index:251699712;visibility:visible;mso-wrap-distance-top:.48pt;mso-wrap-distance-bottom:.75pt;mso-position-horizontal-relative:text;mso-position-vertical-relative:text">
                  <v:imagedata r:id="rId10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58" o:spid="_x0000_s1204" type="#_x0000_t75" style="position:absolute;margin-left:.25pt;margin-top:14pt;width:26.9pt;height:10.55pt;z-index:251700736;visibility:visible;mso-wrap-distance-top:.48pt;mso-wrap-distance-bottom:.96pt;mso-position-horizontal-relative:text;mso-position-vertical-relative:text">
                  <v:imagedata r:id="rId8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59" o:spid="_x0000_s1205" type="#_x0000_t75" style="position:absolute;margin-left:25.75pt;margin-top:14pt;width:25.9pt;height:10.55pt;z-index:251701760;visibility:visible;mso-wrap-distance-top:.48pt;mso-wrap-distance-right:9.06pt;mso-wrap-distance-bottom:.96pt;mso-position-horizontal-relative:text;mso-position-vertical-relative:text">
                  <v:imagedata r:id="rId7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60" o:spid="_x0000_s1206" type="#_x0000_t75" style="position:absolute;margin-left:51.25pt;margin-top:14pt;width:25.9pt;height:10.55pt;z-index:251702784;visibility:visible;mso-wrap-distance-top:.48pt;mso-wrap-distance-right:9.06pt;mso-wrap-distance-bottom:.96pt;mso-position-horizontal-relative:text;mso-position-vertical-relative:text">
                  <v:imagedata r:id="rId11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61" o:spid="_x0000_s1207" type="#_x0000_t75" style="position:absolute;margin-left:75.25pt;margin-top:14pt;width:26.9pt;height:10.55pt;z-index:251703808;visibility:visible;mso-wrap-distance-top:.48pt;mso-wrap-distance-bottom:.96pt;mso-position-horizontal-relative:text;mso-position-vertical-relative:text">
                  <v:imagedata r:id="rId12" o:title=""/>
                  <o:lock v:ext="edit" aspectratio="f"/>
                </v:shape>
              </w:pict>
            </w:r>
          </w:p>
        </w:tc>
      </w:tr>
      <w:tr w:rsidR="00404975" w:rsidRPr="00816043">
        <w:trPr>
          <w:trHeight w:val="255"/>
        </w:trPr>
        <w:tc>
          <w:tcPr>
            <w:tcW w:w="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975" w:rsidRPr="00816043" w:rsidRDefault="00404975" w:rsidP="00BC6CE0">
            <w:pPr>
              <w:rPr>
                <w:rFonts w:ascii="Arial TUR" w:hAnsi="Arial TUR" w:cs="Arial TUR"/>
                <w:sz w:val="20"/>
                <w:szCs w:val="20"/>
              </w:rPr>
            </w:pPr>
            <w:r w:rsidRPr="00816043">
              <w:rPr>
                <w:rFonts w:ascii="Arial TUR" w:hAnsi="Arial TUR" w:cs="Arial TUR"/>
                <w:sz w:val="20"/>
                <w:szCs w:val="20"/>
              </w:rPr>
              <w:t>15</w:t>
            </w:r>
          </w:p>
        </w:tc>
        <w:tc>
          <w:tcPr>
            <w:tcW w:w="2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975" w:rsidRPr="00816043" w:rsidRDefault="00404975" w:rsidP="00BC6CE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404975" w:rsidRPr="00816043">
        <w:trPr>
          <w:trHeight w:val="255"/>
        </w:trPr>
        <w:tc>
          <w:tcPr>
            <w:tcW w:w="2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975" w:rsidRPr="00816043" w:rsidRDefault="00404975" w:rsidP="00BC6CE0">
            <w:pPr>
              <w:rPr>
                <w:rFonts w:ascii="Arial TUR" w:hAnsi="Arial TUR" w:cs="Arial TUR"/>
                <w:sz w:val="20"/>
                <w:szCs w:val="20"/>
              </w:rPr>
            </w:pPr>
            <w:r w:rsidRPr="00816043">
              <w:rPr>
                <w:rFonts w:ascii="Arial TUR" w:hAnsi="Arial TUR" w:cs="Arial TUR"/>
                <w:sz w:val="20"/>
                <w:szCs w:val="20"/>
              </w:rPr>
              <w:t>DOĞRU:</w:t>
            </w:r>
          </w:p>
        </w:tc>
      </w:tr>
      <w:tr w:rsidR="00404975" w:rsidRPr="00816043">
        <w:trPr>
          <w:trHeight w:val="255"/>
        </w:trPr>
        <w:tc>
          <w:tcPr>
            <w:tcW w:w="2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975" w:rsidRPr="00816043" w:rsidRDefault="00404975" w:rsidP="00BC6CE0">
            <w:pPr>
              <w:rPr>
                <w:rFonts w:ascii="Arial TUR" w:hAnsi="Arial TUR" w:cs="Arial TUR"/>
                <w:sz w:val="20"/>
                <w:szCs w:val="20"/>
              </w:rPr>
            </w:pPr>
            <w:r w:rsidRPr="00816043">
              <w:rPr>
                <w:rFonts w:ascii="Arial TUR" w:hAnsi="Arial TUR" w:cs="Arial TUR"/>
                <w:sz w:val="20"/>
                <w:szCs w:val="20"/>
              </w:rPr>
              <w:t>YANLIŞ:</w:t>
            </w:r>
          </w:p>
        </w:tc>
      </w:tr>
      <w:tr w:rsidR="00404975" w:rsidRPr="00816043">
        <w:trPr>
          <w:trHeight w:val="255"/>
        </w:trPr>
        <w:tc>
          <w:tcPr>
            <w:tcW w:w="2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975" w:rsidRPr="00816043" w:rsidRDefault="00404975" w:rsidP="00BC6CE0">
            <w:pPr>
              <w:rPr>
                <w:rFonts w:ascii="Arial TUR" w:hAnsi="Arial TUR" w:cs="Arial TUR"/>
                <w:sz w:val="20"/>
                <w:szCs w:val="20"/>
              </w:rPr>
            </w:pPr>
            <w:r w:rsidRPr="00816043">
              <w:rPr>
                <w:rFonts w:ascii="Arial TUR" w:hAnsi="Arial TUR" w:cs="Arial TUR"/>
                <w:sz w:val="20"/>
                <w:szCs w:val="20"/>
              </w:rPr>
              <w:t>PUAN:</w:t>
            </w:r>
          </w:p>
        </w:tc>
      </w:tr>
    </w:tbl>
    <w:p w:rsidR="00404975" w:rsidRPr="00D109DE" w:rsidRDefault="00404975" w:rsidP="00234556">
      <w:pPr>
        <w:jc w:val="both"/>
        <w:rPr>
          <w:color w:val="000000"/>
          <w:sz w:val="16"/>
          <w:szCs w:val="16"/>
        </w:rPr>
      </w:pPr>
      <w:r w:rsidRPr="00D109DE">
        <w:rPr>
          <w:b/>
          <w:bCs/>
          <w:color w:val="000000"/>
          <w:sz w:val="16"/>
          <w:szCs w:val="16"/>
        </w:rPr>
        <w:t>III-</w:t>
      </w:r>
      <w:r w:rsidRPr="00D109DE">
        <w:rPr>
          <w:color w:val="000000"/>
          <w:sz w:val="16"/>
          <w:szCs w:val="16"/>
        </w:rPr>
        <w:t xml:space="preserve"> Kültürel özelliklerimizi tümüyle değiştirmek istediği</w:t>
      </w:r>
    </w:p>
    <w:p w:rsidR="00404975" w:rsidRPr="00D109DE" w:rsidRDefault="00404975" w:rsidP="00234556">
      <w:pPr>
        <w:jc w:val="both"/>
        <w:rPr>
          <w:rFonts w:cs="Times New Roman"/>
          <w:b/>
          <w:bCs/>
          <w:color w:val="000000"/>
          <w:sz w:val="16"/>
          <w:szCs w:val="16"/>
        </w:rPr>
      </w:pPr>
      <w:r w:rsidRPr="00D109DE">
        <w:rPr>
          <w:b/>
          <w:bCs/>
          <w:color w:val="000000"/>
          <w:sz w:val="16"/>
          <w:szCs w:val="16"/>
        </w:rPr>
        <w:t xml:space="preserve">Yargılarından hangisi ya da hangilerine </w:t>
      </w:r>
      <w:r w:rsidRPr="00BC6CE0">
        <w:rPr>
          <w:b/>
          <w:bCs/>
          <w:color w:val="000000"/>
          <w:sz w:val="16"/>
          <w:szCs w:val="16"/>
          <w:u w:val="single"/>
        </w:rPr>
        <w:t>ulaşılamaz?</w:t>
      </w:r>
    </w:p>
    <w:p w:rsidR="00404975" w:rsidRPr="00D109DE" w:rsidRDefault="00404975" w:rsidP="00234556">
      <w:pPr>
        <w:rPr>
          <w:sz w:val="16"/>
          <w:szCs w:val="16"/>
        </w:rPr>
      </w:pPr>
      <w:r w:rsidRPr="00D109DE">
        <w:rPr>
          <w:b/>
          <w:bCs/>
          <w:sz w:val="16"/>
          <w:szCs w:val="16"/>
        </w:rPr>
        <w:t>A)</w:t>
      </w:r>
      <w:r w:rsidRPr="00D109DE">
        <w:rPr>
          <w:sz w:val="16"/>
          <w:szCs w:val="16"/>
        </w:rPr>
        <w:t xml:space="preserve"> Yalnız III</w:t>
      </w:r>
      <w:r>
        <w:rPr>
          <w:rFonts w:cs="Times New Roman"/>
          <w:sz w:val="16"/>
          <w:szCs w:val="16"/>
        </w:rPr>
        <w:tab/>
      </w:r>
      <w:r>
        <w:rPr>
          <w:b/>
          <w:bCs/>
          <w:sz w:val="16"/>
          <w:szCs w:val="16"/>
        </w:rPr>
        <w:t xml:space="preserve">          </w:t>
      </w:r>
      <w:r w:rsidRPr="00D109DE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 xml:space="preserve"> </w:t>
      </w:r>
      <w:r w:rsidRPr="00D109DE">
        <w:rPr>
          <w:b/>
          <w:bCs/>
          <w:sz w:val="16"/>
          <w:szCs w:val="16"/>
        </w:rPr>
        <w:t xml:space="preserve">  B)</w:t>
      </w:r>
      <w:r w:rsidRPr="00D109DE">
        <w:rPr>
          <w:sz w:val="16"/>
          <w:szCs w:val="16"/>
        </w:rPr>
        <w:t xml:space="preserve"> I ve III</w:t>
      </w:r>
      <w:r w:rsidRPr="00D109DE">
        <w:rPr>
          <w:sz w:val="16"/>
          <w:szCs w:val="16"/>
        </w:rPr>
        <w:tab/>
      </w:r>
    </w:p>
    <w:p w:rsidR="00404975" w:rsidRPr="00817F57" w:rsidRDefault="00404975" w:rsidP="00234556">
      <w:pPr>
        <w:rPr>
          <w:rFonts w:cs="Times New Roman"/>
          <w:sz w:val="16"/>
          <w:szCs w:val="16"/>
        </w:rPr>
      </w:pPr>
      <w:r w:rsidRPr="00D109DE">
        <w:rPr>
          <w:b/>
          <w:bCs/>
          <w:sz w:val="16"/>
          <w:szCs w:val="16"/>
        </w:rPr>
        <w:t>C)</w:t>
      </w:r>
      <w:r w:rsidRPr="00D109DE">
        <w:rPr>
          <w:sz w:val="16"/>
          <w:szCs w:val="16"/>
        </w:rPr>
        <w:t xml:space="preserve"> I ve II                                  </w:t>
      </w:r>
      <w:r w:rsidRPr="00D109DE">
        <w:rPr>
          <w:b/>
          <w:bCs/>
          <w:sz w:val="16"/>
          <w:szCs w:val="16"/>
        </w:rPr>
        <w:t>D)</w:t>
      </w:r>
      <w:r w:rsidRPr="00D109DE">
        <w:rPr>
          <w:sz w:val="16"/>
          <w:szCs w:val="16"/>
        </w:rPr>
        <w:t xml:space="preserve"> I -II- III</w:t>
      </w:r>
    </w:p>
    <w:p w:rsidR="00404975" w:rsidRPr="005F5F15" w:rsidRDefault="00404975" w:rsidP="00817F57">
      <w:pPr>
        <w:tabs>
          <w:tab w:val="num" w:pos="399"/>
        </w:tabs>
        <w:jc w:val="both"/>
        <w:rPr>
          <w:rFonts w:cs="Times New Roman"/>
          <w:sz w:val="16"/>
          <w:szCs w:val="16"/>
        </w:rPr>
      </w:pPr>
    </w:p>
    <w:p w:rsidR="00404975" w:rsidRPr="005B5ADE" w:rsidRDefault="00404975" w:rsidP="00075D07">
      <w:pPr>
        <w:jc w:val="both"/>
        <w:rPr>
          <w:rFonts w:cs="Times New Roman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10</w:t>
      </w:r>
      <w:r w:rsidRPr="00596E31">
        <w:rPr>
          <w:b/>
          <w:bCs/>
          <w:sz w:val="16"/>
          <w:szCs w:val="16"/>
        </w:rPr>
        <w:t>.</w:t>
      </w:r>
      <w:r w:rsidRPr="005F5F15">
        <w:rPr>
          <w:sz w:val="16"/>
          <w:szCs w:val="16"/>
        </w:rPr>
        <w:t xml:space="preserve"> Büyük Taarruz’dan sonra başlayan Mudanya görüşmelerine, Türkiye, İngiltere, Fransa ve İtalya delegeleri katılmıştır. TBMM ile asıl büyük savaşları yapan Yunanistan delegeleri görüşmelere katılmamış, Yunanlıları İngiliz delegesi temsil etmiştir.</w:t>
      </w:r>
    </w:p>
    <w:p w:rsidR="00404975" w:rsidRPr="005F5F15" w:rsidRDefault="00404975" w:rsidP="00075D07">
      <w:pPr>
        <w:jc w:val="both"/>
        <w:rPr>
          <w:b/>
          <w:bCs/>
          <w:sz w:val="16"/>
          <w:szCs w:val="16"/>
        </w:rPr>
      </w:pPr>
      <w:r w:rsidRPr="005F5F15">
        <w:rPr>
          <w:b/>
          <w:bCs/>
          <w:sz w:val="16"/>
          <w:szCs w:val="16"/>
        </w:rPr>
        <w:t>Bu durum aşağıdaki yargılardan hangisini doğrulamaktadır?</w:t>
      </w:r>
    </w:p>
    <w:p w:rsidR="00404975" w:rsidRPr="005F5F15" w:rsidRDefault="00404975" w:rsidP="00075D07">
      <w:pPr>
        <w:jc w:val="both"/>
        <w:rPr>
          <w:sz w:val="16"/>
          <w:szCs w:val="16"/>
        </w:rPr>
      </w:pPr>
      <w:r w:rsidRPr="005F5F15">
        <w:rPr>
          <w:b/>
          <w:bCs/>
          <w:sz w:val="16"/>
          <w:szCs w:val="16"/>
        </w:rPr>
        <w:t>A)</w:t>
      </w:r>
      <w:r w:rsidRPr="005F5F15">
        <w:rPr>
          <w:sz w:val="16"/>
          <w:szCs w:val="16"/>
        </w:rPr>
        <w:t>Yunanlıları kışkırtan İngilizler’ dir.</w:t>
      </w:r>
    </w:p>
    <w:p w:rsidR="00404975" w:rsidRPr="005F5F15" w:rsidRDefault="00404975" w:rsidP="00075D07">
      <w:pPr>
        <w:jc w:val="both"/>
        <w:rPr>
          <w:sz w:val="16"/>
          <w:szCs w:val="16"/>
        </w:rPr>
      </w:pPr>
      <w:r w:rsidRPr="005F5F15">
        <w:rPr>
          <w:b/>
          <w:bCs/>
          <w:sz w:val="16"/>
          <w:szCs w:val="16"/>
        </w:rPr>
        <w:t>B)</w:t>
      </w:r>
      <w:r w:rsidRPr="005F5F15">
        <w:rPr>
          <w:sz w:val="16"/>
          <w:szCs w:val="16"/>
        </w:rPr>
        <w:t>Yunanlılar savaşın sorumluluğunu üstlenmişlerdir.</w:t>
      </w:r>
    </w:p>
    <w:p w:rsidR="00404975" w:rsidRPr="005F5F15" w:rsidRDefault="00404975" w:rsidP="00075D07">
      <w:pPr>
        <w:jc w:val="both"/>
        <w:rPr>
          <w:sz w:val="16"/>
          <w:szCs w:val="16"/>
        </w:rPr>
      </w:pPr>
      <w:r w:rsidRPr="005F5F15">
        <w:rPr>
          <w:b/>
          <w:bCs/>
          <w:sz w:val="16"/>
          <w:szCs w:val="16"/>
        </w:rPr>
        <w:t>C)</w:t>
      </w:r>
      <w:r w:rsidRPr="005F5F15">
        <w:rPr>
          <w:sz w:val="16"/>
          <w:szCs w:val="16"/>
        </w:rPr>
        <w:t>Yunanlılar Anadolu üzerindeki isteklerinden vazgeçmişlerdir.</w:t>
      </w:r>
    </w:p>
    <w:p w:rsidR="00404975" w:rsidRPr="00234556" w:rsidRDefault="00404975" w:rsidP="00075D07">
      <w:pPr>
        <w:jc w:val="both"/>
        <w:rPr>
          <w:rFonts w:cs="Times New Roman"/>
          <w:sz w:val="16"/>
          <w:szCs w:val="16"/>
        </w:rPr>
      </w:pPr>
      <w:r w:rsidRPr="005F5F15">
        <w:rPr>
          <w:b/>
          <w:bCs/>
          <w:sz w:val="16"/>
          <w:szCs w:val="16"/>
        </w:rPr>
        <w:t>D)</w:t>
      </w:r>
      <w:r w:rsidRPr="005F5F15">
        <w:rPr>
          <w:sz w:val="16"/>
          <w:szCs w:val="16"/>
        </w:rPr>
        <w:t>Yunanlılar barışa yanaşmamaktadır.</w:t>
      </w:r>
    </w:p>
    <w:p w:rsidR="00404975" w:rsidRDefault="00404975" w:rsidP="00BD0385">
      <w:pPr>
        <w:jc w:val="both"/>
        <w:rPr>
          <w:rFonts w:cs="Times New Roman"/>
          <w:b/>
          <w:bCs/>
          <w:sz w:val="16"/>
          <w:szCs w:val="16"/>
        </w:rPr>
      </w:pPr>
    </w:p>
    <w:p w:rsidR="00404975" w:rsidRPr="005F5F15" w:rsidRDefault="00404975" w:rsidP="00BD0385">
      <w:pPr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t>11.</w:t>
      </w:r>
      <w:r w:rsidRPr="005F5F15">
        <w:rPr>
          <w:sz w:val="16"/>
          <w:szCs w:val="16"/>
        </w:rPr>
        <w:t>17 Şubat 1923’te toplanan İzmir İktisat Kongresi’ne çiftçi, tüccar, sanayici, işçi temsilcileri katılmıştır.</w:t>
      </w:r>
    </w:p>
    <w:p w:rsidR="00404975" w:rsidRPr="005F5F15" w:rsidRDefault="00404975" w:rsidP="00BD0385">
      <w:pPr>
        <w:jc w:val="both"/>
        <w:rPr>
          <w:sz w:val="16"/>
          <w:szCs w:val="16"/>
        </w:rPr>
      </w:pPr>
      <w:r w:rsidRPr="005F5F15">
        <w:rPr>
          <w:b/>
          <w:bCs/>
          <w:sz w:val="16"/>
          <w:szCs w:val="16"/>
        </w:rPr>
        <w:t>Kongreye farklı alanlardan te</w:t>
      </w:r>
      <w:r>
        <w:rPr>
          <w:b/>
          <w:bCs/>
          <w:sz w:val="16"/>
          <w:szCs w:val="16"/>
        </w:rPr>
        <w:t>msilcilerin katılması aşağıdaki-</w:t>
      </w:r>
      <w:r w:rsidRPr="005F5F15">
        <w:rPr>
          <w:b/>
          <w:bCs/>
          <w:sz w:val="16"/>
          <w:szCs w:val="16"/>
        </w:rPr>
        <w:t>lerden hangisinin göstergesi sayılabilir?</w:t>
      </w:r>
      <w:r w:rsidRPr="005F5F15">
        <w:rPr>
          <w:sz w:val="16"/>
          <w:szCs w:val="16"/>
        </w:rPr>
        <w:t xml:space="preserve"> </w:t>
      </w:r>
    </w:p>
    <w:p w:rsidR="00404975" w:rsidRPr="005F5F15" w:rsidRDefault="00404975" w:rsidP="00BD0385">
      <w:pPr>
        <w:jc w:val="both"/>
        <w:rPr>
          <w:sz w:val="16"/>
          <w:szCs w:val="16"/>
        </w:rPr>
      </w:pPr>
      <w:r w:rsidRPr="005F5F15">
        <w:rPr>
          <w:b/>
          <w:bCs/>
          <w:sz w:val="16"/>
          <w:szCs w:val="16"/>
        </w:rPr>
        <w:t>A)</w:t>
      </w:r>
      <w:r w:rsidRPr="005F5F15">
        <w:rPr>
          <w:sz w:val="16"/>
          <w:szCs w:val="16"/>
        </w:rPr>
        <w:t>Sivil savunma örgütlenmesinin iyi yapıldığının</w:t>
      </w:r>
    </w:p>
    <w:p w:rsidR="00404975" w:rsidRPr="005F5F15" w:rsidRDefault="00404975" w:rsidP="00BD0385">
      <w:pPr>
        <w:jc w:val="both"/>
        <w:rPr>
          <w:sz w:val="16"/>
          <w:szCs w:val="16"/>
        </w:rPr>
      </w:pPr>
      <w:r w:rsidRPr="005F5F15">
        <w:rPr>
          <w:b/>
          <w:bCs/>
          <w:sz w:val="16"/>
          <w:szCs w:val="16"/>
        </w:rPr>
        <w:t>B)</w:t>
      </w:r>
      <w:r w:rsidRPr="005F5F15">
        <w:rPr>
          <w:sz w:val="16"/>
          <w:szCs w:val="16"/>
        </w:rPr>
        <w:t>Ekonominin tarıma dayandırıldığının</w:t>
      </w:r>
    </w:p>
    <w:p w:rsidR="00404975" w:rsidRPr="005F5F15" w:rsidRDefault="00404975" w:rsidP="00BD0385">
      <w:pPr>
        <w:jc w:val="both"/>
        <w:rPr>
          <w:sz w:val="16"/>
          <w:szCs w:val="16"/>
        </w:rPr>
      </w:pPr>
      <w:r w:rsidRPr="005F5F15">
        <w:rPr>
          <w:b/>
          <w:bCs/>
          <w:sz w:val="16"/>
          <w:szCs w:val="16"/>
        </w:rPr>
        <w:t>C)</w:t>
      </w:r>
      <w:r w:rsidRPr="005F5F15">
        <w:rPr>
          <w:sz w:val="16"/>
          <w:szCs w:val="16"/>
        </w:rPr>
        <w:t>Ekonomik kalkınmamın her alanda amaçlandığının</w:t>
      </w:r>
    </w:p>
    <w:p w:rsidR="00404975" w:rsidRPr="00234556" w:rsidRDefault="00404975" w:rsidP="00BD0385">
      <w:pPr>
        <w:jc w:val="both"/>
        <w:rPr>
          <w:rFonts w:cs="Times New Roman"/>
          <w:sz w:val="16"/>
          <w:szCs w:val="16"/>
        </w:rPr>
      </w:pPr>
      <w:r w:rsidRPr="005F5F15">
        <w:rPr>
          <w:b/>
          <w:bCs/>
          <w:sz w:val="16"/>
          <w:szCs w:val="16"/>
        </w:rPr>
        <w:t>D)</w:t>
      </w:r>
      <w:r w:rsidRPr="005F5F15">
        <w:rPr>
          <w:sz w:val="16"/>
          <w:szCs w:val="16"/>
        </w:rPr>
        <w:t>Herkesin yönetime alınmak istendiğinin</w:t>
      </w:r>
    </w:p>
    <w:tbl>
      <w:tblPr>
        <w:tblpPr w:leftFromText="141" w:rightFromText="141" w:vertAnchor="text" w:horzAnchor="margin" w:tblpXSpec="right" w:tblpY="9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</w:tblGrid>
      <w:tr w:rsidR="00404975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404975" w:rsidRPr="00B31D86" w:rsidRDefault="00404975" w:rsidP="00B31D86">
            <w:pPr>
              <w:ind w:right="-4404"/>
              <w:rPr>
                <w:b/>
                <w:bCs/>
                <w:sz w:val="16"/>
                <w:szCs w:val="16"/>
              </w:rPr>
            </w:pPr>
            <w:r w:rsidRPr="00B31D86">
              <w:rPr>
                <w:b/>
                <w:bCs/>
                <w:sz w:val="16"/>
                <w:szCs w:val="16"/>
              </w:rPr>
              <w:t>Serkan KARADAĞ</w:t>
            </w:r>
          </w:p>
          <w:p w:rsidR="00404975" w:rsidRPr="00B31D86" w:rsidRDefault="00404975" w:rsidP="00B31D86">
            <w:pPr>
              <w:ind w:right="-4404"/>
              <w:rPr>
                <w:b/>
                <w:bCs/>
                <w:sz w:val="16"/>
                <w:szCs w:val="16"/>
              </w:rPr>
            </w:pPr>
            <w:r w:rsidRPr="00B31D86">
              <w:rPr>
                <w:b/>
                <w:bCs/>
                <w:sz w:val="16"/>
                <w:szCs w:val="16"/>
              </w:rPr>
              <w:t xml:space="preserve"> Ders Öğretmeni</w:t>
            </w:r>
          </w:p>
        </w:tc>
      </w:tr>
    </w:tbl>
    <w:p w:rsidR="00404975" w:rsidRPr="005F5F15" w:rsidRDefault="00404975" w:rsidP="00BD0385">
      <w:pPr>
        <w:jc w:val="both"/>
        <w:rPr>
          <w:rFonts w:cs="Times New Roman"/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04975" w:rsidRPr="005F5F15" w:rsidRDefault="00404975" w:rsidP="00BD0385">
      <w:pPr>
        <w:widowControl w:val="0"/>
        <w:tabs>
          <w:tab w:val="left" w:pos="960"/>
        </w:tabs>
        <w:autoSpaceDE w:val="0"/>
        <w:autoSpaceDN w:val="0"/>
        <w:adjustRightInd w:val="0"/>
        <w:ind w:right="122" w:hanging="284"/>
        <w:jc w:val="both"/>
        <w:rPr>
          <w:rFonts w:cs="Times New Roman"/>
          <w:sz w:val="16"/>
          <w:szCs w:val="16"/>
        </w:rPr>
      </w:pPr>
    </w:p>
    <w:p w:rsidR="00404975" w:rsidRPr="005F5F15" w:rsidRDefault="00404975" w:rsidP="00817F57">
      <w:pPr>
        <w:jc w:val="both"/>
        <w:rPr>
          <w:rFonts w:cs="Times New Roman"/>
          <w:b/>
          <w:bCs/>
          <w:sz w:val="16"/>
          <w:szCs w:val="16"/>
          <w:u w:val="single"/>
        </w:rPr>
      </w:pPr>
      <w:r>
        <w:rPr>
          <w:b/>
          <w:bCs/>
          <w:sz w:val="16"/>
          <w:szCs w:val="16"/>
        </w:rPr>
        <w:t xml:space="preserve">12. </w:t>
      </w:r>
      <w:r w:rsidRPr="005F5F15">
        <w:rPr>
          <w:b/>
          <w:bCs/>
          <w:sz w:val="16"/>
          <w:szCs w:val="16"/>
        </w:rPr>
        <w:t xml:space="preserve">Aşağıdaki kanunlardan hangisi 3 Mart 1924 tarihinde çıkarılan kanunlardan biri </w:t>
      </w:r>
      <w:r w:rsidRPr="00BC6CE0">
        <w:rPr>
          <w:b/>
          <w:bCs/>
          <w:sz w:val="16"/>
          <w:szCs w:val="16"/>
          <w:u w:val="single"/>
        </w:rPr>
        <w:t>değildir?</w:t>
      </w:r>
    </w:p>
    <w:p w:rsidR="00404975" w:rsidRPr="005F5F15" w:rsidRDefault="00404975" w:rsidP="00817F57">
      <w:pPr>
        <w:jc w:val="both"/>
        <w:rPr>
          <w:sz w:val="16"/>
          <w:szCs w:val="16"/>
        </w:rPr>
      </w:pPr>
      <w:r w:rsidRPr="005F5F15">
        <w:rPr>
          <w:b/>
          <w:bCs/>
          <w:sz w:val="16"/>
          <w:szCs w:val="16"/>
        </w:rPr>
        <w:t>A)</w:t>
      </w:r>
      <w:r w:rsidRPr="005F5F15">
        <w:rPr>
          <w:sz w:val="16"/>
          <w:szCs w:val="16"/>
        </w:rPr>
        <w:t xml:space="preserve"> Tevhid-i Tedrisat Kanunu</w:t>
      </w:r>
    </w:p>
    <w:p w:rsidR="00404975" w:rsidRPr="005F5F15" w:rsidRDefault="00404975" w:rsidP="00817F57">
      <w:pPr>
        <w:jc w:val="both"/>
        <w:rPr>
          <w:rFonts w:cs="Times New Roman"/>
          <w:sz w:val="16"/>
          <w:szCs w:val="16"/>
        </w:rPr>
      </w:pPr>
      <w:r w:rsidRPr="005F5F15">
        <w:rPr>
          <w:b/>
          <w:bCs/>
          <w:sz w:val="16"/>
          <w:szCs w:val="16"/>
        </w:rPr>
        <w:t>B)</w:t>
      </w:r>
      <w:r w:rsidRPr="005F5F15">
        <w:rPr>
          <w:sz w:val="16"/>
          <w:szCs w:val="16"/>
        </w:rPr>
        <w:t xml:space="preserve"> </w:t>
      </w:r>
      <w:r>
        <w:rPr>
          <w:sz w:val="16"/>
          <w:szCs w:val="16"/>
        </w:rPr>
        <w:t>Medreselerin kapatılması</w:t>
      </w:r>
    </w:p>
    <w:p w:rsidR="00404975" w:rsidRPr="005F5F15" w:rsidRDefault="00404975" w:rsidP="00817F57">
      <w:pPr>
        <w:jc w:val="both"/>
        <w:rPr>
          <w:sz w:val="16"/>
          <w:szCs w:val="16"/>
        </w:rPr>
      </w:pPr>
      <w:r w:rsidRPr="005F5F15">
        <w:rPr>
          <w:b/>
          <w:bCs/>
          <w:sz w:val="16"/>
          <w:szCs w:val="16"/>
        </w:rPr>
        <w:t>C)</w:t>
      </w:r>
      <w:r w:rsidRPr="005F5F15">
        <w:rPr>
          <w:sz w:val="16"/>
          <w:szCs w:val="16"/>
        </w:rPr>
        <w:t xml:space="preserve"> Osmanlı Hanedanının Yurt dışına çıkarılması</w:t>
      </w:r>
    </w:p>
    <w:p w:rsidR="00404975" w:rsidRDefault="00404975" w:rsidP="00817F57">
      <w:pPr>
        <w:rPr>
          <w:sz w:val="16"/>
          <w:szCs w:val="16"/>
        </w:rPr>
      </w:pPr>
      <w:r w:rsidRPr="005F5F15">
        <w:rPr>
          <w:b/>
          <w:bCs/>
          <w:sz w:val="16"/>
          <w:szCs w:val="16"/>
        </w:rPr>
        <w:t xml:space="preserve">D) </w:t>
      </w:r>
      <w:r w:rsidRPr="005F5F15">
        <w:rPr>
          <w:sz w:val="16"/>
          <w:szCs w:val="16"/>
        </w:rPr>
        <w:t xml:space="preserve">Erkan’ı Harbiye </w:t>
      </w:r>
      <w:r>
        <w:rPr>
          <w:sz w:val="16"/>
          <w:szCs w:val="16"/>
        </w:rPr>
        <w:t>Vekâleti</w:t>
      </w:r>
      <w:r w:rsidRPr="005F5F15">
        <w:rPr>
          <w:sz w:val="16"/>
          <w:szCs w:val="16"/>
        </w:rPr>
        <w:t xml:space="preserve">nin </w:t>
      </w:r>
      <w:r>
        <w:rPr>
          <w:sz w:val="16"/>
          <w:szCs w:val="16"/>
        </w:rPr>
        <w:t>kaldırılması</w:t>
      </w:r>
    </w:p>
    <w:p w:rsidR="00404975" w:rsidRDefault="00404975" w:rsidP="00817F57">
      <w:pPr>
        <w:rPr>
          <w:sz w:val="16"/>
          <w:szCs w:val="16"/>
        </w:rPr>
      </w:pPr>
    </w:p>
    <w:p w:rsidR="00404975" w:rsidRDefault="00404975" w:rsidP="00234556">
      <w:pPr>
        <w:pStyle w:val="BodyText2"/>
        <w:shd w:val="clear" w:color="auto" w:fill="FFFFFF"/>
        <w:spacing w:after="0" w:line="240" w:lineRule="auto"/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t>13. I-</w:t>
      </w:r>
      <w:r>
        <w:rPr>
          <w:sz w:val="16"/>
          <w:szCs w:val="16"/>
        </w:rPr>
        <w:t>Ağırlık ve ölçü birimlerinin değiştirilmesi</w:t>
      </w:r>
    </w:p>
    <w:p w:rsidR="00404975" w:rsidRDefault="00404975" w:rsidP="00234556">
      <w:pPr>
        <w:pStyle w:val="BodyText2"/>
        <w:shd w:val="clear" w:color="auto" w:fill="FFFFFF"/>
        <w:spacing w:after="0"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</w:t>
      </w:r>
      <w:r>
        <w:rPr>
          <w:b/>
          <w:bCs/>
          <w:sz w:val="16"/>
          <w:szCs w:val="16"/>
        </w:rPr>
        <w:t>II-</w:t>
      </w:r>
      <w:r>
        <w:rPr>
          <w:sz w:val="16"/>
          <w:szCs w:val="16"/>
        </w:rPr>
        <w:t>Miladi Takvim’in kabul edilmesi</w:t>
      </w:r>
    </w:p>
    <w:p w:rsidR="00404975" w:rsidRDefault="00404975" w:rsidP="00234556">
      <w:pPr>
        <w:pStyle w:val="BodyText2"/>
        <w:shd w:val="clear" w:color="auto" w:fill="FFFFFF"/>
        <w:spacing w:after="0"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</w:t>
      </w:r>
      <w:r>
        <w:rPr>
          <w:b/>
          <w:bCs/>
          <w:sz w:val="16"/>
          <w:szCs w:val="16"/>
        </w:rPr>
        <w:t>III-</w:t>
      </w:r>
      <w:r>
        <w:rPr>
          <w:sz w:val="16"/>
          <w:szCs w:val="16"/>
        </w:rPr>
        <w:t>Hafta tatilinin değiştirilmesi</w:t>
      </w:r>
    </w:p>
    <w:p w:rsidR="00404975" w:rsidRDefault="00404975" w:rsidP="00234556">
      <w:pPr>
        <w:pStyle w:val="BodyText2"/>
        <w:shd w:val="clear" w:color="auto" w:fill="FFFFFF"/>
        <w:spacing w:after="0"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</w:t>
      </w:r>
      <w:r>
        <w:rPr>
          <w:b/>
          <w:bCs/>
          <w:sz w:val="16"/>
          <w:szCs w:val="16"/>
        </w:rPr>
        <w:t>IV-</w:t>
      </w:r>
      <w:r>
        <w:rPr>
          <w:sz w:val="16"/>
          <w:szCs w:val="16"/>
        </w:rPr>
        <w:t>Medreselerin kapatılması</w:t>
      </w:r>
    </w:p>
    <w:p w:rsidR="00404975" w:rsidRDefault="00404975" w:rsidP="00234556">
      <w:pPr>
        <w:pStyle w:val="BodyText2"/>
        <w:shd w:val="clear" w:color="auto" w:fill="FFFFFF"/>
        <w:spacing w:after="0" w:line="240" w:lineRule="auto"/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Yukarıdakilerden inkılâplardan hangileri, uygulamalarda birlik sağlama amacıyla yapılmıştır?</w:t>
      </w:r>
    </w:p>
    <w:p w:rsidR="00404975" w:rsidRDefault="00404975" w:rsidP="00234556">
      <w:pPr>
        <w:pStyle w:val="BodyText2"/>
        <w:shd w:val="clear" w:color="auto" w:fill="FFFFFF"/>
        <w:spacing w:after="0" w:line="240" w:lineRule="auto"/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t xml:space="preserve">A) </w:t>
      </w:r>
      <w:r>
        <w:rPr>
          <w:sz w:val="16"/>
          <w:szCs w:val="16"/>
        </w:rPr>
        <w:t xml:space="preserve">I – III       </w:t>
      </w:r>
      <w:r>
        <w:rPr>
          <w:b/>
          <w:bCs/>
          <w:sz w:val="16"/>
          <w:szCs w:val="16"/>
        </w:rPr>
        <w:t xml:space="preserve">B) </w:t>
      </w:r>
      <w:r>
        <w:rPr>
          <w:sz w:val="16"/>
          <w:szCs w:val="16"/>
        </w:rPr>
        <w:t xml:space="preserve">I-II-III      </w:t>
      </w:r>
      <w:r>
        <w:rPr>
          <w:b/>
          <w:bCs/>
          <w:sz w:val="16"/>
          <w:szCs w:val="16"/>
        </w:rPr>
        <w:t xml:space="preserve">C) </w:t>
      </w:r>
      <w:r>
        <w:rPr>
          <w:sz w:val="16"/>
          <w:szCs w:val="16"/>
        </w:rPr>
        <w:t xml:space="preserve">I-II      </w:t>
      </w:r>
      <w:r>
        <w:rPr>
          <w:b/>
          <w:bCs/>
          <w:sz w:val="16"/>
          <w:szCs w:val="16"/>
        </w:rPr>
        <w:t xml:space="preserve">D) </w:t>
      </w:r>
      <w:r>
        <w:rPr>
          <w:sz w:val="16"/>
          <w:szCs w:val="16"/>
        </w:rPr>
        <w:t>I-II-III-IV</w:t>
      </w:r>
    </w:p>
    <w:p w:rsidR="00404975" w:rsidRDefault="00404975" w:rsidP="00817F57">
      <w:pPr>
        <w:rPr>
          <w:rFonts w:cs="Times New Roman"/>
          <w:b/>
          <w:bCs/>
          <w:sz w:val="16"/>
          <w:szCs w:val="16"/>
        </w:rPr>
      </w:pPr>
    </w:p>
    <w:p w:rsidR="00404975" w:rsidRPr="004E2BD9" w:rsidRDefault="00404975" w:rsidP="00234556">
      <w:pPr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14.</w:t>
      </w:r>
      <w:r w:rsidRPr="00B12535">
        <w:rPr>
          <w:b/>
          <w:bCs/>
          <w:sz w:val="16"/>
          <w:szCs w:val="16"/>
        </w:rPr>
        <w:t xml:space="preserve"> </w:t>
      </w:r>
      <w:r w:rsidRPr="004E2BD9">
        <w:rPr>
          <w:b/>
          <w:bCs/>
          <w:sz w:val="16"/>
          <w:szCs w:val="16"/>
        </w:rPr>
        <w:t>10.Yıl Nutku’nda hangi yıllar arasından bahsedilmektedir?</w:t>
      </w:r>
    </w:p>
    <w:p w:rsidR="00404975" w:rsidRDefault="00404975" w:rsidP="00234556">
      <w:pPr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t xml:space="preserve">A) </w:t>
      </w:r>
      <w:r>
        <w:rPr>
          <w:sz w:val="16"/>
          <w:szCs w:val="16"/>
        </w:rPr>
        <w:t xml:space="preserve">1918-1928     </w:t>
      </w:r>
      <w:r>
        <w:rPr>
          <w:b/>
          <w:bCs/>
          <w:sz w:val="16"/>
          <w:szCs w:val="16"/>
        </w:rPr>
        <w:t xml:space="preserve">B) </w:t>
      </w:r>
      <w:r>
        <w:rPr>
          <w:sz w:val="16"/>
          <w:szCs w:val="16"/>
        </w:rPr>
        <w:t xml:space="preserve">1923-1933     </w:t>
      </w:r>
      <w:r>
        <w:rPr>
          <w:b/>
          <w:bCs/>
          <w:sz w:val="16"/>
          <w:szCs w:val="16"/>
        </w:rPr>
        <w:t xml:space="preserve">C) </w:t>
      </w:r>
      <w:r>
        <w:rPr>
          <w:sz w:val="16"/>
          <w:szCs w:val="16"/>
        </w:rPr>
        <w:t xml:space="preserve">1919-1927     </w:t>
      </w:r>
      <w:r>
        <w:rPr>
          <w:b/>
          <w:bCs/>
          <w:sz w:val="16"/>
          <w:szCs w:val="16"/>
        </w:rPr>
        <w:t xml:space="preserve">D) </w:t>
      </w:r>
      <w:r>
        <w:rPr>
          <w:sz w:val="16"/>
          <w:szCs w:val="16"/>
        </w:rPr>
        <w:t>1915-1925</w:t>
      </w:r>
    </w:p>
    <w:p w:rsidR="00404975" w:rsidRDefault="00404975" w:rsidP="00234556">
      <w:pPr>
        <w:jc w:val="both"/>
        <w:rPr>
          <w:rFonts w:cs="Times New Roman"/>
          <w:b/>
          <w:bCs/>
          <w:sz w:val="16"/>
          <w:szCs w:val="16"/>
        </w:rPr>
      </w:pPr>
    </w:p>
    <w:p w:rsidR="00404975" w:rsidRDefault="00404975" w:rsidP="00234556">
      <w:pPr>
        <w:jc w:val="both"/>
        <w:rPr>
          <w:sz w:val="16"/>
          <w:szCs w:val="16"/>
        </w:rPr>
      </w:pPr>
      <w:r w:rsidRPr="004E2BD9">
        <w:rPr>
          <w:b/>
          <w:bCs/>
          <w:sz w:val="16"/>
          <w:szCs w:val="16"/>
        </w:rPr>
        <w:t xml:space="preserve">15. </w:t>
      </w:r>
      <w:r>
        <w:rPr>
          <w:sz w:val="16"/>
          <w:szCs w:val="16"/>
        </w:rPr>
        <w:t>I-Ziya Hurşit</w:t>
      </w:r>
    </w:p>
    <w:p w:rsidR="00404975" w:rsidRDefault="00404975" w:rsidP="00234556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II-Volter</w:t>
      </w:r>
    </w:p>
    <w:p w:rsidR="00404975" w:rsidRDefault="00404975" w:rsidP="00234556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III-Abdullah Cevdet</w:t>
      </w:r>
    </w:p>
    <w:p w:rsidR="00404975" w:rsidRDefault="00404975" w:rsidP="00234556">
      <w:pPr>
        <w:jc w:val="both"/>
        <w:rPr>
          <w:b/>
          <w:bCs/>
          <w:sz w:val="16"/>
          <w:szCs w:val="16"/>
        </w:rPr>
      </w:pPr>
      <w:r>
        <w:rPr>
          <w:sz w:val="16"/>
          <w:szCs w:val="16"/>
        </w:rPr>
        <w:t xml:space="preserve">      IV-Platon</w:t>
      </w:r>
      <w:r>
        <w:rPr>
          <w:b/>
          <w:bCs/>
          <w:sz w:val="16"/>
          <w:szCs w:val="16"/>
        </w:rPr>
        <w:t xml:space="preserve"> </w:t>
      </w:r>
    </w:p>
    <w:p w:rsidR="00404975" w:rsidRDefault="00404975" w:rsidP="00234556">
      <w:pPr>
        <w:jc w:val="both"/>
        <w:rPr>
          <w:rFonts w:cs="Times New Roman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Yukarıdaki düşünür-yazarlardan hangisi/hangileri Mustafa Kemal Atatürk’ün düşünce dünyasının gelişmesinde etkili </w:t>
      </w:r>
      <w:r w:rsidRPr="00BC6CE0">
        <w:rPr>
          <w:b/>
          <w:bCs/>
          <w:sz w:val="16"/>
          <w:szCs w:val="16"/>
          <w:u w:val="single"/>
        </w:rPr>
        <w:t>olmamıştır?</w:t>
      </w:r>
    </w:p>
    <w:p w:rsidR="00404975" w:rsidRPr="00387DDE" w:rsidRDefault="00404975" w:rsidP="00234556">
      <w:pPr>
        <w:rPr>
          <w:rFonts w:cs="Times New Roman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A)</w:t>
      </w:r>
      <w:r>
        <w:rPr>
          <w:sz w:val="16"/>
          <w:szCs w:val="16"/>
        </w:rPr>
        <w:t xml:space="preserve"> I-II-IV                </w:t>
      </w:r>
      <w:r>
        <w:rPr>
          <w:b/>
          <w:bCs/>
          <w:sz w:val="16"/>
          <w:szCs w:val="16"/>
        </w:rPr>
        <w:t xml:space="preserve">B) </w:t>
      </w:r>
      <w:r>
        <w:rPr>
          <w:sz w:val="16"/>
          <w:szCs w:val="16"/>
        </w:rPr>
        <w:t xml:space="preserve">II-IV                                                                         </w:t>
      </w:r>
      <w:r>
        <w:rPr>
          <w:b/>
          <w:bCs/>
          <w:sz w:val="16"/>
          <w:szCs w:val="16"/>
        </w:rPr>
        <w:t xml:space="preserve">C) </w:t>
      </w:r>
      <w:r>
        <w:rPr>
          <w:sz w:val="16"/>
          <w:szCs w:val="16"/>
        </w:rPr>
        <w:t xml:space="preserve">I-IV                     </w:t>
      </w:r>
      <w:r>
        <w:rPr>
          <w:b/>
          <w:bCs/>
          <w:sz w:val="16"/>
          <w:szCs w:val="16"/>
        </w:rPr>
        <w:t xml:space="preserve">D) </w:t>
      </w:r>
      <w:r>
        <w:rPr>
          <w:sz w:val="16"/>
          <w:szCs w:val="16"/>
        </w:rPr>
        <w:t>Yalnız IV</w:t>
      </w:r>
    </w:p>
    <w:p w:rsidR="00404975" w:rsidRDefault="00404975" w:rsidP="00817F57">
      <w:pPr>
        <w:rPr>
          <w:rFonts w:cs="Times New Roman"/>
          <w:b/>
          <w:bCs/>
          <w:sz w:val="16"/>
          <w:szCs w:val="16"/>
        </w:rPr>
      </w:pPr>
    </w:p>
    <w:p w:rsidR="00404975" w:rsidRDefault="00404975" w:rsidP="00CE73DB">
      <w:pPr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D-) Klasik yazılı sorusu (10 Puan)</w:t>
      </w:r>
    </w:p>
    <w:p w:rsidR="00404975" w:rsidRDefault="00404975" w:rsidP="00CE73DB">
      <w:pPr>
        <w:jc w:val="center"/>
        <w:rPr>
          <w:b/>
          <w:bCs/>
          <w:sz w:val="16"/>
          <w:szCs w:val="16"/>
        </w:rPr>
      </w:pPr>
    </w:p>
    <w:p w:rsidR="00404975" w:rsidRPr="00CE73DB" w:rsidRDefault="00404975" w:rsidP="00CE73DB">
      <w:pPr>
        <w:pStyle w:val="ListParagraph"/>
        <w:numPr>
          <w:ilvl w:val="0"/>
          <w:numId w:val="8"/>
        </w:numPr>
        <w:jc w:val="both"/>
        <w:rPr>
          <w:rFonts w:cs="Times New Roman"/>
          <w:b/>
          <w:bCs/>
          <w:sz w:val="16"/>
          <w:szCs w:val="16"/>
        </w:rPr>
        <w:sectPr w:rsidR="00404975" w:rsidRPr="00CE73DB" w:rsidSect="00624320">
          <w:type w:val="continuous"/>
          <w:pgSz w:w="11906" w:h="16838"/>
          <w:pgMar w:top="360" w:right="386" w:bottom="719" w:left="1080" w:header="708" w:footer="708" w:gutter="0"/>
          <w:cols w:num="2" w:sep="1" w:space="708" w:equalWidth="0">
            <w:col w:w="4866" w:space="708"/>
            <w:col w:w="4866"/>
          </w:cols>
          <w:docGrid w:linePitch="360"/>
        </w:sectPr>
      </w:pPr>
      <w:r>
        <w:rPr>
          <w:b/>
          <w:bCs/>
          <w:sz w:val="16"/>
          <w:szCs w:val="16"/>
        </w:rPr>
        <w:t>Atatürk’ün bütünleyici ilkelerinden 5 tane yazınız.</w:t>
      </w:r>
    </w:p>
    <w:p w:rsidR="00404975" w:rsidRDefault="00404975" w:rsidP="00770BE2">
      <w:pPr>
        <w:rPr>
          <w:rFonts w:cs="Times New Roman"/>
        </w:rPr>
      </w:pPr>
    </w:p>
    <w:sectPr w:rsidR="00404975" w:rsidSect="00624320">
      <w:pgSz w:w="11906" w:h="16838"/>
      <w:pgMar w:top="539" w:right="386" w:bottom="540" w:left="720" w:header="708" w:footer="708" w:gutter="0"/>
      <w:cols w:num="2" w:sep="1" w:space="534" w:equalWidth="0">
        <w:col w:w="4866" w:space="534"/>
        <w:col w:w="540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52914"/>
    <w:multiLevelType w:val="hybridMultilevel"/>
    <w:tmpl w:val="3962E9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5B751DF"/>
    <w:multiLevelType w:val="hybridMultilevel"/>
    <w:tmpl w:val="4A2E5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86713C"/>
    <w:multiLevelType w:val="hybridMultilevel"/>
    <w:tmpl w:val="C02610CC"/>
    <w:lvl w:ilvl="0" w:tplc="A39E855E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3DE3005C"/>
    <w:multiLevelType w:val="hybridMultilevel"/>
    <w:tmpl w:val="A3EAAF90"/>
    <w:lvl w:ilvl="0" w:tplc="3E0E028A">
      <w:start w:val="1"/>
      <w:numFmt w:val="upperLetter"/>
      <w:lvlText w:val="%1-"/>
      <w:lvlJc w:val="left"/>
      <w:pPr>
        <w:ind w:left="-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711" w:hanging="360"/>
      </w:pPr>
    </w:lvl>
    <w:lvl w:ilvl="2" w:tplc="041F001B">
      <w:start w:val="1"/>
      <w:numFmt w:val="lowerRoman"/>
      <w:lvlText w:val="%3."/>
      <w:lvlJc w:val="right"/>
      <w:pPr>
        <w:ind w:left="1431" w:hanging="180"/>
      </w:pPr>
    </w:lvl>
    <w:lvl w:ilvl="3" w:tplc="041F000F">
      <w:start w:val="1"/>
      <w:numFmt w:val="decimal"/>
      <w:lvlText w:val="%4."/>
      <w:lvlJc w:val="left"/>
      <w:pPr>
        <w:ind w:left="2151" w:hanging="360"/>
      </w:pPr>
    </w:lvl>
    <w:lvl w:ilvl="4" w:tplc="041F0019">
      <w:start w:val="1"/>
      <w:numFmt w:val="lowerLetter"/>
      <w:lvlText w:val="%5."/>
      <w:lvlJc w:val="left"/>
      <w:pPr>
        <w:ind w:left="2871" w:hanging="360"/>
      </w:pPr>
    </w:lvl>
    <w:lvl w:ilvl="5" w:tplc="041F001B">
      <w:start w:val="1"/>
      <w:numFmt w:val="lowerRoman"/>
      <w:lvlText w:val="%6."/>
      <w:lvlJc w:val="right"/>
      <w:pPr>
        <w:ind w:left="3591" w:hanging="180"/>
      </w:pPr>
    </w:lvl>
    <w:lvl w:ilvl="6" w:tplc="041F000F">
      <w:start w:val="1"/>
      <w:numFmt w:val="decimal"/>
      <w:lvlText w:val="%7."/>
      <w:lvlJc w:val="left"/>
      <w:pPr>
        <w:ind w:left="4311" w:hanging="360"/>
      </w:pPr>
    </w:lvl>
    <w:lvl w:ilvl="7" w:tplc="041F0019">
      <w:start w:val="1"/>
      <w:numFmt w:val="lowerLetter"/>
      <w:lvlText w:val="%8."/>
      <w:lvlJc w:val="left"/>
      <w:pPr>
        <w:ind w:left="5031" w:hanging="360"/>
      </w:pPr>
    </w:lvl>
    <w:lvl w:ilvl="8" w:tplc="041F001B">
      <w:start w:val="1"/>
      <w:numFmt w:val="lowerRoman"/>
      <w:lvlText w:val="%9."/>
      <w:lvlJc w:val="right"/>
      <w:pPr>
        <w:ind w:left="5751" w:hanging="180"/>
      </w:pPr>
    </w:lvl>
  </w:abstractNum>
  <w:abstractNum w:abstractNumId="4">
    <w:nsid w:val="46416E2F"/>
    <w:multiLevelType w:val="hybridMultilevel"/>
    <w:tmpl w:val="1516675A"/>
    <w:lvl w:ilvl="0" w:tplc="70329CE4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636885"/>
    <w:multiLevelType w:val="hybridMultilevel"/>
    <w:tmpl w:val="4232E33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6">
    <w:nsid w:val="5A2D389F"/>
    <w:multiLevelType w:val="hybridMultilevel"/>
    <w:tmpl w:val="C0389B90"/>
    <w:lvl w:ilvl="0" w:tplc="8826B1D6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AC0842"/>
    <w:multiLevelType w:val="hybridMultilevel"/>
    <w:tmpl w:val="2D3CDFB6"/>
    <w:lvl w:ilvl="0" w:tplc="F760A2B2">
      <w:start w:val="2"/>
      <w:numFmt w:val="bullet"/>
      <w:lvlText w:val=""/>
      <w:lvlJc w:val="left"/>
      <w:pPr>
        <w:ind w:left="1067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7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7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7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7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7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6157"/>
    <w:rsid w:val="0004290B"/>
    <w:rsid w:val="00075D07"/>
    <w:rsid w:val="00234556"/>
    <w:rsid w:val="002C29C3"/>
    <w:rsid w:val="00306157"/>
    <w:rsid w:val="00385EAD"/>
    <w:rsid w:val="00387DDE"/>
    <w:rsid w:val="00393649"/>
    <w:rsid w:val="003B5D2E"/>
    <w:rsid w:val="00404975"/>
    <w:rsid w:val="004510A9"/>
    <w:rsid w:val="00467824"/>
    <w:rsid w:val="004C378A"/>
    <w:rsid w:val="004C482C"/>
    <w:rsid w:val="004E2BD9"/>
    <w:rsid w:val="004F5090"/>
    <w:rsid w:val="00511CC2"/>
    <w:rsid w:val="005629BA"/>
    <w:rsid w:val="00596E31"/>
    <w:rsid w:val="005B5ADE"/>
    <w:rsid w:val="005E33DE"/>
    <w:rsid w:val="005F5F15"/>
    <w:rsid w:val="00624320"/>
    <w:rsid w:val="00640FBB"/>
    <w:rsid w:val="00654F13"/>
    <w:rsid w:val="006B2C12"/>
    <w:rsid w:val="006D5545"/>
    <w:rsid w:val="006F58EA"/>
    <w:rsid w:val="00770BE2"/>
    <w:rsid w:val="00792E50"/>
    <w:rsid w:val="007A6DC2"/>
    <w:rsid w:val="00816043"/>
    <w:rsid w:val="00817F57"/>
    <w:rsid w:val="00831610"/>
    <w:rsid w:val="008B1D3F"/>
    <w:rsid w:val="008B58F7"/>
    <w:rsid w:val="008C1BAD"/>
    <w:rsid w:val="009507B4"/>
    <w:rsid w:val="0097615E"/>
    <w:rsid w:val="009F24A1"/>
    <w:rsid w:val="009F745B"/>
    <w:rsid w:val="00A359B3"/>
    <w:rsid w:val="00AE7579"/>
    <w:rsid w:val="00B12535"/>
    <w:rsid w:val="00B31D86"/>
    <w:rsid w:val="00B47863"/>
    <w:rsid w:val="00B74B57"/>
    <w:rsid w:val="00B8550B"/>
    <w:rsid w:val="00BC6CE0"/>
    <w:rsid w:val="00BD0385"/>
    <w:rsid w:val="00C60999"/>
    <w:rsid w:val="00CE73DB"/>
    <w:rsid w:val="00D109DE"/>
    <w:rsid w:val="00D26007"/>
    <w:rsid w:val="00D50AD3"/>
    <w:rsid w:val="00DC231A"/>
    <w:rsid w:val="00DF5B6B"/>
    <w:rsid w:val="00E163C6"/>
    <w:rsid w:val="00F97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157"/>
    <w:rPr>
      <w:rFonts w:ascii="Comic Sans MS" w:eastAsia="Times New Roman" w:hAnsi="Comic Sans MS" w:cs="Comic Sans MS"/>
      <w:sz w:val="18"/>
      <w:szCs w:val="18"/>
      <w:u w:color="3366FF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306157"/>
    <w:pPr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306157"/>
    <w:rPr>
      <w:rFonts w:ascii="Times New Roman" w:hAnsi="Times New Roman" w:cs="Times New Roman"/>
      <w:b/>
      <w:bCs/>
      <w:sz w:val="24"/>
      <w:szCs w:val="24"/>
      <w:u w:color="3366FF"/>
      <w:lang w:eastAsia="tr-TR"/>
    </w:rPr>
  </w:style>
  <w:style w:type="paragraph" w:styleId="BodyText">
    <w:name w:val="Body Text"/>
    <w:basedOn w:val="Normal"/>
    <w:link w:val="BodyTextChar"/>
    <w:uiPriority w:val="99"/>
    <w:rsid w:val="00306157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6157"/>
    <w:rPr>
      <w:rFonts w:ascii="Comic Sans MS" w:hAnsi="Comic Sans MS" w:cs="Comic Sans MS"/>
      <w:b/>
      <w:bCs/>
      <w:sz w:val="18"/>
      <w:szCs w:val="18"/>
      <w:u w:color="3366FF"/>
      <w:lang w:eastAsia="tr-TR"/>
    </w:rPr>
  </w:style>
  <w:style w:type="paragraph" w:styleId="BodyText2">
    <w:name w:val="Body Text 2"/>
    <w:basedOn w:val="Normal"/>
    <w:link w:val="BodyText2Char"/>
    <w:uiPriority w:val="99"/>
    <w:rsid w:val="0030615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306157"/>
    <w:rPr>
      <w:rFonts w:ascii="Comic Sans MS" w:hAnsi="Comic Sans MS" w:cs="Comic Sans MS"/>
      <w:sz w:val="18"/>
      <w:szCs w:val="18"/>
      <w:u w:color="3366FF"/>
      <w:lang w:eastAsia="tr-TR"/>
    </w:rPr>
  </w:style>
  <w:style w:type="paragraph" w:styleId="ListParagraph">
    <w:name w:val="List Paragraph"/>
    <w:basedOn w:val="Normal"/>
    <w:uiPriority w:val="99"/>
    <w:qFormat/>
    <w:rsid w:val="00306157"/>
    <w:pPr>
      <w:ind w:left="720"/>
    </w:pPr>
  </w:style>
  <w:style w:type="table" w:styleId="TableGrid">
    <w:name w:val="Table Grid"/>
    <w:basedOn w:val="TableNormal"/>
    <w:uiPriority w:val="99"/>
    <w:rsid w:val="0030615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D26007"/>
    <w:rPr>
      <w:color w:val="0000FF"/>
      <w:u w:val="single"/>
    </w:rPr>
  </w:style>
  <w:style w:type="paragraph" w:customStyle="1" w:styleId="NoSpacing1">
    <w:name w:val="No Spacing1"/>
    <w:uiPriority w:val="99"/>
    <w:rsid w:val="00D26007"/>
    <w:rPr>
      <w:rFonts w:eastAsia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37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gif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160</TotalTime>
  <Pages>3</Pages>
  <Words>1239</Words>
  <Characters>7065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Serkan</dc:creator>
  <cp:keywords>www.sorubak.com</cp:keywords>
  <dc:description>www.sorubak.com</dc:description>
  <cp:lastModifiedBy>EDANUR</cp:lastModifiedBy>
  <cp:revision>18</cp:revision>
  <cp:lastPrinted>2012-04-01T17:09:00Z</cp:lastPrinted>
  <dcterms:created xsi:type="dcterms:W3CDTF">2012-04-01T13:31:00Z</dcterms:created>
  <dcterms:modified xsi:type="dcterms:W3CDTF">2013-03-08T16:41:00Z</dcterms:modified>
  <cp:category>www.sorubak.com</cp:category>
  <cp:version>www.sorubak.com</cp:version>
</cp:coreProperties>
</file>