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26" style="position:absolute;margin-left:342pt;margin-top:8.15pt;width:198pt;height:60.75pt;z-index:251604480" strokecolor="#943634" strokeweight="2.25pt">
            <v:stroke r:id="rId7" o:title="" filltype="pattern"/>
            <v:textbox>
              <w:txbxContent>
                <w:p w:rsidR="00941508" w:rsidRPr="00365110" w:rsidRDefault="00941508" w:rsidP="00B94137">
                  <w:pPr>
                    <w:spacing w:after="0"/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>Name:</w:t>
                  </w:r>
                </w:p>
                <w:p w:rsidR="00941508" w:rsidRPr="00365110" w:rsidRDefault="00941508" w:rsidP="00B94137">
                  <w:pPr>
                    <w:spacing w:after="0"/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>Surname:</w:t>
                  </w:r>
                </w:p>
                <w:p w:rsidR="00941508" w:rsidRPr="00365110" w:rsidRDefault="00941508" w:rsidP="00B94137">
                  <w:pPr>
                    <w:spacing w:after="0"/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 xml:space="preserve">No: </w:t>
                  </w:r>
                </w:p>
                <w:p w:rsidR="00941508" w:rsidRPr="00365110" w:rsidRDefault="00941508" w:rsidP="00B94137">
                  <w:pPr>
                    <w:spacing w:after="0"/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</w:pPr>
                  <w:r w:rsidRPr="00365110"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>Date:</w:t>
                  </w:r>
                  <w:r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 xml:space="preserve"> </w:t>
                  </w:r>
                  <w:r w:rsidRPr="00365110">
                    <w:rPr>
                      <w:rFonts w:ascii="Lucida Calligraphy" w:hAnsi="Lucida Calligraphy" w:cs="Lucida Calligraphy"/>
                      <w:b/>
                      <w:bCs/>
                      <w:color w:val="00B050"/>
                      <w:sz w:val="16"/>
                      <w:szCs w:val="16"/>
                    </w:rPr>
                    <w:t>23/03/2012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margin-left:-14.25pt;margin-top:8.15pt;width:342.75pt;height:132.75pt;rotation:180;flip:y;z-index:251605504" o:connectortype="elbow" adj="18,9275,-22971"/>
        </w:pict>
      </w:r>
      <w:r>
        <w:t xml:space="preserve"> </w:t>
      </w:r>
      <w:r>
        <w:rPr>
          <w:rFonts w:ascii="Times New Roman" w:hAnsi="Times New Roman" w:cs="Times New Roman"/>
          <w:b/>
          <w:bCs/>
        </w:rPr>
        <w:t>UNIT-8: RUNNING ERRANDS</w: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A: Complete the chart with the words.8pts</w:t>
      </w:r>
    </w:p>
    <w:tbl>
      <w:tblPr>
        <w:tblW w:w="5709" w:type="dxa"/>
        <w:tblInd w:w="-10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/>
      </w:tblPr>
      <w:tblGrid>
        <w:gridCol w:w="1133"/>
        <w:gridCol w:w="1554"/>
        <w:gridCol w:w="1763"/>
        <w:gridCol w:w="1259"/>
      </w:tblGrid>
      <w:tr w:rsidR="00941508" w:rsidRPr="00F21504">
        <w:trPr>
          <w:trHeight w:val="393"/>
        </w:trPr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1.Shopping</w:t>
            </w:r>
          </w:p>
        </w:tc>
        <w:tc>
          <w:tcPr>
            <w:tcW w:w="1554" w:type="dxa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2.The clothes to the dry cleaners</w:t>
            </w:r>
          </w:p>
        </w:tc>
        <w:tc>
          <w:tcPr>
            <w:tcW w:w="1763" w:type="dxa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3.Angry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4.Lunch</w:t>
            </w:r>
          </w:p>
        </w:tc>
      </w:tr>
      <w:tr w:rsidR="00941508" w:rsidRPr="00F21504">
        <w:trPr>
          <w:trHeight w:val="393"/>
        </w:trPr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5.Tea</w:t>
            </w:r>
          </w:p>
        </w:tc>
        <w:tc>
          <w:tcPr>
            <w:tcW w:w="1554" w:type="dxa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6.Errands</w:t>
            </w:r>
          </w:p>
        </w:tc>
        <w:tc>
          <w:tcPr>
            <w:tcW w:w="1763" w:type="dxa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7.Anxious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8.The dog for a walk</w:t>
            </w:r>
          </w:p>
        </w:tc>
      </w:tr>
    </w:tbl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342pt;margin-top:12.65pt;width:181.5pt;height:14.25pt;z-index:-251708928;mso-position-horizontal-relative:text;mso-position-vertical-relative:text" fillcolor="black">
            <v:shadow color="#868686"/>
            <v:textpath style="font-family:&quot;Eras Demi ITC&quot;;v-text-kern:t" trim="t" fitpath="t" string="C:Group the given verbs.10pts"/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337.5pt;margin-top:26.9pt;width:202.5pt;height:44.35pt;z-index:251608576;mso-position-horizontal-relative:text;mso-position-vertical-relative:text" adj="1973">
            <v:textbox>
              <w:txbxContent>
                <w:p w:rsidR="00941508" w:rsidRDefault="00941508" w:rsidP="007559E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done</w:t>
                  </w:r>
                  <w:r w:rsidRPr="007559E3">
                    <w:rPr>
                      <w:rFonts w:ascii="Times New Roman" w:hAnsi="Times New Roman" w:cs="Times New Roman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</w:rPr>
                    <w:t xml:space="preserve"> m</w:t>
                  </w:r>
                  <w:r w:rsidRPr="007559E3">
                    <w:rPr>
                      <w:rFonts w:ascii="Times New Roman" w:hAnsi="Times New Roman" w:cs="Times New Roman"/>
                    </w:rPr>
                    <w:t>ake – known – went –</w:t>
                  </w:r>
                  <w:r>
                    <w:rPr>
                      <w:rFonts w:ascii="Times New Roman" w:hAnsi="Times New Roman" w:cs="Times New Roman"/>
                    </w:rPr>
                    <w:t xml:space="preserve"> visit </w:t>
                  </w:r>
                </w:p>
                <w:p w:rsidR="00941508" w:rsidRPr="007559E3" w:rsidRDefault="00941508" w:rsidP="007559E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559E3">
                    <w:rPr>
                      <w:rFonts w:ascii="Times New Roman" w:hAnsi="Times New Roman" w:cs="Times New Roman"/>
                    </w:rPr>
                    <w:t>ran –</w:t>
                  </w:r>
                  <w:r>
                    <w:rPr>
                      <w:rFonts w:ascii="Times New Roman" w:hAnsi="Times New Roman" w:cs="Times New Roman"/>
                    </w:rPr>
                    <w:t xml:space="preserve"> t</w:t>
                  </w:r>
                  <w:r w:rsidRPr="007559E3">
                    <w:rPr>
                      <w:rFonts w:ascii="Times New Roman" w:hAnsi="Times New Roman" w:cs="Times New Roman"/>
                    </w:rPr>
                    <w:t xml:space="preserve">aken – spoken – sang – study </w:t>
                  </w:r>
                </w:p>
              </w:txbxContent>
            </v:textbox>
          </v:shape>
        </w:pict>
      </w:r>
      <w:r w:rsidRPr="00F2150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75pt;height:62.25pt;visibility:visible">
            <v:imagedata r:id="rId8" o:title="" croptop="-2674f" cropbottom="-2560f"/>
            <o:lock v:ext="edit" aspectratio="f"/>
          </v:shape>
        </w:pict>
      </w:r>
      <w:r w:rsidRPr="00F2150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i1026" type="#_x0000_t75" style="width:75pt;height:62.25pt;visibility:visible">
            <v:imagedata r:id="rId9" o:title="" croptop="-2674f" cropbottom="-2560f"/>
            <o:lock v:ext="edit" aspectratio="f"/>
          </v:shape>
        </w:pict>
      </w:r>
      <w:r w:rsidRPr="00F2150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i1027" type="#_x0000_t75" style="width:75pt;height:62.25pt;visibility:visible">
            <v:imagedata r:id="rId10" o:title="" croptop="-2674f" cropbottom="-2560f"/>
            <o:lock v:ext="edit" aspectratio="f"/>
          </v:shape>
        </w:pict>
      </w:r>
      <w:r w:rsidRPr="00F21504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_x0000_i1028" type="#_x0000_t75" style="width:75pt;height:62.25pt;visibility:visible">
            <v:imagedata r:id="rId11" o:title="" croptop="-2674f" cropbottom="-2560f"/>
            <o:lock v:ext="edit" aspectratio="f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-14.25pt;margin-top:9pt;width:282pt;height:2in;z-index:251606528" strokecolor="#c0504d" strokeweight="5pt">
            <v:stroke linestyle="thickThin"/>
            <v:shadow color="#868686"/>
            <v:textbox>
              <w:txbxContent>
                <w:p w:rsidR="00941508" w:rsidRPr="007559E3" w:rsidRDefault="00941508" w:rsidP="0036511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B: Write the sentences in order.5pts</w:t>
                  </w:r>
                </w:p>
                <w:p w:rsidR="00941508" w:rsidRDefault="00941508" w:rsidP="00211C04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have/ bought/ a villa/ they / just</w:t>
                  </w:r>
                </w:p>
                <w:p w:rsidR="00941508" w:rsidRDefault="00941508" w:rsidP="00211C04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never/ been/ she/ has / before/ İstanbul/to</w:t>
                  </w:r>
                </w:p>
                <w:p w:rsidR="00941508" w:rsidRDefault="00941508" w:rsidP="00211C04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Marta and  Maggie / already/ the housework/ have/done</w:t>
                  </w:r>
                </w:p>
                <w:p w:rsidR="00941508" w:rsidRDefault="00941508" w:rsidP="00211C04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 / recently/ abroad/ been /have</w:t>
                  </w:r>
                </w:p>
                <w:p w:rsidR="00941508" w:rsidRPr="00365110" w:rsidRDefault="00941508" w:rsidP="00211C04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48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you/?/ have/ yet/ washed/ the car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1" type="#_x0000_t136" style="position:absolute;margin-left:292.5pt;margin-top:12.65pt;width:45pt;height:27.75pt;z-index:251612672" adj=",10800" fillcolor="#3cf" strokecolor="#009" strokeweight="1pt">
            <v:shadow color="#009" offset="7pt,-7pt"/>
            <v:textpath style="font-family:&quot;High Tower Text&quot;;v-text-spacing:52429f;v-text-kern:t" trim="t" fitpath="t" string="V1"/>
          </v:shape>
        </w:pict>
      </w:r>
      <w:r>
        <w:rPr>
          <w:noProof/>
          <w:lang w:eastAsia="tr-TR"/>
        </w:rPr>
        <w:pict>
          <v:shape id="_x0000_s1032" type="#_x0000_t136" style="position:absolute;margin-left:479.65pt;margin-top:12.65pt;width:51.75pt;height:31.5pt;z-index:251614720" fillcolor="#ffc">
            <v:fill color2="#f99" focus="100%" type="gradient"/>
            <v:shadow color="#868686"/>
            <o:extrusion v:ext="view" backdepth="18pt" color="#06c" viewpoint="-34.72222mm" viewpointorigin="-.5" skewangle="-45" brightness="10000f" lightposition="0,-50000" lightlevel="44000f" lightposition2="0,50000" lightlevel2="24000f"/>
            <v:textpath style="font-family:&quot;High Tower Text&quot;;v-text-kern:t" trim="t" fitpath="t" string="V3"/>
          </v:shape>
        </w:pict>
      </w:r>
      <w:r>
        <w:rPr>
          <w:noProof/>
          <w:lang w:eastAsia="tr-TR"/>
        </w:rPr>
        <w:pict>
          <v:shape id="_x0000_s1033" type="#_x0000_t136" style="position:absolute;margin-left:387pt;margin-top:12.65pt;width:54pt;height:31.5pt;z-index:251613696" fillcolor="#ffe701">
            <v:fill color2="#fe3e02" focusposition="1,1" focussize="" focus="100%" type="gradient"/>
            <v:shadow color="#868686"/>
            <o:extrusion v:ext="view" color="#f60" rotationangle="18,18" viewpoint="0,0" viewpointorigin="0,0" skewangle="0" skewamt="0" brightness="4000f" lightposition=",50000" lightlevel="52000f" lightlevel2="14000f" type="perspective" lightharsh2="t"/>
            <v:textpath style="font-family:&quot;High Tower Text&quot;;v-text-kern:t" trim="t" fitpath="t" string="V2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4" type="#_x0000_t132" style="position:absolute;margin-left:465.75pt;margin-top:6.35pt;width:78.75pt;height:140.25pt;z-index:251611648" strokecolor="#d99594" strokeweight="1.5pt">
            <v:fill color2="#e5b8b7" focusposition="1" focussize="" focus="100%" type="gradient"/>
            <v:shadow on="t" type="perspective" color="#622423" opacity=".5" offset="1pt" offset2="-3pt"/>
          </v:shape>
        </w:pict>
      </w:r>
      <w:r>
        <w:rPr>
          <w:noProof/>
          <w:lang w:eastAsia="tr-TR"/>
        </w:rPr>
        <w:pict>
          <v:shape id="_x0000_s1035" type="#_x0000_t132" style="position:absolute;margin-left:375pt;margin-top:6.35pt;width:81pt;height:140.25pt;z-index:251610624" strokecolor="#fabf8f" strokeweight="1.5pt">
            <v:fill color2="#fbd4b4" focusposition="1" focussize="" focus="100%" type="gradient"/>
            <v:shadow on="t" type="perspective" color="#974706" opacity=".5" offset="1pt" offset2="-3pt"/>
          </v:shape>
        </w:pict>
      </w:r>
      <w:r>
        <w:rPr>
          <w:noProof/>
          <w:lang w:eastAsia="tr-TR"/>
        </w:rPr>
        <w:pict>
          <v:shape id="_x0000_s1036" type="#_x0000_t132" style="position:absolute;margin-left:276.75pt;margin-top:6.35pt;width:83.25pt;height:140.25pt;z-index:251609600" strokecolor="#92cddc" strokeweight="1.5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941508" w:rsidRDefault="00941508"/>
              </w:txbxContent>
            </v:textbox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1508" w:rsidRPr="00211C04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11C04">
        <w:rPr>
          <w:rFonts w:ascii="Times New Roman" w:hAnsi="Times New Roman" w:cs="Times New Roman"/>
          <w:b/>
          <w:bCs/>
        </w:rPr>
        <w:t>UNIT-9: A LIVING SCIENTIST</w: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37" style="position:absolute;margin-left:328.5pt;margin-top:4.8pt;width:195pt;height:143.6pt;z-index:251616768" strokecolor="#9bbb59" strokeweight="5pt">
            <v:stroke linestyle="thickThin"/>
            <v:shadow color="#868686"/>
            <v:textbox>
              <w:txbxContent>
                <w:p w:rsidR="00941508" w:rsidRDefault="00941508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E: Complete the sentence.2pts</w:t>
                  </w:r>
                </w:p>
                <w:p w:rsidR="00941508" w:rsidRDefault="00941508" w:rsidP="00E0456F">
                  <w:pPr>
                    <w:spacing w:after="0" w:line="360" w:lineRule="auto"/>
                    <w:rPr>
                      <w:rFonts w:ascii="Lucida Calligraphy" w:hAnsi="Lucida Calligraphy" w:cs="Lucida Calligraphy"/>
                    </w:rPr>
                  </w:pPr>
                  <w:r w:rsidRPr="00E0456F">
                    <w:rPr>
                      <w:rFonts w:ascii="Lucida Calligraphy" w:hAnsi="Lucida Calligraphy" w:cs="Lucida Calligraphy"/>
                    </w:rPr>
                    <w:t>I think success is</w:t>
                  </w:r>
                  <w:r>
                    <w:rPr>
                      <w:rFonts w:ascii="Lucida Calligraphy" w:hAnsi="Lucida Calligraphy" w:cs="Lucida Calligraphy"/>
                    </w:rPr>
                    <w:t>…… …………………………………………………………………………………………………………………………………………………………….</w:t>
                  </w:r>
                </w:p>
                <w:p w:rsidR="00941508" w:rsidRDefault="00941508" w:rsidP="00E0456F">
                  <w:pPr>
                    <w:spacing w:after="0" w:line="360" w:lineRule="auto"/>
                    <w:rPr>
                      <w:rFonts w:ascii="Lucida Calligraphy" w:hAnsi="Lucida Calligraphy" w:cs="Lucida Calligraphy"/>
                    </w:rPr>
                  </w:pPr>
                </w:p>
                <w:p w:rsidR="00941508" w:rsidRPr="00E0456F" w:rsidRDefault="00941508" w:rsidP="00E0456F">
                  <w:pPr>
                    <w:spacing w:after="0" w:line="240" w:lineRule="auto"/>
                    <w:rPr>
                      <w:rFonts w:ascii="Lucida Calligraphy" w:hAnsi="Lucida Calligraphy" w:cs="Lucida Calligraphy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14.25pt;margin-top:4.8pt;width:324pt;height:143.6pt;z-index:251615744" strokecolor="#4f81bd" strokeweight="5pt">
            <v:stroke linestyle="thickThin"/>
            <v:shadow color="#868686"/>
            <v:textbox>
              <w:txbxContent>
                <w:p w:rsidR="00941508" w:rsidRPr="00E0456F" w:rsidRDefault="00941508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E0456F">
                    <w:rPr>
                      <w:rFonts w:ascii="Times New Roman" w:hAnsi="Times New Roman" w:cs="Times New Roman"/>
                      <w:b/>
                      <w:bCs/>
                    </w:rPr>
                    <w:t>D: Complete the sentences with “</w:t>
                  </w:r>
                  <w:r w:rsidRPr="00E0456F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for” or “since”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10 pts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 has been in İstanbul ……… five years.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They have worked here …….. 1997.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hasn’t snowed ……… three hours.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I have called my husband twice …….. I came here.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Her father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hasn’t taken pain killers ………. t</w:t>
                  </w: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hree o’clock.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Katniss and Peeta have been married ……….. six months.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We haven’t seen any dolphins</w:t>
                  </w: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in the Black Sea ……… 2009.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 has lived in Paris …….. many years.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His daughter has changed her laptop four times ……….. last June.</w:t>
                  </w:r>
                </w:p>
                <w:p w:rsidR="00941508" w:rsidRPr="00E0456F" w:rsidRDefault="00941508" w:rsidP="00E0456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045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They have created five new versions of the machine ……… 2004.</w:t>
                  </w:r>
                </w:p>
                <w:p w:rsidR="00941508" w:rsidRPr="00E0456F" w:rsidRDefault="00941508" w:rsidP="00E04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39" style="position:absolute;margin-left:-10.5pt;margin-top:7.1pt;width:550.5pt;height:285pt;z-index:251617792" strokecolor="#f79646" strokeweight="5pt">
            <v:stroke linestyle="thickThin"/>
            <v:shadow color="#868686"/>
            <v:textbox>
              <w:txbxContent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F: Read the text and fill the gaps.12 pts</w:t>
                  </w: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941508" w:rsidRPr="005C0E21" w:rsidRDefault="00941508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40" style="position:absolute;margin-left:195.75pt;margin-top:7.95pt;width:170.25pt;height:237.75pt;z-index:251619840" strokecolor="#f79646" strokeweight="2.5pt">
            <v:shadow color="#868686"/>
            <v:textbox>
              <w:txbxContent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Name: …………………………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Date and  Place of birth: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…………………………………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Field of  research: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…………………………………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Books Published: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…………………………………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Education: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…………………………………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color w:val="7030A0"/>
                    </w:rPr>
                    <w:t>Accomplishments: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</w:pPr>
                  <w:r w:rsidRPr="00664E44"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  <w:t>He ……………………… many articles on Divan Literature.</w:t>
                  </w:r>
                </w:p>
                <w:p w:rsidR="00941508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  <w:t>He has won the “……………………………………….”.</w:t>
                  </w:r>
                </w:p>
                <w:p w:rsidR="00941508" w:rsidRPr="00664E44" w:rsidRDefault="00941508" w:rsidP="00664E44">
                  <w:pPr>
                    <w:spacing w:after="0" w:line="240" w:lineRule="auto"/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Lucida Calligraphy" w:hAnsi="Lucida Calligraphy" w:cs="Lucida Calligraphy"/>
                      <w:i/>
                      <w:iCs/>
                      <w:sz w:val="18"/>
                      <w:szCs w:val="18"/>
                    </w:rPr>
                    <w:t>He ………………………many books such as Katre-i Matem.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1" type="#_x0000_t136" style="position:absolute;margin-left:375pt;margin-top:1.95pt;width:147pt;height:31.5pt;z-index:251621888" fillcolor="gray" strokeweight="1pt">
            <v:fill r:id="rId12" o:title="" color2="yellow" type="pattern"/>
            <v:shadow opacity="52429f" offset="3pt"/>
            <v:textpath style="font-family:&quot;Britannic Bold&quot;;v-text-kern:t" trim="t" fitpath="t" string="True (T) or False (F)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42" style="position:absolute;margin-left:-5.25pt;margin-top:5.05pt;width:177pt;height:223.5pt;z-index:251618816" strokecolor="#f79646" strokeweight="2.5pt">
            <v:shadow color="#868686"/>
            <v:textbox>
              <w:txbxContent>
                <w:p w:rsidR="00941508" w:rsidRPr="001F1627" w:rsidRDefault="00941508" w:rsidP="005C0E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</w:pPr>
                  <w:r w:rsidRPr="001F1627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ISKENDER PALA</w:t>
                  </w:r>
                </w:p>
                <w:p w:rsidR="00941508" w:rsidRPr="001F1627" w:rsidRDefault="00941508" w:rsidP="001F1627">
                  <w:pPr>
                    <w:spacing w:after="0"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  <w:r w:rsidRPr="001F1627">
                    <w:rPr>
                      <w:rFonts w:ascii="Times New Roman" w:hAnsi="Times New Roman" w:cs="Times New Roman"/>
                    </w:rPr>
                    <w:t xml:space="preserve">He was born in Uşak in 1958. He has graduated from İstanbul Univesity. He is a famous professor in the field of Divan Literature. He has published many books such as </w:t>
                  </w:r>
                  <w:r w:rsidRPr="001F1627">
                    <w:rPr>
                      <w:rFonts w:ascii="Times New Roman" w:hAnsi="Times New Roman" w:cs="Times New Roman"/>
                      <w:i/>
                      <w:iCs/>
                    </w:rPr>
                    <w:t>Katre-i Matem, Od.</w:t>
                  </w:r>
                  <w:r w:rsidRPr="001F1627">
                    <w:rPr>
                      <w:rFonts w:ascii="Times New Roman" w:hAnsi="Times New Roman" w:cs="Times New Roman"/>
                    </w:rPr>
                    <w:t xml:space="preserve"> He has won many awards. For example, he has won “The Turkish Patent Institue Award”. He has written many articles on Divan Literature.</w:t>
                  </w:r>
                </w:p>
                <w:p w:rsidR="00941508" w:rsidRPr="001F1627" w:rsidRDefault="00941508" w:rsidP="005C0E2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F1627">
                    <w:rPr>
                      <w:rFonts w:ascii="Times New Roman" w:hAnsi="Times New Roman" w:cs="Times New Roman"/>
                    </w:rPr>
                    <w:tab/>
                    <w:t>He is still a lecturer in the Turkish Language and Literature Department at Uşak University. He is married and he has three children.</w:t>
                  </w:r>
                </w:p>
              </w:txbxContent>
            </v:textbox>
          </v:rect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43" type="#_x0000_t75" alt="3391801.jpg" style="position:absolute;margin-left:1.5pt;margin-top:-.1pt;width:15.75pt;height:20.25pt;z-index:251640320;visibility:visible">
            <v:imagedata r:id="rId13" o:title=""/>
          </v:shape>
        </w:pict>
      </w:r>
      <w:r>
        <w:rPr>
          <w:noProof/>
          <w:lang w:eastAsia="tr-TR"/>
        </w:rPr>
        <w:pict>
          <v:rect id="_x0000_s1044" style="position:absolute;margin-left:375pt;margin-top:8.15pt;width:152.6pt;height:126pt;z-index:251620864" strokecolor="#f79646" strokeweight="2.5pt">
            <v:shadow color="#868686"/>
            <v:textbox>
              <w:txbxContent>
                <w:p w:rsidR="00941508" w:rsidRPr="00FF741E" w:rsidRDefault="00941508" w:rsidP="00664E44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>İ. Pala was born in Uşak.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941508" w:rsidRPr="00FF741E" w:rsidRDefault="00941508" w:rsidP="00664E44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>He is still a lecturer in İstanbul University.</w:t>
                  </w:r>
                  <w:r>
                    <w:rPr>
                      <w:rFonts w:ascii="Times New Roman" w:hAnsi="Times New Roman" w:cs="Times New Roman"/>
                    </w:rPr>
                    <w:t xml:space="preserve"> ___</w:t>
                  </w:r>
                </w:p>
                <w:p w:rsidR="00941508" w:rsidRPr="00FF741E" w:rsidRDefault="00941508" w:rsidP="00664E44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>He is an engineer.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941508" w:rsidRPr="00FF741E" w:rsidRDefault="00941508" w:rsidP="00664E44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>He hasn’t  published any books yet.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  <w:p w:rsidR="00941508" w:rsidRPr="00FF741E" w:rsidRDefault="00941508" w:rsidP="00664E44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F741E">
                    <w:rPr>
                      <w:rFonts w:ascii="Times New Roman" w:hAnsi="Times New Roman" w:cs="Times New Roman"/>
                    </w:rPr>
                    <w:t>He has won many awards.</w:t>
                  </w:r>
                  <w:r>
                    <w:rPr>
                      <w:rFonts w:ascii="Times New Roman" w:hAnsi="Times New Roman" w:cs="Times New Roman"/>
                    </w:rPr>
                    <w:t>___</w:t>
                  </w:r>
                </w:p>
              </w:txbxContent>
            </v:textbox>
          </v:rect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45" type="#_x0000_t75" alt="3391801.jpg" style="position:absolute;margin-left:175.5pt;margin-top:4.5pt;width:15.75pt;height:20.25pt;z-index:251641344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46" type="#_x0000_t75" alt="3391801.jpg" style="position:absolute;margin-left:175.5pt;margin-top:10.05pt;width:15.75pt;height:20.25pt;z-index:251642368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47" type="#_x0000_t75" alt="3391801.jpg" style="position:absolute;margin-left:175.5pt;margin-top:4.45pt;width:15.75pt;height:20.25pt;z-index:251643392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3 Resim" o:spid="_x0000_s1048" type="#_x0000_t75" alt="katre-i-matem-onkapak.jpg" style="position:absolute;margin-left:392.3pt;margin-top:7.65pt;width:48.75pt;height:72.75pt;rotation:-2756871fd;z-index:251622912;visibility:visible">
            <v:imagedata r:id="rId14" o:title=""/>
          </v:shape>
        </w:pict>
      </w:r>
      <w:r>
        <w:rPr>
          <w:noProof/>
          <w:lang w:eastAsia="tr-TR"/>
        </w:rPr>
        <w:pict>
          <v:shape id="2 Resim" o:spid="_x0000_s1049" type="#_x0000_t75" alt="iskender_pala.jpg" style="position:absolute;margin-left:455.35pt;margin-top:11.4pt;width:80.1pt;height:96pt;z-index:251624960;visibility:visible">
            <v:imagedata r:id="rId15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50" type="#_x0000_t75" alt="3391801.jpg" style="position:absolute;margin-left:175.5pt;margin-top:3.25pt;width:15.75pt;height:20.25pt;z-index:251644416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1 Resim" o:spid="_x0000_s1051" type="#_x0000_t75" alt="aşk.jpg" style="position:absolute;margin-left:374.25pt;margin-top:6.45pt;width:54.75pt;height:78pt;rotation:-2680816fd;z-index:251623936;visibility:visible">
            <v:imagedata r:id="rId16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52" type="#_x0000_t75" alt="3391801.jpg" style="position:absolute;margin-left:175.5pt;margin-top:5.8pt;width:15.75pt;height:20.25pt;z-index:251645440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53" type="#_x0000_t75" alt="3391801.jpg" style="position:absolute;margin-left:160.5pt;margin-top:4.65pt;width:22.5pt;height:29.25pt;z-index:251634176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4" type="#_x0000_t75" alt="3391801.jpg" style="position:absolute;margin-left:132.75pt;margin-top:4.65pt;width:22.5pt;height:29.25pt;z-index:251631104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5" type="#_x0000_t75" alt="3391801.jpg" style="position:absolute;margin-left:108pt;margin-top:5.4pt;width:22.5pt;height:29.25pt;z-index:251630080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6" type="#_x0000_t75" alt="3391801.jpg" style="position:absolute;margin-left:85.5pt;margin-top:4.65pt;width:22.5pt;height:29.25pt;z-index:251629056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7" type="#_x0000_t75" alt="3391801.jpg" style="position:absolute;margin-left:57.75pt;margin-top:4.65pt;width:22.5pt;height:29.25pt;z-index:251628032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8" type="#_x0000_t75" alt="3391801.jpg" style="position:absolute;margin-left:30.75pt;margin-top:4.65pt;width:22.5pt;height:29.25pt;z-index:251627008;visibility:visible">
            <v:imagedata r:id="rId17" o:title=""/>
          </v:shape>
        </w:pict>
      </w:r>
      <w:r>
        <w:rPr>
          <w:noProof/>
          <w:lang w:eastAsia="tr-TR"/>
        </w:rPr>
        <w:pict>
          <v:shape id="_x0000_s1059" type="#_x0000_t75" alt="3391801.jpg" style="position:absolute;margin-left:73.5pt;margin-top:77.4pt;width:22.5pt;height:29.25pt;z-index:251632128;visibility:visible">
            <v:imagedata r:id="rId18" o:title=""/>
          </v:shape>
        </w:pict>
      </w:r>
      <w:r>
        <w:rPr>
          <w:noProof/>
          <w:lang w:eastAsia="tr-TR"/>
        </w:rPr>
        <w:pict>
          <v:shape id="4 Resim" o:spid="_x0000_s1060" type="#_x0000_t75" alt="3391801.jpg" style="position:absolute;margin-left:1.5pt;margin-top:5.4pt;width:22.9pt;height:29.25pt;z-index:251625984;visibility:visible">
            <v:imagedata r:id="rId18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61" type="#_x0000_t75" alt="3391801.jpg" style="position:absolute;margin-left:334.9pt;margin-top:1pt;width:16.15pt;height:21pt;z-index:251639296;visibility:visible">
            <v:imagedata r:id="rId19" o:title=""/>
          </v:shape>
        </w:pict>
      </w:r>
      <w:r>
        <w:rPr>
          <w:noProof/>
          <w:lang w:eastAsia="tr-TR"/>
        </w:rPr>
        <w:pict>
          <v:shape id="_x0000_s1062" type="#_x0000_t75" alt="3391801.jpg" style="position:absolute;margin-left:306.4pt;margin-top:.25pt;width:16.15pt;height:21pt;z-index:251638272;visibility:visible">
            <v:imagedata r:id="rId19" o:title=""/>
          </v:shape>
        </w:pict>
      </w:r>
      <w:r>
        <w:rPr>
          <w:noProof/>
          <w:lang w:eastAsia="tr-TR"/>
        </w:rPr>
        <w:pict>
          <v:shape id="_x0000_s1063" type="#_x0000_t75" alt="3391801.jpg" style="position:absolute;margin-left:278.25pt;margin-top:1pt;width:16.15pt;height:21pt;z-index:251636224;visibility:visible">
            <v:imagedata r:id="rId19" o:title=""/>
          </v:shape>
        </w:pict>
      </w:r>
      <w:r>
        <w:rPr>
          <w:noProof/>
          <w:lang w:eastAsia="tr-TR"/>
        </w:rPr>
        <w:pict>
          <v:shape id="_x0000_s1064" type="#_x0000_t75" alt="3391801.jpg" style="position:absolute;margin-left:252pt;margin-top:.25pt;width:16.15pt;height:21pt;z-index:251637248;visibility:visible">
            <v:imagedata r:id="rId19" o:title=""/>
          </v:shape>
        </w:pict>
      </w:r>
      <w:r>
        <w:rPr>
          <w:noProof/>
          <w:lang w:eastAsia="tr-TR"/>
        </w:rPr>
        <w:pict>
          <v:shape id="_x0000_s1065" type="#_x0000_t75" alt="3391801.jpg" style="position:absolute;margin-left:228.35pt;margin-top:.25pt;width:16.15pt;height:21pt;z-index:251635200;visibility:visible">
            <v:imagedata r:id="rId19" o:title=""/>
          </v:shape>
        </w:pict>
      </w:r>
      <w:r>
        <w:rPr>
          <w:noProof/>
          <w:lang w:eastAsia="tr-TR"/>
        </w:rPr>
        <w:pict>
          <v:shape id="_x0000_s1066" type="#_x0000_t75" alt="3391801.jpg" style="position:absolute;margin-left:205.5pt;margin-top:.95pt;width:15.55pt;height:20.25pt;z-index:251633152;visibility:visible">
            <v:imagedata r:id="rId13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7" type="#_x0000_t10" style="position:absolute;margin-left:478.5pt;margin-top:11.15pt;width:16.5pt;height:17.25pt;z-index:251658752"/>
        </w:pict>
      </w:r>
      <w:r>
        <w:rPr>
          <w:noProof/>
          <w:lang w:eastAsia="tr-TR"/>
        </w:rPr>
        <w:pict>
          <v:shape id="39 Resim" o:spid="_x0000_s1068" type="#_x0000_t75" alt="kirmizi-baslikli-kiz.jpg" style="position:absolute;margin-left:488.35pt;margin-top:11.9pt;width:47.25pt;height:57pt;z-index:251653632;visibility:visible">
            <v:imagedata r:id="rId20" o:title=""/>
          </v:shape>
        </w:pict>
      </w:r>
      <w:r>
        <w:rPr>
          <w:noProof/>
          <w:lang w:eastAsia="tr-TR"/>
        </w:rPr>
        <w:pict>
          <v:shape id="36 Resim" o:spid="_x0000_s1069" type="#_x0000_t75" alt="witch-brew006.jpg" style="position:absolute;margin-left:252.75pt;margin-top:-1.6pt;width:57.75pt;height:48pt;z-index:251651584;visibility:visible">
            <v:imagedata r:id="rId21" o:title=""/>
          </v:shape>
        </w:pict>
      </w:r>
      <w:r>
        <w:rPr>
          <w:noProof/>
          <w:lang w:eastAsia="tr-TR"/>
        </w:rPr>
        <w:pict>
          <v:rect id="_x0000_s1070" style="position:absolute;margin-left:311.25pt;margin-top:11.15pt;width:161.25pt;height:150pt;z-index:251647488">
            <v:textbox>
              <w:txbxContent>
                <w:p w:rsidR="00941508" w:rsidRDefault="00941508" w:rsidP="006677F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6677F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H: Macth the pictures with the words.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10 pts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King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Witch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Queen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Princess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Hansel and Gretel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Little Red Riding Hood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Rapunzel 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Cindrella </w:t>
                  </w:r>
                </w:p>
                <w:p w:rsidR="00941508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Prince </w:t>
                  </w:r>
                </w:p>
                <w:p w:rsidR="00941508" w:rsidRPr="006677FA" w:rsidRDefault="00941508" w:rsidP="006677FA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Seven dwarfs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71" type="#_x0000_t10" style="position:absolute;margin-left:248.25pt;margin-top:2.15pt;width:16.5pt;height:17.25pt;z-index:251660800"/>
        </w:pict>
      </w:r>
      <w:r>
        <w:rPr>
          <w:noProof/>
          <w:lang w:eastAsia="tr-TR"/>
        </w:rPr>
        <w:pict>
          <v:shape id="28 Resim" o:spid="_x0000_s1072" type="#_x0000_t75" alt="599936-snow_white1_large.jpg" style="position:absolute;margin-left:-18.2pt;margin-top:.4pt;width:275.05pt;height:169.45pt;z-index:-251670016;visibility:visible">
            <v:imagedata r:id="rId22" o:title=""/>
            <o:lock v:ext="edit" aspectratio="f"/>
          </v:shape>
        </w:pict>
      </w:r>
      <w:r>
        <w:rPr>
          <w:rFonts w:ascii="Times New Roman" w:hAnsi="Times New Roman" w:cs="Times New Roman"/>
          <w:b/>
          <w:bCs/>
        </w:rPr>
        <w:t>UNIT-10: A MODERN SHORT STORY</w:t>
      </w:r>
    </w:p>
    <w:p w:rsidR="00941508" w:rsidRDefault="00941508" w:rsidP="00E547D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G: Fill the gaps with “</w:t>
      </w:r>
      <w:r>
        <w:rPr>
          <w:rFonts w:ascii="Times New Roman" w:hAnsi="Times New Roman" w:cs="Times New Roman"/>
          <w:b/>
          <w:bCs/>
          <w:i/>
          <w:iCs/>
        </w:rPr>
        <w:t>so” or “such”. 5 pts</w:t>
      </w:r>
    </w:p>
    <w:p w:rsidR="00941508" w:rsidRDefault="00941508" w:rsidP="00E547D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baby had ……. a white skin that they</w:t>
      </w:r>
    </w:p>
    <w:p w:rsidR="00941508" w:rsidRDefault="00941508" w:rsidP="00E547D5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3" type="#_x0000_t10" style="position:absolute;margin-left:252pt;margin-top:6.25pt;width:16.5pt;height:17.25pt;z-index:251661824"/>
        </w:pict>
      </w:r>
      <w:r>
        <w:rPr>
          <w:noProof/>
          <w:lang w:eastAsia="tr-TR"/>
        </w:rPr>
        <w:pict>
          <v:shape id="35 Resim" o:spid="_x0000_s1074" type="#_x0000_t75" alt="tangled2.gif" style="position:absolute;margin-left:258pt;margin-top:8.5pt;width:41.25pt;height:57.75pt;z-index:251652608;visibility:visible">
            <v:imagedata r:id="rId23" o:title=""/>
          </v:shape>
        </w:pict>
      </w:r>
      <w:r w:rsidRPr="00E547D5">
        <w:rPr>
          <w:rFonts w:ascii="Times New Roman" w:hAnsi="Times New Roman" w:cs="Times New Roman"/>
        </w:rPr>
        <w:t xml:space="preserve"> named her Snow White.</w:t>
      </w:r>
    </w:p>
    <w:p w:rsidR="00941508" w:rsidRDefault="00941508" w:rsidP="00E547D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queen was …… a jealous woman that </w:t>
      </w:r>
    </w:p>
    <w:p w:rsidR="00941508" w:rsidRDefault="00941508" w:rsidP="00E547D5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5" type="#_x0000_t10" style="position:absolute;margin-left:478.5pt;margin-top:10.2pt;width:16.5pt;height:17.25pt;z-index:251662848"/>
        </w:pict>
      </w:r>
      <w:r>
        <w:rPr>
          <w:rFonts w:ascii="Times New Roman" w:hAnsi="Times New Roman" w:cs="Times New Roman"/>
        </w:rPr>
        <w:t>She wanted to kill Snow White.</w:t>
      </w:r>
    </w:p>
    <w:p w:rsidR="00941508" w:rsidRDefault="00941508" w:rsidP="00E547D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30 Resim" o:spid="_x0000_s1076" type="#_x0000_t75" alt="king.gif" style="position:absolute;left:0;text-align:left;margin-left:490.5pt;margin-top:6.55pt;width:39.75pt;height:54pt;z-index:251649536;visibility:visible">
            <v:imagedata r:id="rId24" o:title=""/>
          </v:shape>
        </w:pict>
      </w:r>
      <w:r>
        <w:rPr>
          <w:rFonts w:ascii="Times New Roman" w:hAnsi="Times New Roman" w:cs="Times New Roman"/>
        </w:rPr>
        <w:t xml:space="preserve">Snow White was ….. helpful that she did </w:t>
      </w:r>
    </w:p>
    <w:p w:rsidR="00941508" w:rsidRDefault="00941508" w:rsidP="000721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 housework of the dwarfs.</w:t>
      </w:r>
    </w:p>
    <w:p w:rsidR="00941508" w:rsidRDefault="00941508" w:rsidP="000721F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7" type="#_x0000_t10" style="position:absolute;left:0;text-align:left;margin-left:252pt;margin-top:3.75pt;width:16.5pt;height:17.25pt;z-index:251667968"/>
        </w:pict>
      </w:r>
      <w:r>
        <w:rPr>
          <w:noProof/>
          <w:lang w:eastAsia="tr-TR"/>
        </w:rPr>
        <w:pict>
          <v:shape id="29 Resim" o:spid="_x0000_s1078" type="#_x0000_t75" alt="gbi_storybookcl_househanselgretel.gif" style="position:absolute;left:0;text-align:left;margin-left:252.75pt;margin-top:3.75pt;width:57.75pt;height:58.5pt;z-index:251648512;visibility:visible">
            <v:imagedata r:id="rId25" o:title=""/>
          </v:shape>
        </w:pict>
      </w:r>
      <w:r>
        <w:rPr>
          <w:rFonts w:ascii="Times New Roman" w:hAnsi="Times New Roman" w:cs="Times New Roman"/>
        </w:rPr>
        <w:t>The dwarfs were …… interesting men that</w:t>
      </w:r>
    </w:p>
    <w:p w:rsidR="00941508" w:rsidRDefault="00941508" w:rsidP="000721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could live in a untidy and dirty house.</w:t>
      </w:r>
    </w:p>
    <w:p w:rsidR="00941508" w:rsidRDefault="00941508" w:rsidP="000721F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prince was ……. dedicated that he found </w:t>
      </w:r>
    </w:p>
    <w:p w:rsidR="00941508" w:rsidRDefault="00941508" w:rsidP="000721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Snow White and married to her.</w:t>
      </w:r>
    </w:p>
    <w:p w:rsidR="00941508" w:rsidRPr="000721F4" w:rsidRDefault="00941508" w:rsidP="000721F4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79" type="#_x0000_t10" style="position:absolute;margin-left:435pt;margin-top:9.4pt;width:16.5pt;height:17.25pt;z-index:251663872"/>
        </w:pict>
      </w:r>
      <w:r>
        <w:rPr>
          <w:noProof/>
          <w:lang w:eastAsia="tr-TR"/>
        </w:rPr>
        <w:pict>
          <v:shape id="31 Resim" o:spid="_x0000_s1080" type="#_x0000_t75" alt="prince.jpg" style="position:absolute;margin-left:441pt;margin-top:11.65pt;width:42pt;height:51pt;z-index:251650560;visibility:visible">
            <v:imagedata r:id="rId26" o:title=""/>
          </v:shape>
        </w:pict>
      </w:r>
      <w:r>
        <w:rPr>
          <w:noProof/>
          <w:lang w:eastAsia="tr-TR"/>
        </w:rPr>
        <w:pict>
          <v:shape id="_x0000_s1081" type="#_x0000_t34" style="position:absolute;margin-left:244.5pt;margin-top:9.4pt;width:308.25pt;height:63.05pt;z-index:251668992" o:connectortype="elbow" adj="340,-71943,-19655"/>
        </w:pict>
      </w:r>
      <w:r>
        <w:rPr>
          <w:noProof/>
          <w:lang w:eastAsia="tr-TR"/>
        </w:rPr>
        <w:pict>
          <v:shape id="_x0000_s1082" type="#_x0000_t10" style="position:absolute;margin-left:488.25pt;margin-top:.4pt;width:16.5pt;height:17.25pt;z-index:251664896"/>
        </w:pict>
      </w:r>
      <w:r>
        <w:rPr>
          <w:noProof/>
          <w:lang w:eastAsia="tr-TR"/>
        </w:rPr>
        <w:pict>
          <v:shape id="32 Resim" o:spid="_x0000_s1083" type="#_x0000_t75" alt="Princess-Belle.jpg" style="position:absolute;margin-left:490.5pt;margin-top:1.15pt;width:44.7pt;height:61.5pt;z-index:251657728;visibility:visible">
            <v:imagedata r:id="rId27" o:title=""/>
          </v:shape>
        </w:pict>
      </w:r>
      <w:r>
        <w:rPr>
          <w:noProof/>
          <w:lang w:eastAsia="tr-TR"/>
        </w:rPr>
        <w:pict>
          <v:shape id="33 Resim" o:spid="_x0000_s1084" type="#_x0000_t75" alt="queen.jpg" style="position:absolute;margin-left:382.5pt;margin-top:11.6pt;width:40.5pt;height:53.25pt;z-index:251656704;visibility:visible">
            <v:imagedata r:id="rId28" o:title=""/>
          </v:shape>
        </w:pict>
      </w:r>
      <w:r>
        <w:rPr>
          <w:noProof/>
          <w:lang w:eastAsia="tr-TR"/>
        </w:rPr>
        <w:pict>
          <v:shape id="_x0000_s1085" type="#_x0000_t10" style="position:absolute;margin-left:372.75pt;margin-top:9.4pt;width:16.5pt;height:17.25pt;z-index:251665920"/>
        </w:pict>
      </w:r>
      <w:r>
        <w:rPr>
          <w:noProof/>
          <w:lang w:eastAsia="tr-TR"/>
        </w:rPr>
        <w:pict>
          <v:shape id="_x0000_s1086" type="#_x0000_t10" style="position:absolute;margin-left:311.25pt;margin-top:9.4pt;width:16.5pt;height:17.25pt;z-index:251666944"/>
        </w:pict>
      </w:r>
      <w:r>
        <w:rPr>
          <w:noProof/>
          <w:lang w:eastAsia="tr-TR"/>
        </w:rPr>
        <w:pict>
          <v:shape id="_x0000_s1087" type="#_x0000_t10" style="position:absolute;margin-left:248.25pt;margin-top:9.4pt;width:16.5pt;height:17.25pt;z-index:251659776"/>
        </w:pict>
      </w:r>
      <w:r>
        <w:rPr>
          <w:noProof/>
          <w:lang w:eastAsia="tr-TR"/>
        </w:rPr>
        <w:pict>
          <v:shape id="38 Resim" o:spid="_x0000_s1088" type="#_x0000_t75" alt="images (1).jpg" style="position:absolute;margin-left:258pt;margin-top:11.65pt;width:45pt;height:53.25pt;z-index:251654656;visibility:visible">
            <v:imagedata r:id="rId29" o:title=""/>
          </v:shape>
        </w:pict>
      </w:r>
      <w:r>
        <w:rPr>
          <w:noProof/>
          <w:lang w:eastAsia="tr-TR"/>
        </w:rPr>
        <w:pict>
          <v:shape id="34 Resim" o:spid="_x0000_s1089" type="#_x0000_t75" alt="seven dwarfs.jpg" style="position:absolute;margin-left:311.25pt;margin-top:11.65pt;width:62.7pt;height:51pt;z-index:251655680;visibility:visible">
            <v:imagedata r:id="rId30" o:title=""/>
          </v:shape>
        </w:pic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UNIT-11: KNOWING WHAT YOU WANT</w: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I: Write sentences using “</w:t>
      </w:r>
      <w:r w:rsidRPr="00B119F1">
        <w:rPr>
          <w:rFonts w:ascii="Times New Roman" w:hAnsi="Times New Roman" w:cs="Times New Roman"/>
          <w:i/>
          <w:iCs/>
        </w:rPr>
        <w:t>want to</w:t>
      </w:r>
      <w:r>
        <w:rPr>
          <w:rFonts w:ascii="Times New Roman" w:hAnsi="Times New Roman" w:cs="Times New Roman"/>
          <w:b/>
          <w:bCs/>
        </w:rPr>
        <w:t>” or “</w:t>
      </w:r>
      <w:r w:rsidRPr="00B119F1">
        <w:rPr>
          <w:rFonts w:ascii="Times New Roman" w:hAnsi="Times New Roman" w:cs="Times New Roman"/>
          <w:i/>
          <w:iCs/>
        </w:rPr>
        <w:t>would like to</w:t>
      </w:r>
      <w:r>
        <w:rPr>
          <w:rFonts w:ascii="Times New Roman" w:hAnsi="Times New Roman" w:cs="Times New Roman"/>
          <w:b/>
          <w:bCs/>
        </w:rPr>
        <w:t>”</w:t>
      </w:r>
    </w:p>
    <w:p w:rsidR="00941508" w:rsidRDefault="00941508" w:rsidP="00FB70A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90" type="#_x0000_t136" style="position:absolute;margin-left:268.5pt;margin-top:39.7pt;width:102pt;height:57.75pt;z-index:251675136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metal="t" viewpoint="-34.72222mm" viewpointorigin="-.5" skewangle="-45" brightness="10000f" lightposition="0,-50000" lightlevel="44000f" lightposition2="0,50000" lightlevel2="24000f" type="perspective"/>
            <v:textpath style="font-family:&quot;Roman&quot;;font-size:14pt;v-text-kern:t" trim="t" fitpath="t" string="J: Complete the sentences &#10;and give &#10;your &#10;reasons.9pts"/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91" type="#_x0000_t67" style="position:absolute;margin-left:145.15pt;margin-top:179.2pt;width:36pt;height:39.75pt;z-index:251680256" strokecolor="#666" strokeweight="1pt">
            <v:fill color2="#999" focusposition="1" focussize="" focus="100%" type="gradient"/>
            <v:shadow on="t" type="perspective" color="#7f7f7f" opacity=".5" offset="1pt" offset2="-3pt"/>
            <v:textbox style="layout-flow:vertical-ideographic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1pt;margin-top:218.95pt;width:297.75pt;height:0;z-index:251674112" o:connectortype="straight"/>
        </w:pict>
      </w:r>
      <w:r>
        <w:rPr>
          <w:noProof/>
          <w:lang w:eastAsia="tr-TR"/>
        </w:rPr>
        <w:pict>
          <v:shape id="_x0000_s1093" type="#_x0000_t32" style="position:absolute;margin-left:261pt;margin-top:34.5pt;width:0;height:184.45pt;z-index:251673088" o:connectortype="straight"/>
        </w:pict>
      </w:r>
      <w:r>
        <w:rPr>
          <w:noProof/>
          <w:lang w:eastAsia="tr-TR"/>
        </w:rPr>
        <w:pict>
          <v:shape id="_x0000_s1094" type="#_x0000_t32" style="position:absolute;margin-left:393.75pt;margin-top:58.45pt;width:29.25pt;height:6.75pt;flip:y;z-index:251672064" o:connectortype="straight" strokeweight="5pt">
            <v:stroke endarrow="block"/>
            <v:shadow color="#868686"/>
          </v:shape>
        </w:pict>
      </w:r>
      <w:r>
        <w:rPr>
          <w:noProof/>
          <w:lang w:eastAsia="tr-TR"/>
        </w:rPr>
        <w:pict>
          <v:rect id="_x0000_s1095" style="position:absolute;margin-left:426.75pt;margin-top:39.7pt;width:114pt;height:51pt;z-index:251671040" strokecolor="#4f81bd" strokeweight="2.5pt">
            <v:shadow color="#868686"/>
            <v:textbox style="mso-next-textbox:#_x0000_s1095">
              <w:txbxContent>
                <w:p w:rsidR="00941508" w:rsidRPr="00684571" w:rsidRDefault="00941508" w:rsidP="0068457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 want to ...........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...............</w:t>
                  </w:r>
                  <w:r w:rsidRPr="006845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beacuse ............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...........................</w:t>
                  </w:r>
                </w:p>
                <w:p w:rsidR="00941508" w:rsidRDefault="00941508"/>
              </w:txbxContent>
            </v:textbox>
          </v:rect>
        </w:pict>
      </w:r>
      <w:r w:rsidRPr="00F21504">
        <w:rPr>
          <w:rFonts w:ascii="Times New Roman" w:hAnsi="Times New Roman" w:cs="Times New Roman"/>
          <w:b/>
          <w:bCs/>
          <w:noProof/>
          <w:lang w:eastAsia="tr-TR"/>
        </w:rPr>
        <w:object w:dxaOrig="4330" w:dyaOrig="2967">
          <v:shape id="Grafik 47" o:spid="_x0000_i1029" type="#_x0000_t75" style="width:270.75pt;height:206.25pt;visibility:visible" o:ole="">
            <v:imagedata r:id="rId31" o:title="" croptop="-5500f" cropbottom="-20056f" cropleft="-13213f" cropright="-3194f"/>
            <o:lock v:ext="edit" aspectratio="f"/>
          </v:shape>
          <o:OLEObject Type="Embed" ProgID="Excel.Chart.8" ShapeID="Grafik 47" DrawAspect="Content" ObjectID="_1425566378" r:id="rId32"/>
        </w:object>
      </w:r>
      <w:r w:rsidRPr="00F21504">
        <w:rPr>
          <w:rFonts w:ascii="Times New Roman" w:hAnsi="Times New Roman" w:cs="Times New Roman"/>
          <w:b/>
          <w:bCs/>
          <w:noProof/>
          <w:lang w:eastAsia="tr-TR"/>
        </w:rPr>
        <w:pict>
          <v:shape id="Diyagram 48" o:spid="_x0000_i1030" type="#_x0000_t75" style="width:229.5pt;height:179.25pt;visibility:visible">
            <v:imagedata r:id="rId33" o:title=""/>
            <o:lock v:ext="edit" aspectratio="f"/>
          </v:shape>
        </w:pict>
      </w:r>
    </w:p>
    <w:p w:rsidR="00941508" w:rsidRPr="00B403AF" w:rsidRDefault="00941508" w:rsidP="00684571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96" style="position:absolute;margin-left:-1.5pt;margin-top:19.45pt;width:484.5pt;height:72.75pt;z-index:251670016" strokecolor="#8064a2" strokeweight="5pt">
            <v:stroke linestyle="thickThin"/>
            <v:shadow color="#868686"/>
            <v:textbox style="mso-next-textbox:#_x0000_s1096">
              <w:txbxContent>
                <w:p w:rsidR="00941508" w:rsidRDefault="00941508" w:rsidP="00B119F1">
                  <w:pPr>
                    <w:spacing w:after="0"/>
                  </w:pPr>
                  <w:r>
                    <w:t>1.</w:t>
                  </w:r>
                </w:p>
                <w:p w:rsidR="00941508" w:rsidRDefault="00941508" w:rsidP="00B119F1">
                  <w:pPr>
                    <w:spacing w:after="0"/>
                  </w:pPr>
                  <w:r>
                    <w:t>2.</w:t>
                  </w:r>
                </w:p>
                <w:p w:rsidR="00941508" w:rsidRDefault="00941508" w:rsidP="00B119F1">
                  <w:pPr>
                    <w:spacing w:after="0"/>
                  </w:pPr>
                  <w:r>
                    <w:t>3.</w:t>
                  </w:r>
                </w:p>
                <w:p w:rsidR="00941508" w:rsidRDefault="00941508" w:rsidP="00B119F1">
                  <w:pPr>
                    <w:spacing w:after="0"/>
                  </w:pPr>
                  <w:r>
                    <w:t>4.</w:t>
                  </w:r>
                </w:p>
              </w:txbxContent>
            </v:textbox>
          </v:rect>
        </w:pict>
      </w:r>
      <w:r w:rsidRPr="00B403AF">
        <w:rPr>
          <w:rFonts w:ascii="Times New Roman" w:hAnsi="Times New Roman" w:cs="Times New Roman"/>
          <w:b/>
          <w:bCs/>
        </w:rPr>
        <w:t>4pts</w:t>
      </w: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3A50D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41508" w:rsidRDefault="00941508" w:rsidP="003A50D1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UNIT-12: PERSONEL TYPES</w:t>
      </w:r>
    </w:p>
    <w:p w:rsidR="00941508" w:rsidRDefault="00941508" w:rsidP="003A50D1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K: Group the given words.5pts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3"/>
        <w:gridCol w:w="1089"/>
        <w:gridCol w:w="1061"/>
        <w:gridCol w:w="1188"/>
        <w:gridCol w:w="1027"/>
      </w:tblGrid>
      <w:tr w:rsidR="00941508" w:rsidRPr="00F21504"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Honest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 xml:space="preserve">Miss small </w:t>
            </w:r>
          </w:p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details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Easygoing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 xml:space="preserve">Get stressed </w:t>
            </w:r>
          </w:p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easily</w:t>
            </w:r>
          </w:p>
        </w:tc>
        <w:tc>
          <w:tcPr>
            <w:tcW w:w="0" w:type="auto"/>
          </w:tcPr>
          <w:p w:rsidR="00941508" w:rsidRPr="00F21504" w:rsidRDefault="00941508" w:rsidP="00F215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_x0000_s1097" type="#_x0000_t65" style="position:absolute;margin-left:80.45pt;margin-top:12.45pt;width:249.75pt;height:148.5pt;z-index:251679232;mso-position-horizontal-relative:text;mso-position-vertical-relative:text" adj="17475" strokecolor="#4f81bd" strokeweight="2.25pt">
                  <v:stroke dashstyle="dashDot"/>
                  <v:shadow color="#868686"/>
                  <v:textbox>
                    <w:txbxContent>
                      <w:p w:rsidR="00941508" w:rsidRDefault="00941508" w:rsidP="00C678E9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C678E9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L: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 Answer the questions.2pts</w:t>
                        </w:r>
                      </w:p>
                      <w:p w:rsidR="00941508" w:rsidRPr="00954FAF" w:rsidRDefault="00941508" w:rsidP="00C678E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  <w:r w:rsidRPr="00954FAF">
                          <w:rPr>
                            <w:rFonts w:ascii="Lucida Calligraphy" w:hAnsi="Lucida Calligraphy" w:cs="Lucida Calligraphy"/>
                          </w:rPr>
                          <w:t xml:space="preserve"> What are your strengths?</w:t>
                        </w:r>
                      </w:p>
                      <w:p w:rsidR="00941508" w:rsidRDefault="00941508" w:rsidP="00C678E9">
                        <w:pPr>
                          <w:pStyle w:val="ListParagraph"/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</w:p>
                      <w:p w:rsidR="00941508" w:rsidRPr="00954FAF" w:rsidRDefault="00941508" w:rsidP="00C678E9">
                        <w:pPr>
                          <w:pStyle w:val="ListParagraph"/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</w:p>
                      <w:p w:rsidR="00941508" w:rsidRPr="00954FAF" w:rsidRDefault="00941508" w:rsidP="00C678E9">
                        <w:pPr>
                          <w:pStyle w:val="ListParagraph"/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</w:p>
                      <w:p w:rsidR="00941508" w:rsidRPr="00954FAF" w:rsidRDefault="00941508" w:rsidP="00C678E9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  <w:r w:rsidRPr="00954FAF">
                          <w:rPr>
                            <w:rFonts w:ascii="Lucida Calligraphy" w:hAnsi="Lucida Calligraphy" w:cs="Lucida Calligraphy"/>
                          </w:rPr>
                          <w:t>What are your weaknesses?</w:t>
                        </w:r>
                      </w:p>
                      <w:p w:rsidR="00941508" w:rsidRDefault="00941508" w:rsidP="00954FAF">
                        <w:pPr>
                          <w:pStyle w:val="ListParagraph"/>
                          <w:rPr>
                            <w:rFonts w:ascii="Lucida Calligraphy" w:hAnsi="Lucida Calligraphy" w:cs="Lucida Calligraphy"/>
                          </w:rPr>
                        </w:pPr>
                      </w:p>
                      <w:p w:rsidR="00941508" w:rsidRDefault="00941508" w:rsidP="00954FAF">
                        <w:pPr>
                          <w:pStyle w:val="ListParagraph"/>
                          <w:rPr>
                            <w:rFonts w:ascii="Lucida Calligraphy" w:hAnsi="Lucida Calligraphy" w:cs="Lucida Calligraphy"/>
                          </w:rPr>
                        </w:pPr>
                      </w:p>
                      <w:p w:rsidR="00941508" w:rsidRPr="00954FAF" w:rsidRDefault="00941508" w:rsidP="00954FAF">
                        <w:pPr>
                          <w:pStyle w:val="ListParagraph"/>
                          <w:rPr>
                            <w:rFonts w:ascii="Lucida Calligraphy" w:hAnsi="Lucida Calligraphy" w:cs="Lucida Calligraphy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</w:pict>
            </w:r>
            <w:r w:rsidRPr="00F21504">
              <w:rPr>
                <w:rFonts w:ascii="Times New Roman" w:hAnsi="Times New Roman" w:cs="Times New Roman"/>
                <w:sz w:val="20"/>
                <w:szCs w:val="20"/>
              </w:rPr>
              <w:t>Dedicated</w:t>
            </w:r>
          </w:p>
        </w:tc>
      </w:tr>
    </w:tbl>
    <w:p w:rsidR="00941508" w:rsidRPr="003A50D1" w:rsidRDefault="00941508" w:rsidP="003A50D1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98" type="#_x0000_t136" style="position:absolute;margin-left:145.15pt;margin-top:6.75pt;width:106.85pt;height:33pt;z-index:251678208;mso-position-horizontal-relative:text;mso-position-vertical-relative:text" fillcolor="#ffc">
            <v:fill color2="#f99" focus="100%" type="gradient"/>
            <v:shadow color="#868686"/>
            <o:extrusion v:ext="view" backdepth="18pt" color="#06c" viewpoint="-34.72222mm" viewpointorigin="-.5" skewangle="-45" brightness="10000f" lightposition="0,-50000" lightlevel="44000f" lightposition2="0,50000" lightlevel2="24000f"/>
            <v:textpath style="font-family:&quot;Times New Roman&quot;;font-size:12pt;v-text-kern:t" trim="t" fitpath="t" string="WEAKNESSES"/>
          </v:shape>
        </w:pict>
      </w:r>
      <w:r w:rsidRPr="00AB00B0">
        <w:rPr>
          <w:rFonts w:ascii="Times New Roman" w:hAnsi="Times New Roman" w:cs="Times New Roman"/>
          <w:b/>
          <w:bCs/>
        </w:rPr>
        <w:pict>
          <v:shape id="_x0000_i1031" type="#_x0000_t136" style="width:80.25pt;height:21.75pt" fillcolor="#063" strokecolor="green">
            <v:fill r:id="rId34" o:title="" type="tile"/>
            <v:shadow type="perspective" color="#c7dfd3" opacity="52429f" origin="-.5,-.5" offset="-26pt,-36pt" matrix="1.25,,,1.25"/>
            <v:textpath style="font-family:&quot;Times New Roman&quot;;font-size:12pt;v-text-kern:t" trim="t" fitpath="t" string="STRENGTHS"/>
          </v:shape>
        </w:pict>
      </w:r>
    </w:p>
    <w:p w:rsidR="00941508" w:rsidRDefault="00941508" w:rsidP="003A50D1">
      <w:pPr>
        <w:spacing w:line="24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99" type="#_x0000_t11" style="position:absolute;margin-left:-22.5pt;margin-top:6.85pt;width:130.5pt;height:125.25pt;z-index:251676160" adj="7728" strokecolor="#c2d69b" strokeweight="1pt">
            <v:fill color2="#d6e3bc" focusposition="1" focussize="" focus="100%" type="gradient"/>
            <v:shadow on="t" type="perspective" color="#4e6128" opacity=".5" offset="1pt" offset2="-3pt"/>
          </v:shape>
        </w:pict>
      </w:r>
    </w:p>
    <w:p w:rsidR="00941508" w:rsidRDefault="00941508" w:rsidP="00684571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00" style="position:absolute;margin-left:135.75pt;margin-top:15.25pt;width:125.25pt;height:52.5pt;z-index:251677184" strokecolor="#d99594" strokeweight="1pt">
            <v:fill color2="#e5b8b7" focusposition="1" focussize="" focus="100%" type="gradient"/>
            <v:shadow on="t" type="perspective" color="#622423" opacity=".5" offset="1pt" offset2="-3pt"/>
          </v:rect>
        </w:pict>
      </w: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</w:p>
    <w:p w:rsidR="00941508" w:rsidRDefault="00941508" w:rsidP="00684571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01" type="#_x0000_t136" style="position:absolute;margin-left:12.75pt;margin-top:-2.6pt;width:490.5pt;height:41.25pt;z-index:251681280" fillcolor="gray" strokeweight="1pt">
            <v:fill r:id="rId12" o:title="" color2="yellow" type="pattern"/>
            <v:shadow opacity="52429f" offset="3pt"/>
            <v:textpath style="font-family:&quot;Bradley Hand ITC&quot;;v-text-kern:t" trim="t" fitpath="t" string="TEST TIME 14 pts"/>
          </v:shape>
        </w:pict>
      </w:r>
    </w:p>
    <w:p w:rsidR="00941508" w:rsidRDefault="00941508" w:rsidP="00684571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02" type="#_x0000_t62" style="position:absolute;margin-left:31.5pt;margin-top:18.15pt;width:121.5pt;height:30.75pt;z-index:251683328" adj="276,32663">
            <v:textbox>
              <w:txbxContent>
                <w:p w:rsidR="00941508" w:rsidRPr="00954FAF" w:rsidRDefault="0094150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4FAF">
                    <w:rPr>
                      <w:rFonts w:ascii="Times New Roman" w:hAnsi="Times New Roman" w:cs="Times New Roman"/>
                      <w:sz w:val="18"/>
                      <w:szCs w:val="18"/>
                    </w:rPr>
                    <w:t>We have …….. finished our work.</w:t>
                  </w:r>
                </w:p>
              </w:txbxContent>
            </v:textbox>
          </v:shape>
        </w:pict>
      </w:r>
    </w:p>
    <w:p w:rsidR="00941508" w:rsidRDefault="00941508" w:rsidP="00684571">
      <w:pPr>
        <w:rPr>
          <w:rFonts w:ascii="Times New Roman" w:hAnsi="Times New Roman" w:cs="Times New Roman"/>
        </w:rPr>
        <w:sectPr w:rsidR="00941508" w:rsidSect="00857CC3">
          <w:headerReference w:type="default" r:id="rId3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03" style="position:absolute;left:0;text-align:left;margin-left:87.75pt;margin-top:9.8pt;width:142.5pt;height:54pt;z-index:251696640" stroked="f">
            <v:textbox>
              <w:txbxContent>
                <w:p w:rsidR="00941508" w:rsidRDefault="00941508" w:rsidP="004621B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Yet</w:t>
                  </w:r>
                </w:p>
                <w:p w:rsidR="00941508" w:rsidRDefault="00941508" w:rsidP="004621B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Recently</w:t>
                  </w:r>
                </w:p>
                <w:p w:rsidR="00941508" w:rsidRDefault="00941508" w:rsidP="004621B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</w:t>
                  </w:r>
                </w:p>
                <w:p w:rsidR="00941508" w:rsidRPr="004621B7" w:rsidRDefault="00941508" w:rsidP="004621B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Already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50 Resim" o:spid="_x0000_s1104" type="#_x0000_t75" alt="flintstones+clipart.jpg" style="position:absolute;left:0;text-align:left;margin-left:5.25pt;margin-top:12.8pt;width:63pt;height:63pt;z-index:251682304;visibility:visible">
            <v:imagedata r:id="rId36" o:title=""/>
          </v:shape>
        </w:pict>
      </w: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Pr="00954FAF" w:rsidRDefault="00941508" w:rsidP="00954FA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05" type="#_x0000_t62" style="position:absolute;margin-left:27.75pt;margin-top:22.9pt;width:130.5pt;height:21pt;z-index:251685376" adj="257,33943">
            <v:textbox>
              <w:txbxContent>
                <w:p w:rsidR="00941508" w:rsidRPr="00954FAF" w:rsidRDefault="00941508" w:rsidP="00954FAF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 you……. been abroad?</w:t>
                  </w:r>
                </w:p>
              </w:txbxContent>
            </v:textbox>
          </v:shape>
        </w:pict>
      </w: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06" type="#_x0000_t62" style="position:absolute;left:0;text-align:left;margin-left:61.5pt;margin-top:4.8pt;width:137.25pt;height:21.75pt;z-index:251686400" adj="-1054,26814">
            <v:textbox>
              <w:txbxContent>
                <w:p w:rsidR="00941508" w:rsidRPr="00954FAF" w:rsidRDefault="00941508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No, I have ….... been abroad.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51 Resim" o:spid="_x0000_s1107" type="#_x0000_t75" alt="Flintstones-Wilma-Betty.jpg" style="position:absolute;left:0;text-align:left;margin-left:5.25pt;margin-top:11.55pt;width:59.3pt;height:63pt;z-index:251684352;visibility:visible">
            <v:imagedata r:id="rId37" o:title=""/>
          </v:shape>
        </w:pict>
      </w: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08" style="position:absolute;left:0;text-align:left;margin-left:76.5pt;margin-top:2.7pt;width:142.5pt;height:54pt;z-index:251697664" stroked="f">
            <v:textbox>
              <w:txbxContent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Already/ever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Ever/ never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Lately/ never</w:t>
                  </w:r>
                </w:p>
                <w:p w:rsidR="00941508" w:rsidRPr="004621B7" w:rsidRDefault="00941508" w:rsidP="005E7B5F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 / yet</w:t>
                  </w:r>
                </w:p>
              </w:txbxContent>
            </v:textbox>
          </v:rect>
        </w:pict>
      </w: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09" type="#_x0000_t62" style="position:absolute;left:0;text-align:left;margin-left:31.5pt;margin-top:2.55pt;width:121.5pt;height:21pt;z-index:251688448" adj="276,33943">
            <v:textbox>
              <w:txbxContent>
                <w:p w:rsidR="00941508" w:rsidRPr="00954FAF" w:rsidRDefault="00941508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 haven’t slept ………….. .</w:t>
                  </w:r>
                </w:p>
              </w:txbxContent>
            </v:textbox>
          </v:shape>
        </w:pict>
      </w: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</w:t>
      </w: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10" style="position:absolute;left:0;text-align:left;margin-left:87.75pt;margin-top:1.7pt;width:142.5pt;height:54pt;z-index:251698688" stroked="f">
            <v:textbox>
              <w:txbxContent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Already/ever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Ever/ never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Lately/ never</w:t>
                  </w:r>
                </w:p>
                <w:p w:rsidR="00941508" w:rsidRPr="004621B7" w:rsidRDefault="00941508" w:rsidP="005E7B5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Already / yet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53 Resim" o:spid="_x0000_s1111" type="#_x0000_t75" alt="garfield-resmi.gif" style="position:absolute;left:0;text-align:left;margin-left:-4.5pt;margin-top:1.25pt;width:64.05pt;height:65.25pt;z-index:251687424;visibility:visible">
            <v:imagedata r:id="rId38" o:title=""/>
          </v:shape>
        </w:pict>
      </w: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12" style="position:absolute;left:0;text-align:left;margin-left:140.25pt;margin-top:13.25pt;width:50.25pt;height:71.25pt;z-index:251690496" stroked="f">
            <v:textbox>
              <w:txbxContent>
                <w:p w:rsidR="00941508" w:rsidRDefault="00941508">
                  <w:r>
                    <w:t>Which is the correct order?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3" style="position:absolute;left:0;text-align:left;margin-left:31.5pt;margin-top:13.25pt;width:96.75pt;height:71.25pt;z-index:251689472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941508" w:rsidRPr="009025D6" w:rsidRDefault="00941508" w:rsidP="009025D6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Yet</w:t>
                  </w:r>
                </w:p>
                <w:p w:rsidR="00941508" w:rsidRPr="009025D6" w:rsidRDefault="00941508" w:rsidP="009025D6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 bills</w:t>
                  </w:r>
                </w:p>
                <w:p w:rsidR="00941508" w:rsidRPr="009025D6" w:rsidRDefault="00941508" w:rsidP="009025D6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</w:t>
                  </w:r>
                </w:p>
                <w:p w:rsidR="00941508" w:rsidRPr="009025D6" w:rsidRDefault="00941508" w:rsidP="009025D6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Hasn’t</w:t>
                  </w:r>
                </w:p>
                <w:p w:rsidR="00941508" w:rsidRPr="009025D6" w:rsidRDefault="00941508" w:rsidP="009025D6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25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Paid</w:t>
                  </w:r>
                </w:p>
              </w:txbxContent>
            </v:textbox>
          </v:rect>
        </w:pict>
      </w: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14" style="position:absolute;left:0;text-align:left;margin-left:-3.75pt;margin-top:5.45pt;width:242.25pt;height:36pt;z-index:251699712" stroked="f">
            <v:textbox>
              <w:txbxContent>
                <w:p w:rsidR="00941508" w:rsidRDefault="00941508" w:rsidP="005E7B5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III-IV-V-II-I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I-II-III-V-IV</w:t>
                  </w:r>
                </w:p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III-IV-I-V-II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D. V-I-III-IV-II</w:t>
                  </w:r>
                </w:p>
              </w:txbxContent>
            </v:textbox>
          </v:rect>
        </w:pict>
      </w: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025D6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15" type="#_x0000_t62" style="position:absolute;left:0;text-align:left;margin-left:41.25pt;margin-top:2.35pt;width:153pt;height:18.75pt;z-index:251692544" adj="2012,34387">
            <v:textbox>
              <w:txbxContent>
                <w:p w:rsidR="00941508" w:rsidRPr="009025D6" w:rsidRDefault="0094150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25D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………. have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you been in Rize?</w:t>
                  </w:r>
                </w:p>
              </w:txbxContent>
            </v:textbox>
          </v:shape>
        </w:pict>
      </w: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16" type="#_x0000_t62" style="position:absolute;left:0;text-align:left;margin-left:121.5pt;margin-top:10.3pt;width:65.25pt;height:18.75pt;z-index:251693568" adj="-4469,24019">
            <v:textbox>
              <w:txbxContent>
                <w:p w:rsidR="00941508" w:rsidRPr="009025D6" w:rsidRDefault="00941508" w:rsidP="009025D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Since 2002.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54 Resim" o:spid="_x0000_s1117" type="#_x0000_t75" alt="clip-art-family-talking.gif" style="position:absolute;left:0;text-align:left;margin-left:37.5pt;margin-top:8.8pt;width:76.5pt;height:72.2pt;z-index:251691520;visibility:visible">
            <v:imagedata r:id="rId39" o:title=""/>
          </v:shape>
        </w:pict>
      </w:r>
      <w:r>
        <w:rPr>
          <w:rFonts w:ascii="Times New Roman" w:hAnsi="Times New Roman" w:cs="Times New Roman"/>
        </w:rPr>
        <w:t>..</w:t>
      </w:r>
    </w:p>
    <w:p w:rsidR="00941508" w:rsidRDefault="00941508" w:rsidP="00BF19EE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18" style="position:absolute;margin-left:128.25pt;margin-top:9.75pt;width:105.75pt;height:57.75pt;z-index:251700736" stroked="f">
            <v:textbox>
              <w:txbxContent>
                <w:p w:rsidR="00941508" w:rsidRDefault="00941508" w:rsidP="005E7B5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Where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What</w:t>
                  </w:r>
                </w:p>
                <w:p w:rsidR="00941508" w:rsidRDefault="00941508" w:rsidP="005E7B5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How  long</w:t>
                  </w:r>
                </w:p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How often </w:t>
                  </w:r>
                </w:p>
              </w:txbxContent>
            </v:textbox>
          </v:rect>
        </w:pict>
      </w:r>
    </w:p>
    <w:p w:rsidR="00941508" w:rsidRDefault="00941508" w:rsidP="00BF19EE">
      <w:pPr>
        <w:rPr>
          <w:rFonts w:ascii="Times New Roman" w:hAnsi="Times New Roman" w:cs="Times New Roman"/>
        </w:rPr>
      </w:pPr>
    </w:p>
    <w:p w:rsidR="00941508" w:rsidRPr="00BF19EE" w:rsidRDefault="00941508" w:rsidP="00BF19EE">
      <w:pPr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 She was …….. clever that she passed all the exams”</w:t>
      </w: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19" style="position:absolute;left:0;text-align:left;margin-left:12.75pt;margin-top:3pt;width:217.5pt;height:33pt;z-index:251701760" stroked="f">
            <v:textbox>
              <w:txbxContent>
                <w:p w:rsidR="00941508" w:rsidRDefault="00941508" w:rsidP="005E7B5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Such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But</w:t>
                  </w:r>
                </w:p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D. And</w:t>
                  </w:r>
                </w:p>
              </w:txbxContent>
            </v:textbox>
          </v:rect>
        </w:pict>
      </w: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BF19EE">
        <w:rPr>
          <w:rFonts w:ascii="Times New Roman" w:hAnsi="Times New Roman" w:cs="Times New Roman"/>
        </w:rPr>
        <w:t>“They haven’t …….. a party yet.”</w: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0" style="position:absolute;left:0;text-align:left;margin-left:8.25pt;margin-top:5.55pt;width:216.75pt;height:34.5pt;z-index:251702784" stroked="f">
            <v:textbox>
              <w:txbxContent>
                <w:p w:rsidR="00941508" w:rsidRDefault="00941508" w:rsidP="005E7B5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Made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Ordered</w:t>
                  </w:r>
                </w:p>
                <w:p w:rsidR="00941508" w:rsidRPr="005E7B5F" w:rsidRDefault="00941508" w:rsidP="005E7B5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Done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D. Thrown</w:t>
                  </w:r>
                </w:p>
              </w:txbxContent>
            </v:textbox>
          </v:rect>
        </w:pic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</w:p>
    <w:p w:rsidR="00941508" w:rsidRPr="00BF19EE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BF19EE">
        <w:rPr>
          <w:rFonts w:ascii="Times New Roman" w:hAnsi="Times New Roman" w:cs="Times New Roman"/>
          <w:sz w:val="20"/>
          <w:szCs w:val="20"/>
        </w:rPr>
        <w:t>“ Derek wants to be a teacher …….. he likes children.”</w: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pict>
          <v:rect id="_x0000_s1121" style="position:absolute;left:0;text-align:left;margin-left:12.75pt;margin-top:3.45pt;width:225.75pt;height:26.25pt;z-index:251703808" stroked="f">
            <v:textbox>
              <w:txbxContent>
                <w:p w:rsidR="00941508" w:rsidRPr="005E7B5F" w:rsidRDefault="00941508" w:rsidP="005E7B5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ecause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B. So 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C. But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       </w:t>
                  </w:r>
                  <w:r w:rsidRPr="005E7B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Such</w:t>
                  </w:r>
                </w:p>
              </w:txbxContent>
            </v:textbox>
          </v:rect>
        </w:pic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:rsidR="00941508" w:rsidRPr="00BF19EE" w:rsidRDefault="00941508" w:rsidP="00BF19E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“My strength is that……………..”</w:t>
      </w: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2" style="position:absolute;left:0;text-align:left;margin-left:13.9pt;margin-top:2.1pt;width:180.75pt;height:54.75pt;z-index:251704832" stroked="f">
            <v:textbox>
              <w:txbxContent>
                <w:p w:rsidR="00941508" w:rsidRDefault="00941508" w:rsidP="008C6E4D">
                  <w:pPr>
                    <w:pStyle w:val="ListParagraph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Punctual 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I’m punctual.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She was punctual.</w:t>
                  </w:r>
                </w:p>
                <w:p w:rsidR="00941508" w:rsidRPr="008C6E4D" w:rsidRDefault="00941508" w:rsidP="008C6E4D">
                  <w:pPr>
                    <w:pStyle w:val="ListParagraph"/>
                    <w:numPr>
                      <w:ilvl w:val="0"/>
                      <w:numId w:val="2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Punctually</w:t>
                  </w:r>
                </w:p>
              </w:txbxContent>
            </v:textbox>
          </v:rect>
        </w:pict>
      </w: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rPr>
          <w:rFonts w:ascii="Times New Roman" w:hAnsi="Times New Roman" w:cs="Times New Roman"/>
        </w:rPr>
      </w:pP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Uh! I haven’t …………. the rubbish out.”</w: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3" style="position:absolute;left:0;text-align:left;margin-left:19.15pt;margin-top:.6pt;width:189.75pt;height:32.25pt;z-index:251705856" stroked="f">
            <v:textbox>
              <w:txbxContent>
                <w:p w:rsidR="00941508" w:rsidRDefault="00941508" w:rsidP="008C6E4D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Got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C. Put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Puted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D. Managed</w:t>
                  </w:r>
                </w:p>
                <w:p w:rsidR="00941508" w:rsidRPr="008C6E4D" w:rsidRDefault="00941508" w:rsidP="008C6E4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</w:p>
    <w:p w:rsidR="00941508" w:rsidRDefault="00941508" w:rsidP="00BF19EE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4" style="position:absolute;left:0;text-align:left;margin-left:154.15pt;margin-top:3.8pt;width:108pt;height:57pt;z-index:251707904">
            <v:shadow color="#868686"/>
            <v:textbox>
              <w:txbxContent>
                <w:p w:rsidR="00941508" w:rsidRPr="008C6E4D" w:rsidRDefault="00941508" w:rsidP="008C6E4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 ve 12. Sorularda soru işareti yerine gelecek olan seçeneği işaretleyiniz.</w:t>
                  </w:r>
                </w:p>
              </w:txbxContent>
            </v:textbox>
          </v:rect>
        </w:pict>
      </w:r>
    </w:p>
    <w:p w:rsidR="00941508" w:rsidRDefault="00941508" w:rsidP="004621B7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</w:p>
    <w:p w:rsidR="00941508" w:rsidRPr="004621B7" w:rsidRDefault="00941508" w:rsidP="004621B7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5" style="position:absolute;left:0;text-align:left;margin-left:165.4pt;margin-top:44.15pt;width:96pt;height:55.5pt;z-index:251706880" stroked="f">
            <v:textbox>
              <w:txbxContent>
                <w:p w:rsidR="00941508" w:rsidRDefault="00941508" w:rsidP="008C6E4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Last summer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 came here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Three o’clock</w:t>
                  </w:r>
                </w:p>
                <w:p w:rsidR="00941508" w:rsidRPr="008C6E4D" w:rsidRDefault="00941508" w:rsidP="008C6E4D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Five minutes</w:t>
                  </w:r>
                </w:p>
              </w:txbxContent>
            </v:textbox>
          </v:rect>
        </w:pict>
      </w:r>
      <w:r w:rsidRPr="00F21504">
        <w:rPr>
          <w:rFonts w:ascii="Times New Roman" w:hAnsi="Times New Roman" w:cs="Times New Roman"/>
          <w:noProof/>
          <w:lang w:eastAsia="tr-TR"/>
        </w:rPr>
        <w:pict>
          <v:shape id="Diyagram 57" o:spid="_x0000_i1032" type="#_x0000_t75" style="width:135.75pt;height:116.25pt;visibility:visible">
            <v:imagedata r:id="rId40" o:title="" cropright="-3116f"/>
            <o:lock v:ext="edit" aspectratio="f"/>
          </v:shape>
        </w:pict>
      </w:r>
    </w:p>
    <w:p w:rsidR="00941508" w:rsidRDefault="00941508" w:rsidP="00954FA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941508" w:rsidRDefault="00941508" w:rsidP="004621B7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6" style="position:absolute;left:0;text-align:left;margin-left:165.4pt;margin-top:19pt;width:90.75pt;height:53.25pt;z-index:251708928" stroked="f">
            <v:textbox>
              <w:txbxContent>
                <w:p w:rsidR="00941508" w:rsidRDefault="00941508" w:rsidP="008C6E4D">
                  <w:pPr>
                    <w:pStyle w:val="ListParagraph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Two hours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Ten years</w:t>
                  </w:r>
                </w:p>
                <w:p w:rsidR="00941508" w:rsidRDefault="00941508" w:rsidP="008C6E4D">
                  <w:pPr>
                    <w:pStyle w:val="ListParagraph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Three o’clock</w:t>
                  </w:r>
                </w:p>
                <w:p w:rsidR="00941508" w:rsidRPr="008C6E4D" w:rsidRDefault="00941508" w:rsidP="008C6E4D">
                  <w:pPr>
                    <w:pStyle w:val="ListParagraph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week</w:t>
                  </w:r>
                </w:p>
              </w:txbxContent>
            </v:textbox>
          </v:rect>
        </w:pict>
      </w:r>
      <w:r w:rsidRPr="00F21504">
        <w:rPr>
          <w:rFonts w:ascii="Times New Roman" w:hAnsi="Times New Roman" w:cs="Times New Roman"/>
          <w:noProof/>
          <w:lang w:eastAsia="tr-TR"/>
        </w:rPr>
        <w:pict>
          <v:shape id="_x0000_i1033" type="#_x0000_t75" style="width:135.75pt;height:113.25pt;visibility:visible">
            <v:imagedata r:id="rId41" o:title="" cropbottom="-908f" cropright="-4382f"/>
            <o:lock v:ext="edit" aspectratio="f"/>
          </v:shape>
        </w:pict>
      </w:r>
    </w:p>
    <w:p w:rsidR="00941508" w:rsidRDefault="00941508" w:rsidP="004621B7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_x0000_s1127" style="position:absolute;left:0;text-align:left;margin-left:165.4pt;margin-top:7.35pt;width:72.75pt;height:57pt;z-index:251695616" stroked="f">
            <v:textbox style="mso-next-textbox:#_x0000_s1127">
              <w:txbxContent>
                <w:p w:rsidR="00941508" w:rsidRDefault="00941508" w:rsidP="004621B7">
                  <w:pPr>
                    <w:spacing w:after="0" w:line="240" w:lineRule="auto"/>
                  </w:pPr>
                  <w:r>
                    <w:t>Hangi resim listeye ait değildir?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28" type="#_x0000_t65" style="position:absolute;left:0;text-align:left;margin-left:19.15pt;margin-top:7.35pt;width:135pt;height:72.75pt;z-index:251694592">
            <v:textbox style="mso-next-textbox:#_x0000_s1128">
              <w:txbxContent>
                <w:p w:rsidR="00941508" w:rsidRDefault="00941508" w:rsidP="004621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TO DO LIST</w:t>
                  </w:r>
                </w:p>
                <w:p w:rsidR="00941508" w:rsidRDefault="00941508" w:rsidP="004621B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Tidy my room</w:t>
                  </w:r>
                </w:p>
                <w:p w:rsidR="00941508" w:rsidRDefault="00941508" w:rsidP="004621B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Do the laundry</w:t>
                  </w:r>
                </w:p>
                <w:p w:rsidR="00941508" w:rsidRDefault="00941508" w:rsidP="004621B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Make dinner</w:t>
                  </w:r>
                </w:p>
                <w:p w:rsidR="00941508" w:rsidRPr="004621B7" w:rsidRDefault="00941508" w:rsidP="004621B7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Clean the house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</w:rPr>
        <w:t>…</w:t>
      </w:r>
    </w:p>
    <w:p w:rsidR="00941508" w:rsidRDefault="00941508" w:rsidP="008C6E4D">
      <w:pPr>
        <w:rPr>
          <w:rFonts w:ascii="Times New Roman" w:hAnsi="Times New Roman" w:cs="Times New Roman"/>
        </w:rPr>
      </w:pPr>
    </w:p>
    <w:p w:rsidR="00941508" w:rsidRDefault="00941508" w:rsidP="008C6E4D">
      <w:pPr>
        <w:rPr>
          <w:rFonts w:ascii="Times New Roman" w:hAnsi="Times New Roman" w:cs="Times New Roman"/>
        </w:rPr>
      </w:pPr>
    </w:p>
    <w:p w:rsidR="00941508" w:rsidRDefault="00941508" w:rsidP="008C6E4D">
      <w:pPr>
        <w:rPr>
          <w:rFonts w:ascii="Times New Roman" w:hAnsi="Times New Roman" w:cs="Times New Roman"/>
        </w:rPr>
      </w:pPr>
    </w:p>
    <w:p w:rsidR="00941508" w:rsidRPr="008C6E4D" w:rsidRDefault="00941508" w:rsidP="008C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BC5793">
        <w:rPr>
          <w:noProof/>
          <w:lang w:eastAsia="tr-TR"/>
        </w:rPr>
        <w:pict>
          <v:shape id="66 Resim" o:spid="_x0000_i1034" type="#_x0000_t75" alt="30281-Clipart-Illustration-Of-A-Pleasant-Caucasian-Housewife-Maid-House-Keeper-Custodian-Or-Janitor-Woman-Mopping-A-Floor-Near-A-Broom-And-Vacuum (1).jpg" style="width:46.5pt;height:41.25pt;visibility:visible">
            <v:imagedata r:id="rId42" o:title=""/>
          </v:shape>
        </w:pict>
      </w:r>
      <w:r w:rsidRPr="004515DF">
        <w:rPr>
          <w:rFonts w:ascii="Times New Roman" w:hAnsi="Times New Roman" w:cs="Times New Roman"/>
        </w:rPr>
        <w:t xml:space="preserve">  B.</w:t>
      </w:r>
      <w:r w:rsidRPr="00BC5793">
        <w:rPr>
          <w:noProof/>
          <w:lang w:eastAsia="tr-TR"/>
        </w:rPr>
        <w:pict>
          <v:shape id="61 Resim" o:spid="_x0000_i1035" type="#_x0000_t75" alt="00girl.making.bed.gif" style="width:45.75pt;height:42pt;visibility:visible">
            <v:imagedata r:id="rId43" o:title=""/>
          </v:shape>
        </w:pict>
      </w:r>
      <w:r w:rsidRPr="004515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C.</w:t>
      </w:r>
      <w:r w:rsidRPr="00BC5793">
        <w:rPr>
          <w:noProof/>
          <w:lang w:eastAsia="tr-TR"/>
        </w:rPr>
        <w:pict>
          <v:shape id="62 Resim" o:spid="_x0000_i1036" type="#_x0000_t75" alt="0511-0809-0702-2841_Dad_Grocery_Shopping_Clip_Art_clipart_image.jpg.png" style="width:39.75pt;height:42pt;visibility:visible">
            <v:imagedata r:id="rId44" o:title=""/>
          </v:shape>
        </w:pict>
      </w:r>
      <w:r>
        <w:rPr>
          <w:rFonts w:ascii="Times New Roman" w:hAnsi="Times New Roman" w:cs="Times New Roman"/>
        </w:rPr>
        <w:t xml:space="preserve">   D.</w:t>
      </w:r>
      <w:r w:rsidRPr="00F21504">
        <w:rPr>
          <w:rFonts w:ascii="Times New Roman" w:hAnsi="Times New Roman" w:cs="Times New Roman"/>
          <w:noProof/>
          <w:lang w:eastAsia="tr-TR"/>
        </w:rPr>
        <w:pict>
          <v:shape id="65 Resim" o:spid="_x0000_i1037" type="#_x0000_t75" alt="do_laundry.jpg" style="width:42pt;height:34.5pt;visibility:visible">
            <v:imagedata r:id="rId45" o:title=""/>
          </v:shape>
        </w:pict>
      </w:r>
    </w:p>
    <w:p w:rsidR="00941508" w:rsidRDefault="00941508" w:rsidP="004515D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kelimelerden  hangisi yanlıştır?</w:t>
      </w:r>
    </w:p>
    <w:p w:rsidR="00941508" w:rsidRDefault="00941508" w:rsidP="004515D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Manage to</w:t>
      </w:r>
    </w:p>
    <w:p w:rsidR="00941508" w:rsidRDefault="00941508" w:rsidP="004515D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Interested on</w:t>
      </w:r>
    </w:p>
    <w:p w:rsidR="00941508" w:rsidRDefault="00941508" w:rsidP="004515D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Good at</w:t>
      </w:r>
    </w:p>
    <w:p w:rsidR="00941508" w:rsidRPr="004515DF" w:rsidRDefault="00941508" w:rsidP="004515DF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67 Resim" o:spid="_x0000_s1129" type="#_x0000_t75" alt="Good-Luckkk.gif" style="position:absolute;left:0;text-align:left;margin-left:169.9pt;margin-top:2.65pt;width:58.05pt;height:50.25pt;z-index:251709952;visibility:visible">
            <v:imagedata r:id="rId46" o:title=""/>
          </v:shape>
        </w:pict>
      </w:r>
      <w:r>
        <w:rPr>
          <w:rFonts w:ascii="Times New Roman" w:hAnsi="Times New Roman" w:cs="Times New Roman"/>
        </w:rPr>
        <w:t>Fall in love</w:t>
      </w:r>
    </w:p>
    <w:p w:rsidR="00941508" w:rsidRDefault="00941508" w:rsidP="004621B7">
      <w:pPr>
        <w:pStyle w:val="ListParagraph"/>
        <w:ind w:left="360"/>
        <w:rPr>
          <w:rFonts w:ascii="Times New Roman" w:hAnsi="Times New Roman" w:cs="Times New Roman"/>
        </w:rPr>
      </w:pPr>
    </w:p>
    <w:p w:rsidR="00941508" w:rsidRDefault="00941508" w:rsidP="004621B7">
      <w:pPr>
        <w:pStyle w:val="ListParagraph"/>
        <w:ind w:left="360"/>
        <w:rPr>
          <w:rFonts w:ascii="Times New Roman" w:hAnsi="Times New Roman" w:cs="Times New Roman"/>
        </w:rPr>
      </w:pPr>
    </w:p>
    <w:p w:rsidR="00941508" w:rsidRDefault="00941508" w:rsidP="004621B7">
      <w:pPr>
        <w:pStyle w:val="ListParagraph"/>
        <w:ind w:left="360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130" type="#_x0000_t136" style="position:absolute;left:0;text-align:left;margin-left:165.4pt;margin-top:13.05pt;width:66pt;height:28.5pt;z-index:251710976" fillcolor="#369" stroked="f">
            <v:shadow on="t" color="#b2b2b2" opacity="52429f" offset="3pt"/>
            <v:textpath style="font-family:&quot;Times New Roman&quot;;v-text-kern:t" trim="t" fitpath="t" string="M.K."/>
          </v:shape>
        </w:pict>
      </w:r>
    </w:p>
    <w:p w:rsidR="00941508" w:rsidRDefault="00941508" w:rsidP="001F2740">
      <w:pPr>
        <w:spacing w:after="0"/>
        <w:jc w:val="both"/>
        <w:rPr>
          <w:rFonts w:ascii="Lucida Sans Unicode" w:hAnsi="Lucida Sans Unicode" w:cs="Lucida Sans Unicode"/>
          <w:sz w:val="18"/>
          <w:szCs w:val="18"/>
        </w:rPr>
      </w:pPr>
      <w:hyperlink r:id="rId47" w:history="1">
        <w:r>
          <w:rPr>
            <w:rStyle w:val="Hyperlink"/>
            <w:rFonts w:ascii="Lucida Sans Unicode" w:hAnsi="Lucida Sans Unicode" w:cs="Lucida Sans Unicode"/>
            <w:sz w:val="18"/>
            <w:szCs w:val="18"/>
          </w:rPr>
          <w:t>www.sorubak.com</w:t>
        </w:r>
      </w:hyperlink>
      <w:r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941508" w:rsidRPr="004621B7" w:rsidRDefault="00941508" w:rsidP="004621B7">
      <w:pPr>
        <w:rPr>
          <w:rFonts w:ascii="Times New Roman" w:hAnsi="Times New Roman" w:cs="Times New Roman"/>
        </w:rPr>
      </w:pPr>
    </w:p>
    <w:sectPr w:rsidR="00941508" w:rsidRPr="004621B7" w:rsidSect="00954FA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08" w:rsidRDefault="00941508" w:rsidP="00E7494F">
      <w:pPr>
        <w:spacing w:after="0" w:line="240" w:lineRule="auto"/>
      </w:pPr>
      <w:r>
        <w:separator/>
      </w:r>
    </w:p>
  </w:endnote>
  <w:endnote w:type="continuationSeparator" w:id="0">
    <w:p w:rsidR="00941508" w:rsidRDefault="00941508" w:rsidP="00E7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08" w:rsidRDefault="00941508" w:rsidP="00E7494F">
      <w:pPr>
        <w:spacing w:after="0" w:line="240" w:lineRule="auto"/>
      </w:pPr>
      <w:r>
        <w:separator/>
      </w:r>
    </w:p>
  </w:footnote>
  <w:footnote w:type="continuationSeparator" w:id="0">
    <w:p w:rsidR="00941508" w:rsidRDefault="00941508" w:rsidP="00E7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508" w:rsidRDefault="00941508" w:rsidP="00E7494F">
    <w:pPr>
      <w:pStyle w:val="Header"/>
      <w:jc w:val="center"/>
    </w:pPr>
    <w:r>
      <w:t>2012-2013  ACADEMIC YEAR HAMIDIYE PRIMARY SCHOOL 8</w:t>
    </w:r>
    <w:r>
      <w:rPr>
        <w:vertAlign w:val="superscript"/>
      </w:rPr>
      <w:t xml:space="preserve">TH </w:t>
    </w:r>
    <w:r>
      <w:t>GRADE 2</w:t>
    </w:r>
    <w:r>
      <w:rPr>
        <w:vertAlign w:val="superscript"/>
      </w:rPr>
      <w:t xml:space="preserve">ND </w:t>
    </w:r>
    <w:r>
      <w:t>TERM 1</w:t>
    </w:r>
    <w:r>
      <w:rPr>
        <w:vertAlign w:val="superscript"/>
      </w:rPr>
      <w:t xml:space="preserve">ST </w:t>
    </w:r>
    <w:r>
      <w:t>WRITTEN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3EC1"/>
    <w:multiLevelType w:val="hybridMultilevel"/>
    <w:tmpl w:val="DC08B274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DB12CE"/>
    <w:multiLevelType w:val="hybridMultilevel"/>
    <w:tmpl w:val="4066151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92269"/>
    <w:multiLevelType w:val="hybridMultilevel"/>
    <w:tmpl w:val="49583624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82AEF"/>
    <w:multiLevelType w:val="hybridMultilevel"/>
    <w:tmpl w:val="B238A9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61B45"/>
    <w:multiLevelType w:val="hybridMultilevel"/>
    <w:tmpl w:val="CC9287AA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7A3188"/>
    <w:multiLevelType w:val="hybridMultilevel"/>
    <w:tmpl w:val="E18C68A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D78CA"/>
    <w:multiLevelType w:val="hybridMultilevel"/>
    <w:tmpl w:val="58542B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785991"/>
    <w:multiLevelType w:val="hybridMultilevel"/>
    <w:tmpl w:val="29BA19EC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D4D07"/>
    <w:multiLevelType w:val="hybridMultilevel"/>
    <w:tmpl w:val="ED2A20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52B84"/>
    <w:multiLevelType w:val="hybridMultilevel"/>
    <w:tmpl w:val="1EA045DE"/>
    <w:lvl w:ilvl="0" w:tplc="A8E85F6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5DA"/>
    <w:multiLevelType w:val="hybridMultilevel"/>
    <w:tmpl w:val="42FE81E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27050"/>
    <w:multiLevelType w:val="hybridMultilevel"/>
    <w:tmpl w:val="F830CBFA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55DE8"/>
    <w:multiLevelType w:val="hybridMultilevel"/>
    <w:tmpl w:val="4D10F0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B6328"/>
    <w:multiLevelType w:val="hybridMultilevel"/>
    <w:tmpl w:val="42E6E47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756AD"/>
    <w:multiLevelType w:val="hybridMultilevel"/>
    <w:tmpl w:val="00144080"/>
    <w:lvl w:ilvl="0" w:tplc="F3140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43A41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FC883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37A63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5ACEF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8E6B2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E5A41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B5419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4C2CF6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>
    <w:nsid w:val="4C4D7CAD"/>
    <w:multiLevelType w:val="hybridMultilevel"/>
    <w:tmpl w:val="75246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C0DFE"/>
    <w:multiLevelType w:val="hybridMultilevel"/>
    <w:tmpl w:val="9B9E85EC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69065F"/>
    <w:multiLevelType w:val="hybridMultilevel"/>
    <w:tmpl w:val="63B6B7CC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F2A28"/>
    <w:multiLevelType w:val="hybridMultilevel"/>
    <w:tmpl w:val="0FAC9B20"/>
    <w:lvl w:ilvl="0" w:tplc="E8C0AB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4039CA"/>
    <w:multiLevelType w:val="hybridMultilevel"/>
    <w:tmpl w:val="692055FC"/>
    <w:lvl w:ilvl="0" w:tplc="CED6769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6021C"/>
    <w:multiLevelType w:val="hybridMultilevel"/>
    <w:tmpl w:val="FAE0E5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D1D25"/>
    <w:multiLevelType w:val="hybridMultilevel"/>
    <w:tmpl w:val="6D9454BC"/>
    <w:lvl w:ilvl="0" w:tplc="9424D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A02C25"/>
    <w:multiLevelType w:val="hybridMultilevel"/>
    <w:tmpl w:val="A810ED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A5431D"/>
    <w:multiLevelType w:val="hybridMultilevel"/>
    <w:tmpl w:val="242E53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D60CD6"/>
    <w:multiLevelType w:val="hybridMultilevel"/>
    <w:tmpl w:val="55A049BA"/>
    <w:lvl w:ilvl="0" w:tplc="3654963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5C3C2F"/>
    <w:multiLevelType w:val="hybridMultilevel"/>
    <w:tmpl w:val="98A0CFDE"/>
    <w:lvl w:ilvl="0" w:tplc="365496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6"/>
  </w:num>
  <w:num w:numId="4">
    <w:abstractNumId w:val="22"/>
  </w:num>
  <w:num w:numId="5">
    <w:abstractNumId w:val="18"/>
  </w:num>
  <w:num w:numId="6">
    <w:abstractNumId w:val="12"/>
  </w:num>
  <w:num w:numId="7">
    <w:abstractNumId w:val="14"/>
  </w:num>
  <w:num w:numId="8">
    <w:abstractNumId w:val="15"/>
  </w:num>
  <w:num w:numId="9">
    <w:abstractNumId w:val="3"/>
  </w:num>
  <w:num w:numId="10">
    <w:abstractNumId w:val="1"/>
  </w:num>
  <w:num w:numId="11">
    <w:abstractNumId w:val="21"/>
  </w:num>
  <w:num w:numId="12">
    <w:abstractNumId w:val="23"/>
  </w:num>
  <w:num w:numId="13">
    <w:abstractNumId w:val="19"/>
  </w:num>
  <w:num w:numId="14">
    <w:abstractNumId w:val="10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17"/>
  </w:num>
  <w:num w:numId="20">
    <w:abstractNumId w:val="25"/>
  </w:num>
  <w:num w:numId="21">
    <w:abstractNumId w:val="0"/>
  </w:num>
  <w:num w:numId="22">
    <w:abstractNumId w:val="24"/>
  </w:num>
  <w:num w:numId="23">
    <w:abstractNumId w:val="16"/>
  </w:num>
  <w:num w:numId="24">
    <w:abstractNumId w:val="4"/>
  </w:num>
  <w:num w:numId="25">
    <w:abstractNumId w:val="5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CC3"/>
    <w:rsid w:val="00035AB5"/>
    <w:rsid w:val="000721F4"/>
    <w:rsid w:val="001F1627"/>
    <w:rsid w:val="001F2740"/>
    <w:rsid w:val="00211C04"/>
    <w:rsid w:val="003324F0"/>
    <w:rsid w:val="00365110"/>
    <w:rsid w:val="003905FB"/>
    <w:rsid w:val="003A50D1"/>
    <w:rsid w:val="004515DF"/>
    <w:rsid w:val="004621B7"/>
    <w:rsid w:val="004753F7"/>
    <w:rsid w:val="004E168D"/>
    <w:rsid w:val="005C0E21"/>
    <w:rsid w:val="005E7B5F"/>
    <w:rsid w:val="006648C9"/>
    <w:rsid w:val="00664E44"/>
    <w:rsid w:val="006677FA"/>
    <w:rsid w:val="00684571"/>
    <w:rsid w:val="007152E8"/>
    <w:rsid w:val="007559E3"/>
    <w:rsid w:val="00857CC3"/>
    <w:rsid w:val="008B5E94"/>
    <w:rsid w:val="008C6E4D"/>
    <w:rsid w:val="008D34BA"/>
    <w:rsid w:val="009025D6"/>
    <w:rsid w:val="00941508"/>
    <w:rsid w:val="00954FAF"/>
    <w:rsid w:val="009E1338"/>
    <w:rsid w:val="00AB00B0"/>
    <w:rsid w:val="00AB3C01"/>
    <w:rsid w:val="00AD6FF0"/>
    <w:rsid w:val="00AF5584"/>
    <w:rsid w:val="00B119F1"/>
    <w:rsid w:val="00B403AF"/>
    <w:rsid w:val="00B94137"/>
    <w:rsid w:val="00BC5793"/>
    <w:rsid w:val="00BF19EE"/>
    <w:rsid w:val="00C678E9"/>
    <w:rsid w:val="00DF4795"/>
    <w:rsid w:val="00E0456F"/>
    <w:rsid w:val="00E547D5"/>
    <w:rsid w:val="00E7494F"/>
    <w:rsid w:val="00F21504"/>
    <w:rsid w:val="00FB70AF"/>
    <w:rsid w:val="00FE17E0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58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7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494F"/>
  </w:style>
  <w:style w:type="paragraph" w:styleId="Footer">
    <w:name w:val="footer"/>
    <w:basedOn w:val="Normal"/>
    <w:link w:val="FooterChar"/>
    <w:uiPriority w:val="99"/>
    <w:semiHidden/>
    <w:rsid w:val="00E7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494F"/>
  </w:style>
  <w:style w:type="paragraph" w:styleId="BalloonText">
    <w:name w:val="Balloon Text"/>
    <w:basedOn w:val="Normal"/>
    <w:link w:val="BalloonTextChar"/>
    <w:uiPriority w:val="99"/>
    <w:semiHidden/>
    <w:rsid w:val="00E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49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B70A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65110"/>
    <w:pPr>
      <w:ind w:left="720"/>
    </w:pPr>
  </w:style>
  <w:style w:type="character" w:styleId="Hyperlink">
    <w:name w:val="Hyperlink"/>
    <w:basedOn w:val="DefaultParagraphFont"/>
    <w:uiPriority w:val="99"/>
    <w:rsid w:val="001F27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jpeg"/><Relationship Id="rId42" Type="http://schemas.openxmlformats.org/officeDocument/2006/relationships/image" Target="media/image34.jpeg"/><Relationship Id="rId47" Type="http://schemas.openxmlformats.org/officeDocument/2006/relationships/hyperlink" Target="http://www.sorubak.com/" TargetMode="Externa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1.bin"/><Relationship Id="rId37" Type="http://schemas.openxmlformats.org/officeDocument/2006/relationships/image" Target="media/image29.jpeg"/><Relationship Id="rId40" Type="http://schemas.openxmlformats.org/officeDocument/2006/relationships/image" Target="media/image32.png"/><Relationship Id="rId45" Type="http://schemas.openxmlformats.org/officeDocument/2006/relationships/image" Target="media/image37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image" Target="media/image28.jpe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header" Target="header1.xml"/><Relationship Id="rId43" Type="http://schemas.openxmlformats.org/officeDocument/2006/relationships/image" Target="media/image35.pn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224</Words>
  <Characters>1277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/>
  <cp:lastModifiedBy>EDANUR</cp:lastModifiedBy>
  <cp:revision>4</cp:revision>
  <dcterms:created xsi:type="dcterms:W3CDTF">2012-03-22T20:59:00Z</dcterms:created>
  <dcterms:modified xsi:type="dcterms:W3CDTF">2013-03-23T15:53:00Z</dcterms:modified>
</cp:coreProperties>
</file>