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618" w:rsidRDefault="00385618">
      <w:bookmarkStart w:id="0" w:name="_GoBack"/>
      <w:bookmarkEnd w:id="0"/>
      <w:r>
        <w:t>ADI:</w:t>
      </w:r>
      <w:r>
        <w:tab/>
      </w:r>
      <w:r>
        <w:tab/>
      </w:r>
      <w:r>
        <w:tab/>
        <w:t>SOYADI:</w:t>
      </w:r>
      <w:r>
        <w:tab/>
      </w:r>
      <w:r>
        <w:tab/>
        <w:t>NO:</w:t>
      </w:r>
      <w:r>
        <w:tab/>
      </w:r>
      <w:r>
        <w:tab/>
        <w:t>SINIF:</w:t>
      </w:r>
      <w:r>
        <w:tab/>
      </w:r>
      <w:r>
        <w:tab/>
      </w:r>
      <w:r>
        <w:tab/>
        <w:t>NOT:</w:t>
      </w:r>
    </w:p>
    <w:p w:rsidR="00385618" w:rsidRDefault="00385618">
      <w:pPr>
        <w:sectPr w:rsidR="00385618" w:rsidSect="00123EB0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85618" w:rsidRPr="001F1BA3" w:rsidRDefault="00385618" w:rsidP="000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F1BA3">
        <w:rPr>
          <w:rFonts w:ascii="Times New Roman" w:hAnsi="Times New Roman" w:cs="Times New Roman"/>
          <w:b/>
          <w:bCs/>
        </w:rPr>
        <w:t xml:space="preserve">SORU1.   1- =? </w:t>
      </w:r>
      <w:r w:rsidRPr="001F1BA3">
        <w:rPr>
          <w:rFonts w:ascii="Times New Roman" w:hAnsi="Times New Roman" w:cs="Times New Roman"/>
        </w:rPr>
        <w:t>İşleminin sonucu kaçtır.</w:t>
      </w:r>
    </w:p>
    <w:p w:rsidR="00385618" w:rsidRDefault="00385618" w:rsidP="000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F1BA3">
        <w:rPr>
          <w:rFonts w:ascii="Times New Roman" w:hAnsi="Times New Roman" w:cs="Times New Roman"/>
        </w:rPr>
        <w:t>a)3/2</w:t>
      </w:r>
      <w:r w:rsidRPr="001F1BA3">
        <w:rPr>
          <w:rFonts w:ascii="Times New Roman" w:hAnsi="Times New Roman" w:cs="Times New Roman"/>
        </w:rPr>
        <w:tab/>
        <w:t xml:space="preserve">      b)1</w:t>
      </w:r>
      <w:r w:rsidRPr="001F1BA3">
        <w:rPr>
          <w:rFonts w:ascii="Times New Roman" w:hAnsi="Times New Roman" w:cs="Times New Roman"/>
        </w:rPr>
        <w:tab/>
        <w:t xml:space="preserve">        c)0</w:t>
      </w:r>
      <w:r w:rsidRPr="001F1BA3">
        <w:rPr>
          <w:rFonts w:ascii="Times New Roman" w:hAnsi="Times New Roman" w:cs="Times New Roman"/>
        </w:rPr>
        <w:tab/>
        <w:t xml:space="preserve">        d)-1</w:t>
      </w:r>
    </w:p>
    <w:p w:rsidR="00385618" w:rsidRPr="001F1BA3" w:rsidRDefault="00385618" w:rsidP="000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85618" w:rsidRPr="001F1BA3" w:rsidRDefault="00385618" w:rsidP="004B79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F1BA3">
        <w:rPr>
          <w:rFonts w:ascii="Times New Roman" w:hAnsi="Times New Roman" w:cs="Times New Roman"/>
          <w:b/>
          <w:bCs/>
        </w:rPr>
        <w:t>SORU2</w:t>
      </w:r>
      <w:r w:rsidRPr="001F1BA3">
        <w:rPr>
          <w:rFonts w:ascii="Times New Roman" w:hAnsi="Times New Roman" w:cs="Times New Roman"/>
        </w:rPr>
        <w:t>.   A(-5,3) noktası koordinat sisteminde kaçıncı bölgede bulunur.</w:t>
      </w:r>
    </w:p>
    <w:p w:rsidR="00385618" w:rsidRDefault="00385618" w:rsidP="000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F1BA3">
        <w:rPr>
          <w:rFonts w:ascii="Times New Roman" w:hAnsi="Times New Roman" w:cs="Times New Roman"/>
        </w:rPr>
        <w:t>a)3</w:t>
      </w:r>
      <w:r w:rsidRPr="001F1BA3">
        <w:rPr>
          <w:rFonts w:ascii="Times New Roman" w:hAnsi="Times New Roman" w:cs="Times New Roman"/>
        </w:rPr>
        <w:tab/>
        <w:t xml:space="preserve">      b)2</w:t>
      </w:r>
      <w:r w:rsidRPr="001F1BA3">
        <w:rPr>
          <w:rFonts w:ascii="Times New Roman" w:hAnsi="Times New Roman" w:cs="Times New Roman"/>
        </w:rPr>
        <w:tab/>
        <w:t xml:space="preserve">        c)1</w:t>
      </w:r>
      <w:r w:rsidRPr="001F1BA3">
        <w:rPr>
          <w:rFonts w:ascii="Times New Roman" w:hAnsi="Times New Roman" w:cs="Times New Roman"/>
        </w:rPr>
        <w:tab/>
        <w:t xml:space="preserve">        d)4</w:t>
      </w:r>
    </w:p>
    <w:p w:rsidR="00385618" w:rsidRPr="001F1BA3" w:rsidRDefault="00385618" w:rsidP="000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85618" w:rsidRPr="001F1BA3" w:rsidRDefault="00385618" w:rsidP="000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F1BA3">
        <w:rPr>
          <w:rFonts w:ascii="Times New Roman" w:hAnsi="Times New Roman" w:cs="Times New Roman"/>
          <w:b/>
          <w:bCs/>
        </w:rPr>
        <w:t xml:space="preserve">SORU3. </w:t>
      </w:r>
      <w:r w:rsidRPr="001F1BA3">
        <w:rPr>
          <w:rFonts w:ascii="Times New Roman" w:hAnsi="Times New Roman" w:cs="Times New Roman"/>
        </w:rPr>
        <w:t>y=2x doğrusu aşağıdaki noktalardan hangisinden geçmez.</w:t>
      </w:r>
    </w:p>
    <w:p w:rsidR="00385618" w:rsidRDefault="00385618" w:rsidP="004B79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F1BA3">
        <w:rPr>
          <w:rFonts w:ascii="Times New Roman" w:hAnsi="Times New Roman" w:cs="Times New Roman"/>
        </w:rPr>
        <w:t>a)(3,6)</w:t>
      </w:r>
      <w:r w:rsidRPr="001F1BA3">
        <w:rPr>
          <w:rFonts w:ascii="Times New Roman" w:hAnsi="Times New Roman" w:cs="Times New Roman"/>
        </w:rPr>
        <w:tab/>
        <w:t xml:space="preserve">      b)(2,1)        c)(1,2)</w:t>
      </w:r>
      <w:r w:rsidRPr="001F1BA3">
        <w:rPr>
          <w:rFonts w:ascii="Times New Roman" w:hAnsi="Times New Roman" w:cs="Times New Roman"/>
        </w:rPr>
        <w:tab/>
        <w:t xml:space="preserve">        d)(4,8)</w:t>
      </w:r>
    </w:p>
    <w:p w:rsidR="00385618" w:rsidRPr="001F1BA3" w:rsidRDefault="00385618" w:rsidP="004B79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85618" w:rsidRPr="001F1BA3" w:rsidRDefault="00385618" w:rsidP="000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F1BA3">
        <w:rPr>
          <w:rFonts w:ascii="Times New Roman" w:hAnsi="Times New Roman" w:cs="Times New Roman"/>
          <w:b/>
          <w:bCs/>
        </w:rPr>
        <w:t>SORU4</w:t>
      </w:r>
      <w:r w:rsidRPr="001F1BA3">
        <w:rPr>
          <w:rFonts w:ascii="Times New Roman" w:hAnsi="Times New Roman" w:cs="Times New Roman"/>
        </w:rPr>
        <w:t>. Aşağıdakilerden hangisi 3.</w:t>
      </w:r>
      <w:r>
        <w:rPr>
          <w:rFonts w:ascii="Times New Roman" w:hAnsi="Times New Roman" w:cs="Times New Roman"/>
        </w:rPr>
        <w:t>b</w:t>
      </w:r>
      <w:r w:rsidRPr="001F1BA3">
        <w:rPr>
          <w:rFonts w:ascii="Times New Roman" w:hAnsi="Times New Roman" w:cs="Times New Roman"/>
        </w:rPr>
        <w:t>ölgededir.</w:t>
      </w:r>
    </w:p>
    <w:p w:rsidR="00385618" w:rsidRDefault="00385618" w:rsidP="004B79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F1BA3">
        <w:rPr>
          <w:rFonts w:ascii="Times New Roman" w:hAnsi="Times New Roman" w:cs="Times New Roman"/>
        </w:rPr>
        <w:t>a)(-3,6)</w:t>
      </w:r>
      <w:r w:rsidRPr="001F1BA3">
        <w:rPr>
          <w:rFonts w:ascii="Times New Roman" w:hAnsi="Times New Roman" w:cs="Times New Roman"/>
        </w:rPr>
        <w:tab/>
        <w:t xml:space="preserve">      b)(2,-1)        c)(-1,-2)        d)(4,8)</w:t>
      </w:r>
    </w:p>
    <w:p w:rsidR="00385618" w:rsidRPr="001F1BA3" w:rsidRDefault="00385618" w:rsidP="004B79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85618" w:rsidRPr="001F1BA3" w:rsidRDefault="00385618" w:rsidP="000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F1BA3">
        <w:rPr>
          <w:rFonts w:ascii="Times New Roman" w:hAnsi="Times New Roman" w:cs="Times New Roman"/>
          <w:b/>
          <w:bCs/>
        </w:rPr>
        <w:t>SORU5</w:t>
      </w:r>
      <w:r w:rsidRPr="001F1BA3">
        <w:rPr>
          <w:rFonts w:ascii="Times New Roman" w:hAnsi="Times New Roman" w:cs="Times New Roman"/>
        </w:rPr>
        <w:t xml:space="preserve">. </w:t>
      </w:r>
      <w:r w:rsidRPr="002446FE">
        <w:rPr>
          <w:rFonts w:ascii="Times New Roman" w:hAnsi="Times New Roman" w:cs="Times New Roman"/>
        </w:rPr>
        <w:fldChar w:fldCharType="begin"/>
      </w:r>
      <w:r w:rsidRPr="002446FE">
        <w:rPr>
          <w:rFonts w:ascii="Times New Roman" w:hAnsi="Times New Roman" w:cs="Times New Roman"/>
        </w:rPr>
        <w:instrText xml:space="preserve"> QUOTE </w:instrText>
      </w:r>
      <w:r w:rsidRPr="002446F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23.25pt">
            <v:imagedata r:id="rId9" o:title="" chromakey="white"/>
          </v:shape>
        </w:pict>
      </w:r>
      <w:r w:rsidRPr="002446FE">
        <w:rPr>
          <w:rFonts w:ascii="Times New Roman" w:hAnsi="Times New Roman" w:cs="Times New Roman"/>
        </w:rPr>
        <w:instrText xml:space="preserve"> </w:instrText>
      </w:r>
      <w:r w:rsidRPr="002446FE">
        <w:rPr>
          <w:rFonts w:ascii="Times New Roman" w:hAnsi="Times New Roman" w:cs="Times New Roman"/>
        </w:rPr>
        <w:fldChar w:fldCharType="separate"/>
      </w:r>
      <w:r w:rsidRPr="002446FE">
        <w:pict>
          <v:shape id="_x0000_i1026" type="#_x0000_t75" style="width:13.5pt;height:23.25pt">
            <v:imagedata r:id="rId9" o:title="" chromakey="white"/>
          </v:shape>
        </w:pict>
      </w:r>
      <w:r w:rsidRPr="002446FE">
        <w:rPr>
          <w:rFonts w:ascii="Times New Roman" w:hAnsi="Times New Roman" w:cs="Times New Roman"/>
        </w:rPr>
        <w:fldChar w:fldCharType="end"/>
      </w:r>
      <w:r w:rsidRPr="001F1BA3">
        <w:rPr>
          <w:rFonts w:ascii="Times New Roman" w:hAnsi="Times New Roman" w:cs="Times New Roman"/>
        </w:rPr>
        <w:t xml:space="preserve"> Sayısının pay ve paydasına kaç eklenirse payı paydasının </w:t>
      </w:r>
      <w:r>
        <w:rPr>
          <w:rFonts w:ascii="Times New Roman" w:hAnsi="Times New Roman" w:cs="Times New Roman"/>
        </w:rPr>
        <w:t>3</w:t>
      </w:r>
      <w:r w:rsidRPr="001F1BA3">
        <w:rPr>
          <w:rFonts w:ascii="Times New Roman" w:hAnsi="Times New Roman" w:cs="Times New Roman"/>
        </w:rPr>
        <w:t xml:space="preserve"> katı olur.</w:t>
      </w:r>
    </w:p>
    <w:p w:rsidR="00385618" w:rsidRDefault="00385618" w:rsidP="001F1B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F1BA3">
        <w:rPr>
          <w:rFonts w:ascii="Times New Roman" w:hAnsi="Times New Roman" w:cs="Times New Roman"/>
        </w:rPr>
        <w:t>a)3</w:t>
      </w:r>
      <w:r w:rsidRPr="001F1BA3">
        <w:rPr>
          <w:rFonts w:ascii="Times New Roman" w:hAnsi="Times New Roman" w:cs="Times New Roman"/>
        </w:rPr>
        <w:tab/>
        <w:t xml:space="preserve">      b)2</w:t>
      </w:r>
      <w:r w:rsidRPr="001F1BA3">
        <w:rPr>
          <w:rFonts w:ascii="Times New Roman" w:hAnsi="Times New Roman" w:cs="Times New Roman"/>
        </w:rPr>
        <w:tab/>
        <w:t xml:space="preserve">        c)1          d)0</w:t>
      </w:r>
    </w:p>
    <w:p w:rsidR="00385618" w:rsidRDefault="00385618" w:rsidP="001F1B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85618" w:rsidRDefault="00385618" w:rsidP="001F1BA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>
        <w:rPr>
          <w:rFonts w:ascii="Times New Roman" w:hAnsi="Times New Roman" w:cs="Times New Roman"/>
        </w:rPr>
        <w:t>SORU6.</w:t>
      </w:r>
      <w:r w:rsidRPr="001F1BA3">
        <w:rPr>
          <w:rFonts w:ascii="HelveticaTU" w:hAnsi="HelveticaTU" w:cs="HelveticaTU"/>
          <w:sz w:val="20"/>
          <w:szCs w:val="20"/>
        </w:rPr>
        <w:t xml:space="preserve"> </w:t>
      </w:r>
    </w:p>
    <w:p w:rsidR="00385618" w:rsidRPr="00B8689E" w:rsidRDefault="00385618" w:rsidP="001F1BA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8"/>
          <w:szCs w:val="18"/>
        </w:rPr>
      </w:pPr>
      <w:r>
        <w:rPr>
          <w:rFonts w:ascii="HelveticaTU" w:hAnsi="HelveticaTU" w:cs="HelveticaTU"/>
          <w:sz w:val="20"/>
          <w:szCs w:val="20"/>
        </w:rPr>
        <w:t xml:space="preserve">( ) </w:t>
      </w:r>
      <w:r w:rsidRPr="00B8689E">
        <w:rPr>
          <w:rFonts w:ascii="HelveticaTU" w:hAnsi="HelveticaTU" w:cs="HelveticaTU"/>
          <w:sz w:val="18"/>
          <w:szCs w:val="18"/>
        </w:rPr>
        <w:t>Eşkenar dörtgenin köşegenleri birbirine eştir.</w:t>
      </w:r>
    </w:p>
    <w:p w:rsidR="00385618" w:rsidRDefault="00385618" w:rsidP="001F1BA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>( ) Dikdörtgenin köşegenleri birbirine diktir.</w:t>
      </w:r>
    </w:p>
    <w:p w:rsidR="00385618" w:rsidRDefault="00385618" w:rsidP="001F1BA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>( ) Karşılıklı açıları birbirine eş olan dörtgenlerden biri yamuktur.</w:t>
      </w:r>
    </w:p>
    <w:p w:rsidR="00385618" w:rsidRPr="001F1BA3" w:rsidRDefault="00385618" w:rsidP="001F1B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HelveticaTU" w:hAnsi="HelveticaTU" w:cs="HelveticaTU"/>
          <w:sz w:val="20"/>
          <w:szCs w:val="20"/>
        </w:rPr>
        <w:t>( ) Yamuk iki çift paralelkenara sahiptir.</w:t>
      </w:r>
    </w:p>
    <w:p w:rsidR="00385618" w:rsidRDefault="00385618" w:rsidP="000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Yukarıdakilerden kaç tanesi yanlıştır.</w:t>
      </w:r>
    </w:p>
    <w:p w:rsidR="00385618" w:rsidRPr="001F1BA3" w:rsidRDefault="00385618" w:rsidP="00B868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F1BA3">
        <w:rPr>
          <w:rFonts w:ascii="Times New Roman" w:hAnsi="Times New Roman" w:cs="Times New Roman"/>
        </w:rPr>
        <w:t>a)3</w:t>
      </w:r>
      <w:r w:rsidRPr="001F1BA3">
        <w:rPr>
          <w:rFonts w:ascii="Times New Roman" w:hAnsi="Times New Roman" w:cs="Times New Roman"/>
        </w:rPr>
        <w:tab/>
        <w:t xml:space="preserve">      b)2</w:t>
      </w:r>
      <w:r w:rsidRPr="001F1BA3">
        <w:rPr>
          <w:rFonts w:ascii="Times New Roman" w:hAnsi="Times New Roman" w:cs="Times New Roman"/>
        </w:rPr>
        <w:tab/>
        <w:t xml:space="preserve">        c)1</w:t>
      </w:r>
      <w:r w:rsidRPr="001F1BA3">
        <w:rPr>
          <w:rFonts w:ascii="Times New Roman" w:hAnsi="Times New Roman" w:cs="Times New Roman"/>
        </w:rPr>
        <w:tab/>
        <w:t xml:space="preserve">        d)4</w:t>
      </w:r>
    </w:p>
    <w:p w:rsidR="00385618" w:rsidRPr="004F667B" w:rsidRDefault="00385618" w:rsidP="00B8689E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  <w:b/>
          <w:bCs/>
          <w:color w:val="000000"/>
        </w:rPr>
      </w:pPr>
      <w:r w:rsidRPr="004F667B">
        <w:rPr>
          <w:rFonts w:ascii="Times New Roman" w:eastAsia="HelveticaBold" w:hAnsi="Times New Roman" w:cs="Times New Roman"/>
          <w:b/>
          <w:bCs/>
          <w:color w:val="000000"/>
        </w:rPr>
        <w:t>7, 8, 9 ve 10. soruları aşağıdaki verilere göre yanıtlayınız</w:t>
      </w:r>
    </w:p>
    <w:p w:rsidR="00385618" w:rsidRPr="004F667B" w:rsidRDefault="00385618" w:rsidP="00B8689E">
      <w:pPr>
        <w:autoSpaceDE w:val="0"/>
        <w:autoSpaceDN w:val="0"/>
        <w:adjustRightInd w:val="0"/>
        <w:spacing w:after="0" w:line="240" w:lineRule="auto"/>
        <w:rPr>
          <w:rFonts w:ascii="HelveticaTU" w:eastAsia="HelveticaBold" w:hAnsi="HelveticaTU" w:cs="HelveticaTU"/>
          <w:color w:val="000000"/>
          <w:sz w:val="20"/>
          <w:szCs w:val="20"/>
        </w:rPr>
      </w:pPr>
      <w:r w:rsidRPr="004F667B">
        <w:rPr>
          <w:rFonts w:ascii="HelveticaTU" w:eastAsia="HelveticaBold" w:hAnsi="HelveticaTU" w:cs="HelveticaTU"/>
          <w:color w:val="000000"/>
          <w:sz w:val="20"/>
          <w:szCs w:val="20"/>
        </w:rPr>
        <w:t>58 64 36 24 42 36 38 54 60 58 72 74 70 58 42</w:t>
      </w:r>
    </w:p>
    <w:p w:rsidR="00385618" w:rsidRPr="004F667B" w:rsidRDefault="00385618" w:rsidP="00B8689E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  <w:b/>
          <w:bCs/>
        </w:rPr>
        <w:t>SORU7.</w:t>
      </w:r>
      <w:r w:rsidRPr="004F667B">
        <w:rPr>
          <w:rFonts w:ascii="Times New Roman" w:eastAsia="HelveticaBold" w:hAnsi="Times New Roman" w:cs="Times New Roman"/>
        </w:rPr>
        <w:t>Verilerin ortanca değeri kaçtır?</w:t>
      </w:r>
    </w:p>
    <w:p w:rsidR="00385618" w:rsidRPr="004F667B" w:rsidRDefault="00385618" w:rsidP="00B8689E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</w:rPr>
        <w:t>A. 54 B. 56 C. 58 D. 60</w:t>
      </w:r>
    </w:p>
    <w:p w:rsidR="00385618" w:rsidRDefault="00385618" w:rsidP="00B8689E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/>
          <w:b/>
          <w:bCs/>
        </w:rPr>
      </w:pPr>
    </w:p>
    <w:p w:rsidR="00385618" w:rsidRPr="004F667B" w:rsidRDefault="00385618" w:rsidP="00B8689E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  <w:b/>
          <w:bCs/>
        </w:rPr>
        <w:t>SORU8.</w:t>
      </w:r>
      <w:r w:rsidRPr="004F667B">
        <w:rPr>
          <w:rFonts w:ascii="Times New Roman" w:eastAsia="HelveticaBold" w:hAnsi="Times New Roman" w:cs="Times New Roman"/>
        </w:rPr>
        <w:t>Verilerin aritmetik ortalaması kaçtır?</w:t>
      </w:r>
    </w:p>
    <w:p w:rsidR="00385618" w:rsidRPr="004F667B" w:rsidRDefault="00385618" w:rsidP="00B8689E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</w:rPr>
        <w:t>A. 54,4 B. 52,4 C. 50,6 D. 48,6</w:t>
      </w:r>
    </w:p>
    <w:p w:rsidR="00385618" w:rsidRDefault="00385618" w:rsidP="00B8689E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/>
          <w:b/>
          <w:bCs/>
        </w:rPr>
      </w:pPr>
    </w:p>
    <w:p w:rsidR="00385618" w:rsidRPr="004F667B" w:rsidRDefault="00385618" w:rsidP="00B8689E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  <w:b/>
          <w:bCs/>
        </w:rPr>
        <w:t>SORU9.</w:t>
      </w:r>
      <w:r w:rsidRPr="004F667B">
        <w:rPr>
          <w:rFonts w:ascii="Times New Roman" w:eastAsia="HelveticaBold" w:hAnsi="Times New Roman" w:cs="Times New Roman"/>
        </w:rPr>
        <w:t>Verilerin tepe değeri kaçtır?</w:t>
      </w:r>
    </w:p>
    <w:p w:rsidR="00385618" w:rsidRPr="004F667B" w:rsidRDefault="00385618" w:rsidP="00B8689E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</w:rPr>
        <w:t>A. 36 B. 72 C. 58 D. 42</w:t>
      </w:r>
    </w:p>
    <w:p w:rsidR="00385618" w:rsidRDefault="00385618" w:rsidP="00B8689E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/>
          <w:b/>
          <w:bCs/>
        </w:rPr>
      </w:pPr>
    </w:p>
    <w:p w:rsidR="00385618" w:rsidRPr="004F667B" w:rsidRDefault="00385618" w:rsidP="00B8689E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  <w:b/>
          <w:bCs/>
        </w:rPr>
        <w:t>SORU10.</w:t>
      </w:r>
      <w:r w:rsidRPr="004F667B">
        <w:rPr>
          <w:rFonts w:ascii="Times New Roman" w:eastAsia="HelveticaBold" w:hAnsi="Times New Roman" w:cs="Times New Roman"/>
        </w:rPr>
        <w:t>Veri grubunun alt ve üst çeyrek değerleri hangi seçenekte verilmiştir?</w:t>
      </w:r>
    </w:p>
    <w:p w:rsidR="00385618" w:rsidRDefault="00385618" w:rsidP="003D0610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/>
        </w:rPr>
      </w:pPr>
      <w:r w:rsidRPr="003D0610">
        <w:rPr>
          <w:rFonts w:ascii="Times New Roman" w:eastAsia="HelveticaBold" w:hAnsi="Times New Roman" w:cs="Times New Roman"/>
        </w:rPr>
        <w:t>A.</w:t>
      </w:r>
      <w:r>
        <w:rPr>
          <w:rFonts w:ascii="Times New Roman" w:eastAsia="HelveticaBold" w:hAnsi="Times New Roman" w:cs="Times New Roman"/>
        </w:rPr>
        <w:t xml:space="preserve"> </w:t>
      </w:r>
      <w:r w:rsidRPr="003D0610">
        <w:rPr>
          <w:rFonts w:ascii="Times New Roman" w:eastAsia="HelveticaBold" w:hAnsi="Times New Roman" w:cs="Times New Roman"/>
        </w:rPr>
        <w:t xml:space="preserve">36 – 70 </w:t>
      </w:r>
      <w:r>
        <w:rPr>
          <w:rFonts w:ascii="Times New Roman" w:eastAsia="HelveticaBold" w:hAnsi="Times New Roman"/>
        </w:rPr>
        <w:tab/>
      </w:r>
      <w:r>
        <w:rPr>
          <w:rFonts w:ascii="Times New Roman" w:eastAsia="HelveticaBold" w:hAnsi="Times New Roman"/>
        </w:rPr>
        <w:tab/>
      </w:r>
      <w:r w:rsidRPr="003D0610">
        <w:rPr>
          <w:rFonts w:ascii="Times New Roman" w:eastAsia="HelveticaBold" w:hAnsi="Times New Roman" w:cs="Times New Roman"/>
        </w:rPr>
        <w:t>B. 42 – 60</w:t>
      </w:r>
    </w:p>
    <w:p w:rsidR="00385618" w:rsidRPr="003D0610" w:rsidRDefault="00385618" w:rsidP="003D0610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3D0610">
        <w:rPr>
          <w:rFonts w:ascii="Times New Roman" w:eastAsia="HelveticaBold" w:hAnsi="Times New Roman" w:cs="Times New Roman"/>
        </w:rPr>
        <w:t xml:space="preserve"> C. 38 – 64 </w:t>
      </w:r>
      <w:r>
        <w:rPr>
          <w:rFonts w:ascii="Times New Roman" w:eastAsia="HelveticaBold" w:hAnsi="Times New Roman"/>
        </w:rPr>
        <w:tab/>
      </w:r>
      <w:r>
        <w:rPr>
          <w:rFonts w:ascii="Times New Roman" w:eastAsia="HelveticaBold" w:hAnsi="Times New Roman"/>
        </w:rPr>
        <w:tab/>
      </w:r>
      <w:r w:rsidRPr="003D0610">
        <w:rPr>
          <w:rFonts w:ascii="Times New Roman" w:eastAsia="HelveticaBold" w:hAnsi="Times New Roman" w:cs="Times New Roman"/>
        </w:rPr>
        <w:t>D. 42 – 64</w:t>
      </w:r>
    </w:p>
    <w:p w:rsidR="00385618" w:rsidRDefault="00385618" w:rsidP="004F667B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 w:rsidRPr="004F667B">
        <w:rPr>
          <w:b/>
          <w:bCs/>
        </w:rPr>
        <w:t>SORU11.</w:t>
      </w:r>
      <w:r w:rsidRPr="004F667B">
        <w:rPr>
          <w:rFonts w:ascii="HelveticaTU" w:hAnsi="HelveticaTU" w:cs="HelveticaTU"/>
          <w:sz w:val="20"/>
          <w:szCs w:val="20"/>
        </w:rPr>
        <w:t xml:space="preserve"> </w:t>
      </w:r>
      <w:r>
        <w:rPr>
          <w:rFonts w:ascii="HelveticaTU" w:hAnsi="HelveticaTU" w:cs="HelveticaTU"/>
          <w:sz w:val="20"/>
          <w:szCs w:val="20"/>
        </w:rPr>
        <w:t>Bir binanın duvarını 5 işçi 12 saatte boyayabiliyor. Aynı şekilde çalışan 4 işçi duvarı kaç saatte boyayabilir?</w:t>
      </w:r>
    </w:p>
    <w:p w:rsidR="00385618" w:rsidRDefault="00385618" w:rsidP="004F667B">
      <w:pPr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 xml:space="preserve">A. 15 </w:t>
      </w:r>
      <w:r>
        <w:rPr>
          <w:rFonts w:ascii="HelveticaTU" w:hAnsi="HelveticaTU" w:cs="HelveticaTU"/>
          <w:sz w:val="20"/>
          <w:szCs w:val="20"/>
        </w:rPr>
        <w:tab/>
        <w:t xml:space="preserve">     B. 18</w:t>
      </w:r>
      <w:r>
        <w:rPr>
          <w:rFonts w:ascii="HelveticaTU" w:hAnsi="HelveticaTU" w:cs="HelveticaTU"/>
          <w:sz w:val="20"/>
          <w:szCs w:val="20"/>
        </w:rPr>
        <w:tab/>
        <w:t>C. 20           D. 24</w:t>
      </w:r>
    </w:p>
    <w:p w:rsidR="00385618" w:rsidRDefault="00385618" w:rsidP="004F667B">
      <w:pPr>
        <w:rPr>
          <w:rFonts w:ascii="HelveticaTU" w:hAnsi="HelveticaTU" w:cs="HelveticaTU"/>
          <w:b/>
          <w:bCs/>
          <w:sz w:val="20"/>
          <w:szCs w:val="20"/>
        </w:rPr>
      </w:pPr>
    </w:p>
    <w:p w:rsidR="00385618" w:rsidRDefault="00385618" w:rsidP="004F667B">
      <w:pPr>
        <w:rPr>
          <w:rFonts w:ascii="HelveticaTU" w:hAnsi="HelveticaTU" w:cs="HelveticaTU"/>
          <w:b/>
          <w:bCs/>
          <w:sz w:val="20"/>
          <w:szCs w:val="20"/>
        </w:rPr>
      </w:pPr>
    </w:p>
    <w:p w:rsidR="00385618" w:rsidRDefault="00385618" w:rsidP="004F667B">
      <w:pPr>
        <w:rPr>
          <w:rFonts w:ascii="HelveticaTU" w:hAnsi="HelveticaTU" w:cs="HelveticaTU"/>
          <w:sz w:val="20"/>
          <w:szCs w:val="20"/>
        </w:rPr>
      </w:pPr>
      <w:r w:rsidRPr="003D0610">
        <w:rPr>
          <w:rFonts w:ascii="HelveticaTU" w:hAnsi="HelveticaTU" w:cs="HelveticaTU"/>
          <w:b/>
          <w:bCs/>
          <w:sz w:val="20"/>
          <w:szCs w:val="20"/>
        </w:rPr>
        <w:t>SORU12</w:t>
      </w:r>
      <w:r>
        <w:rPr>
          <w:rFonts w:ascii="HelveticaTU" w:hAnsi="HelveticaTU" w:cs="HelveticaTU"/>
          <w:sz w:val="20"/>
          <w:szCs w:val="20"/>
        </w:rPr>
        <w:t xml:space="preserve"> L=Bayrağın boyu   G= Bayrağın genişliği olsun  L=3/2.G olduğuna göre genişliği 20cm olan bayrağın boyu kaç cm dir</w:t>
      </w:r>
    </w:p>
    <w:p w:rsidR="00385618" w:rsidRDefault="00385618" w:rsidP="005C6B7C">
      <w:pPr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 xml:space="preserve">A. 15 </w:t>
      </w:r>
      <w:r>
        <w:rPr>
          <w:rFonts w:ascii="HelveticaTU" w:hAnsi="HelveticaTU" w:cs="HelveticaTU"/>
          <w:sz w:val="20"/>
          <w:szCs w:val="20"/>
        </w:rPr>
        <w:tab/>
        <w:t xml:space="preserve">     B. 18</w:t>
      </w:r>
      <w:r>
        <w:rPr>
          <w:rFonts w:ascii="HelveticaTU" w:hAnsi="HelveticaTU" w:cs="HelveticaTU"/>
          <w:sz w:val="20"/>
          <w:szCs w:val="20"/>
        </w:rPr>
        <w:tab/>
        <w:t xml:space="preserve">C. 20           D. 30  </w:t>
      </w:r>
    </w:p>
    <w:p w:rsidR="00385618" w:rsidRDefault="00385618" w:rsidP="005C6B7C">
      <w:pPr>
        <w:rPr>
          <w:rFonts w:ascii="HelveticaTU" w:hAnsi="HelveticaTU" w:cs="HelveticaTU"/>
          <w:sz w:val="20"/>
          <w:szCs w:val="20"/>
        </w:rPr>
      </w:pPr>
      <w:r w:rsidRPr="003D0610">
        <w:rPr>
          <w:rFonts w:ascii="HelveticaTU" w:hAnsi="HelveticaTU" w:cs="HelveticaTU"/>
          <w:b/>
          <w:bCs/>
          <w:sz w:val="20"/>
          <w:szCs w:val="20"/>
        </w:rPr>
        <w:t>SORU13</w:t>
      </w:r>
      <w:r>
        <w:rPr>
          <w:rFonts w:ascii="HelveticaTU" w:hAnsi="HelveticaTU" w:cs="HelveticaTU"/>
          <w:sz w:val="20"/>
          <w:szCs w:val="20"/>
        </w:rPr>
        <w:t>.Benzerlik oranı 5 olan iki kareden birinin bir kenarı 10 cm  diğerinin bir kenarı kaç cm olabilir.</w:t>
      </w:r>
    </w:p>
    <w:p w:rsidR="00385618" w:rsidRDefault="00385618" w:rsidP="005C6B7C">
      <w:pPr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 xml:space="preserve">A. 500 </w:t>
      </w:r>
      <w:r>
        <w:rPr>
          <w:rFonts w:ascii="HelveticaTU" w:hAnsi="HelveticaTU" w:cs="HelveticaTU"/>
          <w:sz w:val="20"/>
          <w:szCs w:val="20"/>
        </w:rPr>
        <w:tab/>
        <w:t xml:space="preserve">     B. 10</w:t>
      </w:r>
      <w:r>
        <w:rPr>
          <w:rFonts w:ascii="HelveticaTU" w:hAnsi="HelveticaTU" w:cs="HelveticaTU"/>
          <w:sz w:val="20"/>
          <w:szCs w:val="20"/>
        </w:rPr>
        <w:tab/>
        <w:t xml:space="preserve">C. 5           D. 2  </w:t>
      </w:r>
    </w:p>
    <w:p w:rsidR="00385618" w:rsidRDefault="00385618" w:rsidP="003F49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D0610">
        <w:rPr>
          <w:rFonts w:ascii="Times New Roman" w:hAnsi="Times New Roman" w:cs="Times New Roman"/>
          <w:b/>
          <w:bCs/>
        </w:rPr>
        <w:t>SORU14</w:t>
      </w:r>
      <w:r>
        <w:rPr>
          <w:rFonts w:ascii="Times New Roman" w:hAnsi="Times New Roman" w:cs="Times New Roman"/>
        </w:rPr>
        <w:t>.Bir düzgün 6genin bir iç açısı kaç derecedir.</w:t>
      </w:r>
    </w:p>
    <w:p w:rsidR="00385618" w:rsidRDefault="00385618" w:rsidP="003F49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a)180</w:t>
      </w:r>
      <w:r w:rsidRPr="006335E4">
        <w:rPr>
          <w:rFonts w:ascii="Times New Roman" w:hAnsi="Times New Roman" w:cs="Times New Roman"/>
        </w:rPr>
        <w:tab/>
        <w:t xml:space="preserve">      b)</w:t>
      </w:r>
      <w:r>
        <w:rPr>
          <w:rFonts w:ascii="Times New Roman" w:hAnsi="Times New Roman" w:cs="Times New Roman"/>
        </w:rPr>
        <w:t xml:space="preserve">140   </w:t>
      </w:r>
      <w:r w:rsidRPr="006335E4">
        <w:rPr>
          <w:rFonts w:ascii="Times New Roman" w:hAnsi="Times New Roman" w:cs="Times New Roman"/>
        </w:rPr>
        <w:t xml:space="preserve">        c)</w:t>
      </w:r>
      <w:r>
        <w:rPr>
          <w:rFonts w:ascii="Times New Roman" w:hAnsi="Times New Roman" w:cs="Times New Roman"/>
        </w:rPr>
        <w:t>120</w:t>
      </w:r>
      <w:r w:rsidRPr="006335E4">
        <w:rPr>
          <w:rFonts w:ascii="Times New Roman" w:hAnsi="Times New Roman" w:cs="Times New Roman"/>
        </w:rPr>
        <w:tab/>
        <w:t xml:space="preserve">        d)</w:t>
      </w:r>
      <w:r>
        <w:rPr>
          <w:rFonts w:ascii="Times New Roman" w:hAnsi="Times New Roman" w:cs="Times New Roman"/>
        </w:rPr>
        <w:t>60</w:t>
      </w:r>
    </w:p>
    <w:p w:rsidR="00385618" w:rsidRDefault="00385618" w:rsidP="003F49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85618" w:rsidRDefault="00385618" w:rsidP="003F49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D0610">
        <w:rPr>
          <w:rFonts w:ascii="Times New Roman" w:hAnsi="Times New Roman" w:cs="Times New Roman"/>
          <w:b/>
          <w:bCs/>
        </w:rPr>
        <w:t>SORU15</w:t>
      </w:r>
      <w:r>
        <w:rPr>
          <w:rFonts w:ascii="Times New Roman" w:hAnsi="Times New Roman" w:cs="Times New Roman"/>
        </w:rPr>
        <w:t>.  Bir düzgün 10 genin bir köşesinden kaç tane köşegen çizilebilir.</w:t>
      </w:r>
    </w:p>
    <w:p w:rsidR="00385618" w:rsidRDefault="00385618" w:rsidP="003F49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a)7</w:t>
      </w:r>
      <w:r w:rsidRPr="006335E4">
        <w:rPr>
          <w:rFonts w:ascii="Times New Roman" w:hAnsi="Times New Roman" w:cs="Times New Roman"/>
        </w:rPr>
        <w:tab/>
        <w:t xml:space="preserve">      b)</w:t>
      </w:r>
      <w:r>
        <w:rPr>
          <w:rFonts w:ascii="Times New Roman" w:hAnsi="Times New Roman" w:cs="Times New Roman"/>
        </w:rPr>
        <w:t xml:space="preserve">8   </w:t>
      </w:r>
      <w:r w:rsidRPr="006335E4">
        <w:rPr>
          <w:rFonts w:ascii="Times New Roman" w:hAnsi="Times New Roman" w:cs="Times New Roman"/>
        </w:rPr>
        <w:t xml:space="preserve">        c)</w:t>
      </w:r>
      <w:r>
        <w:rPr>
          <w:rFonts w:ascii="Times New Roman" w:hAnsi="Times New Roman" w:cs="Times New Roman"/>
        </w:rPr>
        <w:t>9</w:t>
      </w:r>
      <w:r w:rsidRPr="006335E4">
        <w:rPr>
          <w:rFonts w:ascii="Times New Roman" w:hAnsi="Times New Roman" w:cs="Times New Roman"/>
        </w:rPr>
        <w:tab/>
        <w:t xml:space="preserve">        d)</w:t>
      </w:r>
      <w:r>
        <w:rPr>
          <w:rFonts w:ascii="Times New Roman" w:hAnsi="Times New Roman" w:cs="Times New Roman"/>
        </w:rPr>
        <w:t>10</w:t>
      </w:r>
    </w:p>
    <w:p w:rsidR="00385618" w:rsidRDefault="00385618" w:rsidP="003F49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85618" w:rsidRDefault="00385618" w:rsidP="003F499F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 w:rsidRPr="003F499F">
        <w:rPr>
          <w:rFonts w:ascii="Times New Roman" w:hAnsi="Times New Roman" w:cs="Times New Roman"/>
          <w:b/>
          <w:bCs/>
        </w:rPr>
        <w:t>SORU1</w:t>
      </w:r>
      <w:r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</w:rPr>
        <w:t xml:space="preserve">.  </w:t>
      </w:r>
      <w:r>
        <w:rPr>
          <w:rFonts w:ascii="HelveticaTU" w:hAnsi="HelveticaTU" w:cs="HelveticaTU"/>
          <w:sz w:val="20"/>
          <w:szCs w:val="20"/>
        </w:rPr>
        <w:t>Bir su tankeri bir tarlayı 360 dakikada sulayabilmektedir. Aynı özelliklerdeki 4 tanker bu tarlayı kaç dakikada sular?</w:t>
      </w:r>
    </w:p>
    <w:p w:rsidR="00385618" w:rsidRDefault="00385618" w:rsidP="003F49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a)1440</w:t>
      </w:r>
      <w:r w:rsidRPr="006335E4">
        <w:rPr>
          <w:rFonts w:ascii="Times New Roman" w:hAnsi="Times New Roman" w:cs="Times New Roman"/>
        </w:rPr>
        <w:tab/>
        <w:t xml:space="preserve">      b)</w:t>
      </w:r>
      <w:r>
        <w:rPr>
          <w:rFonts w:ascii="Times New Roman" w:hAnsi="Times New Roman" w:cs="Times New Roman"/>
        </w:rPr>
        <w:t xml:space="preserve">360   </w:t>
      </w:r>
      <w:r w:rsidRPr="006335E4">
        <w:rPr>
          <w:rFonts w:ascii="Times New Roman" w:hAnsi="Times New Roman" w:cs="Times New Roman"/>
        </w:rPr>
        <w:t xml:space="preserve">        c)</w:t>
      </w:r>
      <w:r>
        <w:rPr>
          <w:rFonts w:ascii="Times New Roman" w:hAnsi="Times New Roman" w:cs="Times New Roman"/>
        </w:rPr>
        <w:t>90</w:t>
      </w:r>
      <w:r w:rsidRPr="006335E4">
        <w:rPr>
          <w:rFonts w:ascii="Times New Roman" w:hAnsi="Times New Roman" w:cs="Times New Roman"/>
        </w:rPr>
        <w:tab/>
        <w:t xml:space="preserve">        d)</w:t>
      </w:r>
      <w:r>
        <w:rPr>
          <w:rFonts w:ascii="Times New Roman" w:hAnsi="Times New Roman" w:cs="Times New Roman"/>
        </w:rPr>
        <w:t>60</w:t>
      </w:r>
    </w:p>
    <w:p w:rsidR="00385618" w:rsidRDefault="00385618" w:rsidP="003F49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85618" w:rsidRDefault="00385618" w:rsidP="00C66328">
      <w:pPr>
        <w:spacing w:after="0"/>
        <w:rPr>
          <w:rFonts w:ascii="HelveticaTU" w:hAnsi="HelveticaTU" w:cs="HelveticaTU"/>
          <w:sz w:val="20"/>
          <w:szCs w:val="20"/>
        </w:rPr>
      </w:pPr>
      <w:r w:rsidRPr="00C66328">
        <w:rPr>
          <w:rFonts w:ascii="HelveticaTU" w:hAnsi="HelveticaTU" w:cs="HelveticaTU"/>
          <w:b/>
          <w:bCs/>
          <w:sz w:val="20"/>
          <w:szCs w:val="20"/>
        </w:rPr>
        <w:t>SORU17</w:t>
      </w:r>
      <w:r>
        <w:rPr>
          <w:rFonts w:ascii="HelveticaTU" w:hAnsi="HelveticaTU" w:cs="HelveticaTU"/>
          <w:sz w:val="20"/>
          <w:szCs w:val="20"/>
        </w:rPr>
        <w:t>.a ile b doğru orantılıdır. a=6 iken b=8 ise a= 9 iken b nedir.</w:t>
      </w:r>
    </w:p>
    <w:p w:rsidR="00385618" w:rsidRDefault="00385618" w:rsidP="00C663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a)11</w:t>
      </w:r>
      <w:r w:rsidRPr="006335E4">
        <w:rPr>
          <w:rFonts w:ascii="Times New Roman" w:hAnsi="Times New Roman" w:cs="Times New Roman"/>
        </w:rPr>
        <w:tab/>
        <w:t xml:space="preserve">      b)</w:t>
      </w:r>
      <w:r>
        <w:rPr>
          <w:rFonts w:ascii="Times New Roman" w:hAnsi="Times New Roman" w:cs="Times New Roman"/>
        </w:rPr>
        <w:t xml:space="preserve">12   </w:t>
      </w:r>
      <w:r w:rsidRPr="006335E4">
        <w:rPr>
          <w:rFonts w:ascii="Times New Roman" w:hAnsi="Times New Roman" w:cs="Times New Roman"/>
        </w:rPr>
        <w:t xml:space="preserve">        c)</w:t>
      </w:r>
      <w:r>
        <w:rPr>
          <w:rFonts w:ascii="Times New Roman" w:hAnsi="Times New Roman" w:cs="Times New Roman"/>
        </w:rPr>
        <w:t>13</w:t>
      </w:r>
      <w:r w:rsidRPr="006335E4">
        <w:rPr>
          <w:rFonts w:ascii="Times New Roman" w:hAnsi="Times New Roman" w:cs="Times New Roman"/>
        </w:rPr>
        <w:tab/>
        <w:t xml:space="preserve">        d)</w:t>
      </w:r>
      <w:r>
        <w:rPr>
          <w:rFonts w:ascii="Times New Roman" w:hAnsi="Times New Roman" w:cs="Times New Roman"/>
        </w:rPr>
        <w:t>14</w:t>
      </w:r>
    </w:p>
    <w:p w:rsidR="00385618" w:rsidRDefault="00385618" w:rsidP="00C663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85618" w:rsidRPr="00B14789" w:rsidRDefault="00385618" w:rsidP="00C663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B14789">
        <w:rPr>
          <w:rFonts w:ascii="Times New Roman" w:hAnsi="Times New Roman" w:cs="Times New Roman"/>
          <w:b/>
          <w:bCs/>
        </w:rPr>
        <w:t>SORU18</w:t>
      </w:r>
      <w:r>
        <w:rPr>
          <w:rFonts w:ascii="Times New Roman" w:hAnsi="Times New Roman" w:cs="Times New Roman"/>
          <w:b/>
          <w:bCs/>
        </w:rPr>
        <w:t>.</w:t>
      </w:r>
      <w:r w:rsidRPr="00B14789">
        <w:rPr>
          <w:rFonts w:ascii="HelveticaTU" w:hAnsi="HelveticaTU" w:cs="HelveticaTU"/>
          <w:sz w:val="20"/>
          <w:szCs w:val="20"/>
        </w:rPr>
        <w:t xml:space="preserve"> </w:t>
      </w:r>
      <w:r>
        <w:rPr>
          <w:rFonts w:ascii="HelveticaTU" w:hAnsi="HelveticaTU" w:cs="HelveticaTU"/>
          <w:sz w:val="20"/>
          <w:szCs w:val="20"/>
        </w:rPr>
        <w:t>a ve b doğru orantılıdır. a = 3 iken   b = 21 ise a = 9 iken b kaç olur?</w:t>
      </w:r>
    </w:p>
    <w:p w:rsidR="00385618" w:rsidRDefault="00385618" w:rsidP="00C663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a)60</w:t>
      </w:r>
      <w:r w:rsidRPr="006335E4">
        <w:rPr>
          <w:rFonts w:ascii="Times New Roman" w:hAnsi="Times New Roman" w:cs="Times New Roman"/>
        </w:rPr>
        <w:tab/>
        <w:t xml:space="preserve">      b)</w:t>
      </w:r>
      <w:r>
        <w:rPr>
          <w:rFonts w:ascii="Times New Roman" w:hAnsi="Times New Roman" w:cs="Times New Roman"/>
        </w:rPr>
        <w:t xml:space="preserve">61   </w:t>
      </w:r>
      <w:r w:rsidRPr="006335E4">
        <w:rPr>
          <w:rFonts w:ascii="Times New Roman" w:hAnsi="Times New Roman" w:cs="Times New Roman"/>
        </w:rPr>
        <w:t xml:space="preserve">        c)</w:t>
      </w:r>
      <w:r>
        <w:rPr>
          <w:rFonts w:ascii="Times New Roman" w:hAnsi="Times New Roman" w:cs="Times New Roman"/>
        </w:rPr>
        <w:t>62</w:t>
      </w:r>
      <w:r w:rsidRPr="006335E4">
        <w:rPr>
          <w:rFonts w:ascii="Times New Roman" w:hAnsi="Times New Roman" w:cs="Times New Roman"/>
        </w:rPr>
        <w:tab/>
        <w:t xml:space="preserve">        d)</w:t>
      </w:r>
      <w:r>
        <w:rPr>
          <w:rFonts w:ascii="Times New Roman" w:hAnsi="Times New Roman" w:cs="Times New Roman"/>
        </w:rPr>
        <w:t>63</w:t>
      </w:r>
    </w:p>
    <w:p w:rsidR="00385618" w:rsidRDefault="00385618" w:rsidP="00C663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85618" w:rsidRDefault="00385618" w:rsidP="00C66328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 w:rsidRPr="00C66328">
        <w:rPr>
          <w:rFonts w:ascii="Times New Roman" w:hAnsi="Times New Roman" w:cs="Times New Roman"/>
          <w:b/>
          <w:bCs/>
        </w:rPr>
        <w:t>SORU19</w:t>
      </w:r>
      <w:r>
        <w:rPr>
          <w:rFonts w:ascii="Times New Roman" w:hAnsi="Times New Roman" w:cs="Times New Roman"/>
          <w:b/>
          <w:bCs/>
        </w:rPr>
        <w:t>.</w:t>
      </w:r>
      <w:r w:rsidRPr="00C66328">
        <w:rPr>
          <w:rFonts w:ascii="HelveticaTU" w:hAnsi="HelveticaTU" w:cs="HelveticaTU"/>
          <w:sz w:val="20"/>
          <w:szCs w:val="20"/>
        </w:rPr>
        <w:t xml:space="preserve"> </w:t>
      </w:r>
      <w:r>
        <w:rPr>
          <w:rFonts w:ascii="HelveticaTU" w:hAnsi="HelveticaTU" w:cs="HelveticaTU"/>
          <w:sz w:val="20"/>
          <w:szCs w:val="20"/>
        </w:rPr>
        <w:t xml:space="preserve">Ardışık olmayan iki köşeyi birleştiren doğru parçasına </w:t>
      </w:r>
      <w:r w:rsidRPr="00C66328">
        <w:rPr>
          <w:rFonts w:ascii="HelveticaBold" w:eastAsia="HelveticaBold" w:hAnsi="HelveticaTU" w:cs="HelveticaBold"/>
          <w:sz w:val="20"/>
          <w:szCs w:val="20"/>
        </w:rPr>
        <w:t>ne</w:t>
      </w:r>
      <w:r>
        <w:rPr>
          <w:rFonts w:ascii="HelveticaBold" w:eastAsia="HelveticaBold" w:hAnsi="HelveticaTU" w:cs="HelveticaBold"/>
          <w:sz w:val="20"/>
          <w:szCs w:val="20"/>
        </w:rPr>
        <w:t xml:space="preserve"> </w:t>
      </w:r>
      <w:r w:rsidRPr="00C66328">
        <w:rPr>
          <w:rFonts w:ascii="HelveticaTU" w:hAnsi="HelveticaTU" w:cs="HelveticaTU"/>
          <w:sz w:val="20"/>
          <w:szCs w:val="20"/>
        </w:rPr>
        <w:t>denir</w:t>
      </w:r>
      <w:r>
        <w:rPr>
          <w:rFonts w:ascii="HelveticaTU" w:hAnsi="HelveticaTU" w:cs="HelveticaTU"/>
          <w:sz w:val="20"/>
          <w:szCs w:val="20"/>
        </w:rPr>
        <w:t>.</w:t>
      </w:r>
    </w:p>
    <w:p w:rsidR="00385618" w:rsidRDefault="00385618" w:rsidP="00C66328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>a)düzlem</w:t>
      </w:r>
      <w:r>
        <w:rPr>
          <w:rFonts w:ascii="HelveticaTU" w:hAnsi="HelveticaTU" w:cs="HelveticaTU"/>
          <w:sz w:val="20"/>
          <w:szCs w:val="20"/>
        </w:rPr>
        <w:tab/>
        <w:t>b)köşegen</w:t>
      </w:r>
    </w:p>
    <w:p w:rsidR="00385618" w:rsidRDefault="00385618" w:rsidP="00C66328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>c) şekil</w:t>
      </w:r>
      <w:r>
        <w:rPr>
          <w:rFonts w:ascii="HelveticaTU" w:hAnsi="HelveticaTU" w:cs="HelveticaTU"/>
          <w:sz w:val="20"/>
          <w:szCs w:val="20"/>
        </w:rPr>
        <w:tab/>
      </w:r>
      <w:r>
        <w:rPr>
          <w:rFonts w:ascii="HelveticaTU" w:hAnsi="HelveticaTU" w:cs="HelveticaTU"/>
          <w:sz w:val="20"/>
          <w:szCs w:val="20"/>
        </w:rPr>
        <w:tab/>
        <w:t>d)çokgen</w:t>
      </w:r>
    </w:p>
    <w:p w:rsidR="00385618" w:rsidRPr="00C66328" w:rsidRDefault="00385618" w:rsidP="00C663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385618" w:rsidRDefault="00385618" w:rsidP="004F667B">
      <w:pPr>
        <w:rPr>
          <w:rFonts w:ascii="HelveticaTU" w:hAnsi="HelveticaTU" w:cs="HelveticaTU"/>
          <w:b/>
          <w:bCs/>
          <w:sz w:val="20"/>
          <w:szCs w:val="20"/>
        </w:rPr>
      </w:pPr>
      <w:r w:rsidRPr="003A487C">
        <w:rPr>
          <w:rFonts w:ascii="HelveticaTU" w:hAnsi="HelveticaTU" w:cs="HelveticaTU"/>
          <w:b/>
          <w:bCs/>
          <w:sz w:val="20"/>
          <w:szCs w:val="20"/>
        </w:rPr>
        <w:t>SORU20</w:t>
      </w:r>
      <w:r>
        <w:rPr>
          <w:rFonts w:ascii="HelveticaTU" w:hAnsi="HelveticaTU" w:cs="HelveticaTU"/>
          <w:b/>
          <w:bCs/>
          <w:sz w:val="20"/>
          <w:szCs w:val="20"/>
        </w:rPr>
        <w:t xml:space="preserve">. </w:t>
      </w:r>
      <w:r w:rsidRPr="002446FE">
        <w:rPr>
          <w:rFonts w:ascii="HelveticaTU" w:hAnsi="HelveticaTU" w:cs="HelveticaTU"/>
          <w:b/>
          <w:bCs/>
          <w:sz w:val="20"/>
          <w:szCs w:val="20"/>
        </w:rPr>
        <w:fldChar w:fldCharType="begin"/>
      </w:r>
      <w:r w:rsidRPr="002446FE">
        <w:rPr>
          <w:rFonts w:ascii="HelveticaTU" w:hAnsi="HelveticaTU" w:cs="HelveticaTU"/>
          <w:b/>
          <w:bCs/>
          <w:sz w:val="20"/>
          <w:szCs w:val="20"/>
        </w:rPr>
        <w:instrText xml:space="preserve"> QUOTE </w:instrText>
      </w:r>
      <w:r w:rsidRPr="002446FE">
        <w:pict>
          <v:shape id="_x0000_i1027" type="#_x0000_t75" style="width:41.25pt;height:27.75pt">
            <v:imagedata r:id="rId10" o:title="" chromakey="white"/>
          </v:shape>
        </w:pict>
      </w:r>
      <w:r w:rsidRPr="002446FE">
        <w:rPr>
          <w:rFonts w:ascii="HelveticaTU" w:hAnsi="HelveticaTU" w:cs="HelveticaTU"/>
          <w:b/>
          <w:bCs/>
          <w:sz w:val="20"/>
          <w:szCs w:val="20"/>
        </w:rPr>
        <w:instrText xml:space="preserve"> </w:instrText>
      </w:r>
      <w:r w:rsidRPr="002446FE">
        <w:rPr>
          <w:rFonts w:ascii="HelveticaTU" w:hAnsi="HelveticaTU" w:cs="HelveticaTU"/>
          <w:b/>
          <w:bCs/>
          <w:sz w:val="20"/>
          <w:szCs w:val="20"/>
        </w:rPr>
        <w:fldChar w:fldCharType="separate"/>
      </w:r>
      <w:r w:rsidRPr="002446FE">
        <w:pict>
          <v:shape id="_x0000_i1028" type="#_x0000_t75" style="width:41.25pt;height:27.75pt">
            <v:imagedata r:id="rId10" o:title="" chromakey="white"/>
          </v:shape>
        </w:pict>
      </w:r>
      <w:r w:rsidRPr="002446FE">
        <w:rPr>
          <w:rFonts w:ascii="HelveticaTU" w:hAnsi="HelveticaTU" w:cs="HelveticaTU"/>
          <w:b/>
          <w:bCs/>
          <w:sz w:val="20"/>
          <w:szCs w:val="20"/>
        </w:rPr>
        <w:fldChar w:fldCharType="end"/>
      </w:r>
      <w:r>
        <w:rPr>
          <w:rFonts w:ascii="HelveticaTU" w:hAnsi="HelveticaTU" w:cs="HelveticaTU"/>
          <w:b/>
          <w:bCs/>
          <w:sz w:val="20"/>
          <w:szCs w:val="20"/>
        </w:rPr>
        <w:t xml:space="preserve">    v</w:t>
      </w:r>
      <w:r w:rsidRPr="003D0610">
        <w:rPr>
          <w:rFonts w:ascii="HelveticaTU" w:hAnsi="HelveticaTU" w:cs="HelveticaTU"/>
          <w:b/>
          <w:bCs/>
          <w:sz w:val="20"/>
          <w:szCs w:val="20"/>
        </w:rPr>
        <w:t>e</w:t>
      </w:r>
      <w:r>
        <w:rPr>
          <w:rFonts w:ascii="HelveticaTU" w:hAnsi="HelveticaTU" w:cs="HelveticaTU"/>
          <w:b/>
          <w:bCs/>
          <w:sz w:val="24"/>
          <w:szCs w:val="24"/>
        </w:rPr>
        <w:t xml:space="preserve">   </w:t>
      </w:r>
      <w:r>
        <w:rPr>
          <w:rFonts w:ascii="HelveticaTU" w:hAnsi="HelveticaTU" w:cs="HelveticaTU"/>
          <w:b/>
          <w:bCs/>
          <w:sz w:val="20"/>
          <w:szCs w:val="20"/>
        </w:rPr>
        <w:t xml:space="preserve"> ise   </w:t>
      </w:r>
      <w:r w:rsidRPr="002446FE">
        <w:rPr>
          <w:rFonts w:ascii="HelveticaTU" w:hAnsi="HelveticaTU" w:cs="HelveticaTU"/>
          <w:b/>
          <w:bCs/>
          <w:sz w:val="20"/>
          <w:szCs w:val="20"/>
        </w:rPr>
        <w:fldChar w:fldCharType="begin"/>
      </w:r>
      <w:r w:rsidRPr="002446FE">
        <w:rPr>
          <w:rFonts w:ascii="HelveticaTU" w:hAnsi="HelveticaTU" w:cs="HelveticaTU"/>
          <w:b/>
          <w:bCs/>
          <w:sz w:val="20"/>
          <w:szCs w:val="20"/>
        </w:rPr>
        <w:instrText xml:space="preserve"> QUOTE </w:instrText>
      </w:r>
      <w:r w:rsidRPr="002446FE">
        <w:pict>
          <v:shape id="_x0000_i1029" type="#_x0000_t75" style="width:22.5pt;height:22.5pt">
            <v:imagedata r:id="rId11" o:title="" chromakey="white"/>
          </v:shape>
        </w:pict>
      </w:r>
      <w:r w:rsidRPr="002446FE">
        <w:rPr>
          <w:rFonts w:ascii="HelveticaTU" w:hAnsi="HelveticaTU" w:cs="HelveticaTU"/>
          <w:b/>
          <w:bCs/>
          <w:sz w:val="20"/>
          <w:szCs w:val="20"/>
        </w:rPr>
        <w:instrText xml:space="preserve"> </w:instrText>
      </w:r>
      <w:r w:rsidRPr="002446FE">
        <w:rPr>
          <w:rFonts w:ascii="HelveticaTU" w:hAnsi="HelveticaTU" w:cs="HelveticaTU"/>
          <w:b/>
          <w:bCs/>
          <w:sz w:val="20"/>
          <w:szCs w:val="20"/>
        </w:rPr>
        <w:fldChar w:fldCharType="separate"/>
      </w:r>
      <w:r w:rsidRPr="002446FE">
        <w:pict>
          <v:shape id="_x0000_i1030" type="#_x0000_t75" style="width:22.5pt;height:22.5pt">
            <v:imagedata r:id="rId11" o:title="" chromakey="white"/>
          </v:shape>
        </w:pict>
      </w:r>
      <w:r w:rsidRPr="002446FE">
        <w:rPr>
          <w:rFonts w:ascii="HelveticaTU" w:hAnsi="HelveticaTU" w:cs="HelveticaTU"/>
          <w:b/>
          <w:bCs/>
          <w:sz w:val="20"/>
          <w:szCs w:val="20"/>
        </w:rPr>
        <w:fldChar w:fldCharType="end"/>
      </w:r>
      <w:r>
        <w:rPr>
          <w:rFonts w:ascii="HelveticaTU" w:hAnsi="HelveticaTU" w:cs="HelveticaTU"/>
          <w:b/>
          <w:bCs/>
          <w:sz w:val="20"/>
          <w:szCs w:val="20"/>
        </w:rPr>
        <w:t>kaçtır.</w:t>
      </w:r>
    </w:p>
    <w:p w:rsidR="00385618" w:rsidRDefault="00385618" w:rsidP="003D06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a)3/70</w:t>
      </w:r>
      <w:r w:rsidRPr="006335E4">
        <w:rPr>
          <w:rFonts w:ascii="Times New Roman" w:hAnsi="Times New Roman" w:cs="Times New Roman"/>
        </w:rPr>
        <w:tab/>
        <w:t xml:space="preserve">      b)</w:t>
      </w:r>
      <w:r>
        <w:rPr>
          <w:rFonts w:ascii="Times New Roman" w:hAnsi="Times New Roman" w:cs="Times New Roman"/>
        </w:rPr>
        <w:t xml:space="preserve">3/14   </w:t>
      </w:r>
      <w:r w:rsidRPr="006335E4">
        <w:rPr>
          <w:rFonts w:ascii="Times New Roman" w:hAnsi="Times New Roman" w:cs="Times New Roman"/>
        </w:rPr>
        <w:t xml:space="preserve">        c)</w:t>
      </w:r>
      <w:r>
        <w:rPr>
          <w:rFonts w:ascii="Times New Roman" w:hAnsi="Times New Roman" w:cs="Times New Roman"/>
        </w:rPr>
        <w:t>3/21</w:t>
      </w:r>
      <w:r w:rsidRPr="006335E4">
        <w:rPr>
          <w:rFonts w:ascii="Times New Roman" w:hAnsi="Times New Roman" w:cs="Times New Roman"/>
        </w:rPr>
        <w:tab/>
        <w:t xml:space="preserve">        d)</w:t>
      </w:r>
      <w:r>
        <w:rPr>
          <w:rFonts w:ascii="Times New Roman" w:hAnsi="Times New Roman" w:cs="Times New Roman"/>
        </w:rPr>
        <w:t>15/10</w:t>
      </w:r>
    </w:p>
    <w:p w:rsidR="00385618" w:rsidRDefault="00385618" w:rsidP="004F667B">
      <w:pPr>
        <w:rPr>
          <w:rFonts w:ascii="HelveticaTU" w:hAnsi="HelveticaTU" w:cs="HelveticaTU"/>
          <w:sz w:val="20"/>
          <w:szCs w:val="20"/>
        </w:rPr>
      </w:pPr>
      <w:hyperlink r:id="rId12" w:history="1">
        <w:r>
          <w:rPr>
            <w:rStyle w:val="Hyperlink"/>
          </w:rPr>
          <w:t>www.sorubak.com</w:t>
        </w:r>
      </w:hyperlink>
    </w:p>
    <w:p w:rsidR="00385618" w:rsidRDefault="00385618" w:rsidP="004F667B">
      <w:pPr>
        <w:rPr>
          <w:rFonts w:ascii="HelveticaTU" w:hAnsi="HelveticaTU" w:cs="HelveticaTU"/>
          <w:sz w:val="20"/>
          <w:szCs w:val="20"/>
        </w:rPr>
      </w:pPr>
    </w:p>
    <w:p w:rsidR="00385618" w:rsidRDefault="00385618" w:rsidP="004F667B">
      <w:pPr>
        <w:rPr>
          <w:rFonts w:ascii="HelveticaTU" w:hAnsi="HelveticaTU" w:cs="HelveticaTU"/>
          <w:sz w:val="20"/>
          <w:szCs w:val="20"/>
        </w:rPr>
      </w:pPr>
      <w:r w:rsidRPr="00602416">
        <w:rPr>
          <w:rFonts w:ascii="HelveticaTU" w:hAnsi="HelveticaTU" w:cs="HelveticaTU"/>
          <w:b/>
          <w:bCs/>
          <w:sz w:val="20"/>
          <w:szCs w:val="20"/>
        </w:rPr>
        <w:t>NOT</w:t>
      </w:r>
      <w:r>
        <w:rPr>
          <w:rFonts w:ascii="HelveticaTU" w:hAnsi="HelveticaTU" w:cs="HelveticaTU"/>
          <w:sz w:val="20"/>
          <w:szCs w:val="20"/>
        </w:rPr>
        <w:t>: Her soru 5 puan. Başarılar dilerim…</w:t>
      </w:r>
    </w:p>
    <w:p w:rsidR="00385618" w:rsidRDefault="00385618" w:rsidP="00EC3B59">
      <w:pPr>
        <w:spacing w:after="0"/>
        <w:jc w:val="right"/>
        <w:rPr>
          <w:rFonts w:ascii="HelveticaTU" w:hAnsi="HelveticaTU" w:cs="HelveticaTU"/>
          <w:sz w:val="20"/>
          <w:szCs w:val="20"/>
        </w:rPr>
      </w:pPr>
    </w:p>
    <w:p w:rsidR="00385618" w:rsidRDefault="00385618" w:rsidP="00EC3B59">
      <w:pPr>
        <w:spacing w:after="0"/>
        <w:jc w:val="right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ab/>
        <w:t>Caner ÇİFTCİ</w:t>
      </w:r>
    </w:p>
    <w:p w:rsidR="00385618" w:rsidRPr="003A487C" w:rsidRDefault="00385618" w:rsidP="00EC3B59">
      <w:pPr>
        <w:spacing w:after="0"/>
        <w:jc w:val="right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>Matematik Öğretmeni</w:t>
      </w:r>
    </w:p>
    <w:sectPr w:rsidR="00385618" w:rsidRPr="003A487C" w:rsidSect="000C3AFA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618" w:rsidRDefault="00385618" w:rsidP="000C3AFA">
      <w:pPr>
        <w:spacing w:after="0" w:line="240" w:lineRule="auto"/>
      </w:pPr>
      <w:r>
        <w:separator/>
      </w:r>
    </w:p>
  </w:endnote>
  <w:endnote w:type="continuationSeparator" w:id="0">
    <w:p w:rsidR="00385618" w:rsidRDefault="00385618" w:rsidP="000C3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618" w:rsidRDefault="0038561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618" w:rsidRDefault="00385618" w:rsidP="000C3AFA">
      <w:pPr>
        <w:spacing w:after="0" w:line="240" w:lineRule="auto"/>
      </w:pPr>
      <w:r>
        <w:separator/>
      </w:r>
    </w:p>
  </w:footnote>
  <w:footnote w:type="continuationSeparator" w:id="0">
    <w:p w:rsidR="00385618" w:rsidRDefault="00385618" w:rsidP="000C3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618" w:rsidRDefault="00385618" w:rsidP="000C3AFA">
    <w:pPr>
      <w:pStyle w:val="Header"/>
      <w:jc w:val="center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14349" o:spid="_x0000_s2049" type="#_x0000_t136" style="position:absolute;left:0;text-align:left;margin-left:0;margin-top:0;width:159.85pt;height:479.65pt;rotation:315;z-index:-251656192;mso-position-horizontal:center;mso-position-horizontal-relative:margin;mso-position-vertical:center;mso-position-vertical-relative:margin" o:allowincell="f" fillcolor="silver" stroked="f">
          <v:textpath style="font-family:&quot;Calibri&quot;;font-size:1pt" string="A"/>
          <w10:wrap anchorx="margin" anchory="margin"/>
        </v:shape>
      </w:pict>
    </w:r>
    <w:r>
      <w:t xml:space="preserve">2012-2013 EĞİTİM ÖĞRETİM YILI HASAN ALİ YÜCEL ORTAOKULU MATEMATİK DERSİ 7/C SINIFI </w:t>
    </w:r>
  </w:p>
  <w:p w:rsidR="00385618" w:rsidRDefault="00385618" w:rsidP="000C3AFA">
    <w:pPr>
      <w:pStyle w:val="Header"/>
      <w:jc w:val="center"/>
    </w:pPr>
    <w:r>
      <w:t>2. DÖNEM 1. YAZILI YOKLAMA TUTANAĞIDIR</w:t>
    </w:r>
  </w:p>
  <w:p w:rsidR="00385618" w:rsidRDefault="0038561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143C4"/>
    <w:multiLevelType w:val="hybridMultilevel"/>
    <w:tmpl w:val="70EA3CA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8042F"/>
    <w:multiLevelType w:val="hybridMultilevel"/>
    <w:tmpl w:val="7E0ADC6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3AFA"/>
    <w:rsid w:val="000C3AFA"/>
    <w:rsid w:val="00123EB0"/>
    <w:rsid w:val="001F1BA3"/>
    <w:rsid w:val="002446FE"/>
    <w:rsid w:val="00385618"/>
    <w:rsid w:val="003A487C"/>
    <w:rsid w:val="003D0610"/>
    <w:rsid w:val="003F499F"/>
    <w:rsid w:val="004B7939"/>
    <w:rsid w:val="004F667B"/>
    <w:rsid w:val="00593701"/>
    <w:rsid w:val="005C6B7C"/>
    <w:rsid w:val="00602416"/>
    <w:rsid w:val="006335E4"/>
    <w:rsid w:val="006444AF"/>
    <w:rsid w:val="006D2B4F"/>
    <w:rsid w:val="006D2DE5"/>
    <w:rsid w:val="006D7F88"/>
    <w:rsid w:val="009034E8"/>
    <w:rsid w:val="00B14789"/>
    <w:rsid w:val="00B53DCA"/>
    <w:rsid w:val="00B8689E"/>
    <w:rsid w:val="00C115B8"/>
    <w:rsid w:val="00C66328"/>
    <w:rsid w:val="00CD16FB"/>
    <w:rsid w:val="00D44A0F"/>
    <w:rsid w:val="00EC3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F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C3A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C3AFA"/>
  </w:style>
  <w:style w:type="paragraph" w:styleId="Footer">
    <w:name w:val="footer"/>
    <w:basedOn w:val="Normal"/>
    <w:link w:val="FooterChar"/>
    <w:uiPriority w:val="99"/>
    <w:semiHidden/>
    <w:rsid w:val="000C3A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C3AFA"/>
  </w:style>
  <w:style w:type="character" w:styleId="PlaceholderText">
    <w:name w:val="Placeholder Text"/>
    <w:basedOn w:val="DefaultParagraphFont"/>
    <w:uiPriority w:val="99"/>
    <w:semiHidden/>
    <w:rsid w:val="000C3AF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C3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3A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F667B"/>
    <w:pPr>
      <w:ind w:left="720"/>
    </w:pPr>
  </w:style>
  <w:style w:type="character" w:styleId="Hyperlink">
    <w:name w:val="Hyperlink"/>
    <w:basedOn w:val="DefaultParagraphFont"/>
    <w:uiPriority w:val="99"/>
    <w:rsid w:val="005937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36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413</Words>
  <Characters>2358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Caner</dc:creator>
  <cp:keywords/>
  <dc:description/>
  <cp:lastModifiedBy>EDANUR</cp:lastModifiedBy>
  <cp:revision>3</cp:revision>
  <dcterms:created xsi:type="dcterms:W3CDTF">2013-03-03T00:41:00Z</dcterms:created>
  <dcterms:modified xsi:type="dcterms:W3CDTF">2013-03-11T19:57:00Z</dcterms:modified>
</cp:coreProperties>
</file>