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1AA0" w:rsidRDefault="00A81AA0" w:rsidP="00247E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75FFF">
        <w:rPr>
          <w:rFonts w:ascii="Times New Roman" w:hAnsi="Times New Roman" w:cs="Times New Roman"/>
          <w:sz w:val="24"/>
          <w:szCs w:val="24"/>
        </w:rPr>
        <w:t>Adı:</w:t>
      </w:r>
      <w:r w:rsidRPr="00575FFF">
        <w:rPr>
          <w:rFonts w:ascii="Times New Roman" w:hAnsi="Times New Roman" w:cs="Times New Roman"/>
          <w:sz w:val="24"/>
          <w:szCs w:val="24"/>
        </w:rPr>
        <w:tab/>
      </w:r>
      <w:r w:rsidRPr="00575FFF">
        <w:rPr>
          <w:rFonts w:ascii="Times New Roman" w:hAnsi="Times New Roman" w:cs="Times New Roman"/>
          <w:sz w:val="24"/>
          <w:szCs w:val="24"/>
        </w:rPr>
        <w:tab/>
        <w:t xml:space="preserve">        Soyadı:</w:t>
      </w:r>
      <w:r w:rsidRPr="00575FFF">
        <w:rPr>
          <w:rFonts w:ascii="Times New Roman" w:hAnsi="Times New Roman" w:cs="Times New Roman"/>
          <w:sz w:val="24"/>
          <w:szCs w:val="24"/>
        </w:rPr>
        <w:tab/>
      </w:r>
      <w:r w:rsidRPr="00575FFF">
        <w:rPr>
          <w:rFonts w:ascii="Times New Roman" w:hAnsi="Times New Roman" w:cs="Times New Roman"/>
          <w:sz w:val="24"/>
          <w:szCs w:val="24"/>
        </w:rPr>
        <w:tab/>
        <w:t xml:space="preserve">   </w:t>
      </w:r>
    </w:p>
    <w:p w:rsidR="00A81AA0" w:rsidRDefault="00A81AA0" w:rsidP="00247E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75FFF">
        <w:rPr>
          <w:rFonts w:ascii="Times New Roman" w:hAnsi="Times New Roman" w:cs="Times New Roman"/>
          <w:sz w:val="24"/>
          <w:szCs w:val="24"/>
        </w:rPr>
        <w:t>Sınıfı:</w:t>
      </w:r>
      <w:r w:rsidRPr="00575FFF">
        <w:rPr>
          <w:rFonts w:ascii="Times New Roman" w:hAnsi="Times New Roman" w:cs="Times New Roman"/>
          <w:sz w:val="24"/>
          <w:szCs w:val="24"/>
        </w:rPr>
        <w:tab/>
      </w:r>
      <w:r w:rsidRPr="00575FFF">
        <w:rPr>
          <w:rFonts w:ascii="Times New Roman" w:hAnsi="Times New Roman" w:cs="Times New Roman"/>
          <w:sz w:val="24"/>
          <w:szCs w:val="24"/>
        </w:rPr>
        <w:tab/>
        <w:t xml:space="preserve">   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575FFF">
        <w:rPr>
          <w:rFonts w:ascii="Times New Roman" w:hAnsi="Times New Roman" w:cs="Times New Roman"/>
          <w:sz w:val="24"/>
          <w:szCs w:val="24"/>
        </w:rPr>
        <w:t>No:</w:t>
      </w:r>
      <w:r w:rsidRPr="00575FFF">
        <w:rPr>
          <w:rFonts w:ascii="Times New Roman" w:hAnsi="Times New Roman" w:cs="Times New Roman"/>
          <w:sz w:val="24"/>
          <w:szCs w:val="24"/>
        </w:rPr>
        <w:tab/>
      </w:r>
    </w:p>
    <w:p w:rsidR="00A81AA0" w:rsidRPr="00247EB6" w:rsidRDefault="00A81AA0" w:rsidP="00247EB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1.)</w:t>
      </w:r>
      <w:r w:rsidRPr="00247E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81AA0" w:rsidRPr="00575FFF" w:rsidRDefault="00A81AA0">
      <w:pPr>
        <w:rPr>
          <w:rFonts w:ascii="Times New Roman" w:hAnsi="Times New Roman" w:cs="Times New Roman"/>
          <w:sz w:val="24"/>
          <w:szCs w:val="24"/>
        </w:rPr>
      </w:pPr>
      <w:r w:rsidRPr="005155BD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28" o:spid="_x0000_i1025" type="#_x0000_t75" style="width:231pt;height:86.25pt;visibility:visible">
            <v:imagedata r:id="rId6" o:title=""/>
          </v:shape>
        </w:pict>
      </w:r>
    </w:p>
    <w:p w:rsidR="00A81AA0" w:rsidRDefault="00A81AA0" w:rsidP="008B7563">
      <w:pPr>
        <w:tabs>
          <w:tab w:val="left" w:pos="1320"/>
        </w:tabs>
        <w:ind w:left="110"/>
        <w:rPr>
          <w:b/>
          <w:bCs/>
        </w:rPr>
      </w:pPr>
      <w:hyperlink r:id="rId7" w:history="1">
        <w:r>
          <w:rPr>
            <w:rStyle w:val="Hyperlink"/>
            <w:b/>
            <w:bCs/>
          </w:rPr>
          <w:t>www.sorubak.com</w:t>
        </w:r>
      </w:hyperlink>
      <w:r>
        <w:rPr>
          <w:b/>
          <w:bCs/>
        </w:rPr>
        <w:t xml:space="preserve"> </w: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2.) </w: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224" o:spid="_x0000_i1026" type="#_x0000_t75" style="width:230.25pt;height:158.25pt;visibility:visible">
            <v:imagedata r:id="rId8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3.)</w:t>
      </w:r>
      <w:r w:rsidRPr="00247EB6">
        <w:rPr>
          <w:rFonts w:ascii="Times New Roman" w:hAnsi="Times New Roman" w:cs="Times New Roman"/>
          <w:b/>
          <w:bCs/>
        </w:rPr>
        <w:t xml:space="preserve"> </w: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227" o:spid="_x0000_i1027" type="#_x0000_t75" style="width:230.25pt;height:145.5pt;visibility:visible">
            <v:imagedata r:id="rId9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4.)</w: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226" o:spid="_x0000_i1028" type="#_x0000_t75" style="width:221.25pt;height:88.5pt;visibility:visible">
            <v:imagedata r:id="rId10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5.)</w:t>
      </w:r>
      <w:r w:rsidRPr="00247EB6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t xml:space="preserve"> </w:t>
      </w:r>
      <w:r w:rsidRPr="005155BD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225" o:spid="_x0000_i1029" type="#_x0000_t75" style="width:222.75pt;height:181.5pt;visibility:visible">
            <v:imagedata r:id="rId11" o:title=""/>
          </v:shape>
        </w:pict>
      </w:r>
    </w:p>
    <w:p w:rsidR="00A81AA0" w:rsidRDefault="00A81AA0" w:rsidP="00233C16">
      <w:pPr>
        <w:spacing w:after="0"/>
        <w:rPr>
          <w:rFonts w:ascii="Times New Roman" w:hAnsi="Times New Roman" w:cs="Times New Roman"/>
          <w:position w:val="-24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6.)</w:t>
      </w:r>
      <w:r w:rsidRPr="00247EB6">
        <w:rPr>
          <w:rFonts w:ascii="Times New Roman" w:hAnsi="Times New Roman" w:cs="Times New Roman"/>
          <w:sz w:val="24"/>
          <w:szCs w:val="24"/>
        </w:rPr>
        <w:t xml:space="preserve"> </w:t>
      </w:r>
      <w:r w:rsidRPr="005155BD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 id="Resim 64" o:spid="_x0000_i1030" type="#_x0000_t75" style="width:222pt;height:135.75pt;visibility:visible">
            <v:imagedata r:id="rId12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7.)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57" o:spid="_x0000_i1031" type="#_x0000_t75" style="width:221.25pt;height:64.5pt;visibility:visible">
            <v:imagedata r:id="rId13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8.)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58" o:spid="_x0000_i1032" type="#_x0000_t75" style="width:222.75pt;height:51pt;visibility:visible">
            <v:imagedata r:id="rId14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9.)</w:t>
      </w:r>
      <w:r w:rsidRPr="009A5B75">
        <w:rPr>
          <w:noProof/>
          <w:lang w:eastAsia="tr-TR"/>
        </w:rPr>
        <w:pict>
          <v:shape id="Resim 59" o:spid="_x0000_i1033" type="#_x0000_t75" style="width:223.5pt;height:133.5pt;visibility:visible">
            <v:imagedata r:id="rId15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10.)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60" o:spid="_x0000_i1034" type="#_x0000_t75" style="width:222pt;height:112.5pt;visibility:visible">
            <v:imagedata r:id="rId16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11.)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61" o:spid="_x0000_i1035" type="#_x0000_t75" style="width:221.25pt;height:126.75pt;visibility:visible">
            <v:imagedata r:id="rId17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12.)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62" o:spid="_x0000_i1036" type="#_x0000_t75" style="width:224.25pt;height:153pt;visibility:visible">
            <v:imagedata r:id="rId18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13.)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63" o:spid="_x0000_i1037" type="#_x0000_t75" style="width:222pt;height:108pt;visibility:visible">
            <v:imagedata r:id="rId19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14.)</w:t>
      </w:r>
      <w:r w:rsidRPr="00233C16">
        <w:rPr>
          <w:rFonts w:ascii="Times New Roman" w:hAnsi="Times New Roman" w:cs="Times New Roman"/>
          <w:b/>
          <w:bCs/>
          <w:noProof/>
          <w:lang w:eastAsia="tr-TR"/>
        </w:rPr>
        <w:t xml:space="preserve"> 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65" o:spid="_x0000_i1038" type="#_x0000_t75" style="width:220.5pt;height:87.75pt;visibility:visible">
            <v:imagedata r:id="rId20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15.)</w:t>
      </w:r>
      <w:r w:rsidRPr="00233C16">
        <w:rPr>
          <w:rFonts w:ascii="Times New Roman" w:hAnsi="Times New Roman" w:cs="Times New Roman"/>
          <w:b/>
          <w:bCs/>
          <w:noProof/>
          <w:lang w:eastAsia="tr-TR"/>
        </w:rPr>
        <w:t xml:space="preserve"> 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76" o:spid="_x0000_i1039" type="#_x0000_t75" style="width:241.5pt;height:172.5pt;visibility:visible">
            <v:imagedata r:id="rId21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16.)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66" o:spid="_x0000_i1040" type="#_x0000_t75" style="width:220.5pt;height:127.5pt;visibility:visible">
            <v:imagedata r:id="rId22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17.)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67" o:spid="_x0000_i1041" type="#_x0000_t75" style="width:222pt;height:141pt;visibility:visible">
            <v:imagedata r:id="rId23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18.)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71" o:spid="_x0000_i1042" type="#_x0000_t75" style="width:220.5pt;height:279.75pt;visibility:visible">
            <v:imagedata r:id="rId24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19.)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70" o:spid="_x0000_i1043" type="#_x0000_t75" style="width:222pt;height:334.5pt;visibility:visible">
            <v:imagedata r:id="rId25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20.)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72" o:spid="_x0000_i1044" type="#_x0000_t75" style="width:220.5pt;height:59.25pt;visibility:visible">
            <v:imagedata r:id="rId26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21.)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74" o:spid="_x0000_i1045" type="#_x0000_t75" style="width:222.75pt;height:65.25pt;visibility:visible">
            <v:imagedata r:id="rId27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22.)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75" o:spid="_x0000_i1046" type="#_x0000_t75" style="width:219pt;height:253.5pt;visibility:visible">
            <v:imagedata r:id="rId28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23.)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85" o:spid="_x0000_i1047" type="#_x0000_t75" style="width:222.75pt;height:194.25pt;visibility:visible">
            <v:imagedata r:id="rId29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>
      <w:pPr>
        <w:rPr>
          <w:b/>
          <w:bCs/>
          <w:noProof/>
          <w:lang w:eastAsia="tr-TR"/>
        </w:rPr>
      </w:pPr>
      <w:r>
        <w:rPr>
          <w:rFonts w:ascii="Times New Roman" w:hAnsi="Times New Roman" w:cs="Times New Roman"/>
          <w:b/>
          <w:bCs/>
        </w:rPr>
        <w:t>24.)</w:t>
      </w:r>
      <w:r w:rsidRPr="00914A48">
        <w:rPr>
          <w:b/>
          <w:bCs/>
          <w:noProof/>
          <w:lang w:eastAsia="tr-TR"/>
        </w:rPr>
        <w:t xml:space="preserve"> 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221" o:spid="_x0000_i1048" type="#_x0000_t75" style="width:207.75pt;height:117.75pt;visibility:visible">
            <v:imagedata r:id="rId30" o:title=""/>
          </v:shape>
        </w:pict>
      </w:r>
    </w:p>
    <w:p w:rsidR="00A81AA0" w:rsidRDefault="00A81AA0">
      <w:pPr>
        <w:rPr>
          <w:b/>
          <w:bCs/>
          <w:noProof/>
          <w:lang w:eastAsia="tr-TR"/>
        </w:rPr>
      </w:pPr>
    </w:p>
    <w:p w:rsidR="00A81AA0" w:rsidRDefault="00A81AA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25.)</w:t>
      </w:r>
      <w:r w:rsidRPr="005155BD">
        <w:rPr>
          <w:rFonts w:ascii="Times New Roman" w:hAnsi="Times New Roman" w:cs="Times New Roman"/>
          <w:b/>
          <w:bCs/>
          <w:noProof/>
          <w:lang w:eastAsia="tr-TR"/>
        </w:rPr>
        <w:pict>
          <v:shape id="Resim 87" o:spid="_x0000_i1049" type="#_x0000_t75" style="width:219.75pt;height:513pt;visibility:visible">
            <v:imagedata r:id="rId31" o:title=""/>
          </v:shape>
        </w:pict>
      </w:r>
    </w:p>
    <w:p w:rsidR="00A81AA0" w:rsidRDefault="00A81AA0">
      <w:pPr>
        <w:rPr>
          <w:rFonts w:ascii="Times New Roman" w:hAnsi="Times New Roman" w:cs="Times New Roman"/>
          <w:b/>
          <w:bCs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0"/>
        <w:gridCol w:w="921"/>
        <w:gridCol w:w="921"/>
        <w:gridCol w:w="921"/>
        <w:gridCol w:w="921"/>
      </w:tblGrid>
      <w:tr w:rsidR="00A81AA0" w:rsidRPr="005155BD">
        <w:tc>
          <w:tcPr>
            <w:tcW w:w="4604" w:type="dxa"/>
            <w:gridSpan w:val="5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CEVAP ANAHTARI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  <w:tr w:rsidR="00A81AA0" w:rsidRPr="005155BD">
        <w:tc>
          <w:tcPr>
            <w:tcW w:w="920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921" w:type="dxa"/>
          </w:tcPr>
          <w:p w:rsidR="00A81AA0" w:rsidRPr="005155BD" w:rsidRDefault="00A81AA0" w:rsidP="005155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55BD">
              <w:rPr>
                <w:rFonts w:ascii="Times New Roman" w:hAnsi="Times New Roman" w:cs="Times New Roman"/>
              </w:rPr>
              <w:t>D</w:t>
            </w:r>
          </w:p>
        </w:tc>
      </w:tr>
    </w:tbl>
    <w:p w:rsidR="00A81AA0" w:rsidRPr="00914A48" w:rsidRDefault="00A81AA0">
      <w:pPr>
        <w:rPr>
          <w:rFonts w:ascii="Times New Roman" w:hAnsi="Times New Roman" w:cs="Times New Roman"/>
          <w:b/>
          <w:bCs/>
        </w:rPr>
      </w:pPr>
    </w:p>
    <w:p w:rsidR="00A81AA0" w:rsidRDefault="00A81AA0"/>
    <w:sectPr w:rsidR="00A81AA0" w:rsidSect="005C2AF9">
      <w:footerReference w:type="default" r:id="rId32"/>
      <w:pgSz w:w="11906" w:h="16838"/>
      <w:pgMar w:top="1134" w:right="1134" w:bottom="1134" w:left="1134" w:header="709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1AA0" w:rsidRDefault="00A81AA0" w:rsidP="005C2AF9">
      <w:pPr>
        <w:spacing w:after="0" w:line="240" w:lineRule="auto"/>
      </w:pPr>
      <w:r>
        <w:separator/>
      </w:r>
    </w:p>
  </w:endnote>
  <w:endnote w:type="continuationSeparator" w:id="0">
    <w:p w:rsidR="00A81AA0" w:rsidRDefault="00A81AA0" w:rsidP="005C2A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1AA0" w:rsidRDefault="00A81AA0" w:rsidP="005C2AF9">
    <w:pPr>
      <w:pStyle w:val="Footer"/>
      <w:jc w:val="center"/>
    </w:pPr>
    <w:r>
      <w:t>www.egitimhane.com</w:t>
    </w:r>
  </w:p>
  <w:p w:rsidR="00A81AA0" w:rsidRDefault="00A81AA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1AA0" w:rsidRDefault="00A81AA0" w:rsidP="005C2AF9">
      <w:pPr>
        <w:spacing w:after="0" w:line="240" w:lineRule="auto"/>
      </w:pPr>
      <w:r>
        <w:separator/>
      </w:r>
    </w:p>
  </w:footnote>
  <w:footnote w:type="continuationSeparator" w:id="0">
    <w:p w:rsidR="00A81AA0" w:rsidRDefault="00A81AA0" w:rsidP="005C2AF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75FFF"/>
    <w:rsid w:val="00105D38"/>
    <w:rsid w:val="00233C16"/>
    <w:rsid w:val="00247EB6"/>
    <w:rsid w:val="00301EED"/>
    <w:rsid w:val="0044576A"/>
    <w:rsid w:val="005155BD"/>
    <w:rsid w:val="00575FFF"/>
    <w:rsid w:val="005C2AF9"/>
    <w:rsid w:val="005F7CD5"/>
    <w:rsid w:val="008B7563"/>
    <w:rsid w:val="00914A48"/>
    <w:rsid w:val="009A5B75"/>
    <w:rsid w:val="00A81AA0"/>
    <w:rsid w:val="00A96F6D"/>
    <w:rsid w:val="00B10CA8"/>
    <w:rsid w:val="00C36EEE"/>
    <w:rsid w:val="00D1493F"/>
    <w:rsid w:val="00E059F0"/>
    <w:rsid w:val="00EB6EB3"/>
    <w:rsid w:val="00F40D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1EED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247E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47EB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B10CA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rsid w:val="005C2A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5C2AF9"/>
  </w:style>
  <w:style w:type="paragraph" w:styleId="Footer">
    <w:name w:val="footer"/>
    <w:basedOn w:val="Normal"/>
    <w:link w:val="FooterChar"/>
    <w:uiPriority w:val="99"/>
    <w:semiHidden/>
    <w:rsid w:val="005C2A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5C2AF9"/>
  </w:style>
  <w:style w:type="character" w:styleId="Hyperlink">
    <w:name w:val="Hyperlink"/>
    <w:basedOn w:val="DefaultParagraphFont"/>
    <w:uiPriority w:val="99"/>
    <w:rsid w:val="008B7563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094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4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hyperlink" Target="http://www.sorubak.com/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5</Pages>
  <Words>87</Words>
  <Characters>501</Characters>
  <Application>Microsoft Office Outlook</Application>
  <DocSecurity>0</DocSecurity>
  <Lines>0</Lines>
  <Paragraphs>0</Paragraphs>
  <ScaleCrop>false</ScaleCrop>
  <Company>ncy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EDANUR</cp:lastModifiedBy>
  <cp:revision>3</cp:revision>
  <dcterms:created xsi:type="dcterms:W3CDTF">2013-03-16T16:30:00Z</dcterms:created>
  <dcterms:modified xsi:type="dcterms:W3CDTF">2013-03-17T16:23:00Z</dcterms:modified>
</cp:coreProperties>
</file>