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3"/>
        <w:gridCol w:w="4394"/>
        <w:gridCol w:w="1698"/>
      </w:tblGrid>
      <w:tr w:rsidR="00AC3E14" w:rsidRPr="00C045B8">
        <w:trPr>
          <w:trHeight w:val="1026"/>
        </w:trPr>
        <w:tc>
          <w:tcPr>
            <w:tcW w:w="4503" w:type="dxa"/>
          </w:tcPr>
          <w:p w:rsidR="00AC3E14" w:rsidRPr="00201D39" w:rsidRDefault="00AC3E14" w:rsidP="00201D39">
            <w:pPr>
              <w:spacing w:after="0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201D39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ADI:</w:t>
            </w:r>
          </w:p>
          <w:p w:rsidR="00AC3E14" w:rsidRPr="00201D39" w:rsidRDefault="00AC3E14" w:rsidP="00201D39">
            <w:pPr>
              <w:spacing w:after="0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201D39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SOYADI:</w:t>
            </w:r>
          </w:p>
          <w:p w:rsidR="00AC3E14" w:rsidRPr="00201D39" w:rsidRDefault="00AC3E14" w:rsidP="00201D39">
            <w:pPr>
              <w:spacing w:after="0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201D39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SINIF:</w:t>
            </w:r>
          </w:p>
          <w:p w:rsidR="00AC3E14" w:rsidRPr="00201D39" w:rsidRDefault="00AC3E14" w:rsidP="00201D39">
            <w:pPr>
              <w:spacing w:after="0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201D39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NO:</w:t>
            </w:r>
          </w:p>
        </w:tc>
        <w:tc>
          <w:tcPr>
            <w:tcW w:w="4394" w:type="dxa"/>
          </w:tcPr>
          <w:p w:rsidR="00AC3E14" w:rsidRPr="00201D39" w:rsidRDefault="00AC3E14" w:rsidP="00201D39">
            <w:pPr>
              <w:spacing w:after="0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201D39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CUMHURİYET ORTAOKULU</w:t>
            </w:r>
          </w:p>
          <w:p w:rsidR="00AC3E14" w:rsidRPr="00201D39" w:rsidRDefault="00AC3E14" w:rsidP="00201D39">
            <w:pPr>
              <w:spacing w:after="0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201D39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7.SINIF SOSYAL BİLGİLER DERSİ</w:t>
            </w:r>
          </w:p>
          <w:p w:rsidR="00AC3E14" w:rsidRPr="00201D39" w:rsidRDefault="00AC3E14" w:rsidP="00201D39">
            <w:pPr>
              <w:spacing w:after="0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201D39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II. DÖNEM I. SINAVI</w:t>
            </w:r>
          </w:p>
          <w:p w:rsidR="00AC3E14" w:rsidRPr="00201D39" w:rsidRDefault="00AC3E14" w:rsidP="00201D39">
            <w:pPr>
              <w:spacing w:after="0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201D39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BAŞARILAR DİLERİM</w:t>
            </w:r>
          </w:p>
        </w:tc>
        <w:tc>
          <w:tcPr>
            <w:tcW w:w="1698" w:type="dxa"/>
          </w:tcPr>
          <w:p w:rsidR="00AC3E14" w:rsidRPr="00201D39" w:rsidRDefault="00AC3E14" w:rsidP="00201D39">
            <w:pPr>
              <w:spacing w:after="0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201D39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PUAN:</w:t>
            </w:r>
          </w:p>
        </w:tc>
      </w:tr>
    </w:tbl>
    <w:p w:rsidR="00AC3E14" w:rsidRPr="00C045B8" w:rsidRDefault="00AC3E14" w:rsidP="00345CCC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C045B8">
        <w:rPr>
          <w:rFonts w:ascii="Comic Sans MS" w:hAnsi="Comic Sans MS" w:cs="Comic Sans MS"/>
          <w:b/>
          <w:bCs/>
          <w:sz w:val="18"/>
          <w:szCs w:val="18"/>
        </w:rPr>
        <w:t>A.Aşağıdaki verilen bilgileri eşleştiriniz.15 puan</w:t>
      </w: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roundrect id="_x0000_s1026" style="position:absolute;margin-left:258.4pt;margin-top:6.2pt;width:260.1pt;height:40.1pt;z-index:251657728" arcsize="10923f">
            <v:textbox style="mso-next-textbox:#_x0000_s1026">
              <w:txbxContent>
                <w:p w:rsidR="00AC3E14" w:rsidRDefault="00AC3E14">
                  <w:r>
                    <w:t>Amerika kıtasının kıta olduğunu anlamış ve bu kıtaya onun adı verilmiştir.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.35pt;margin-top:196pt;width:163.25pt;height:28.5pt;z-index:251662848" arcsize="10923f">
            <v:textbox style="mso-next-textbox:#_x0000_s1027">
              <w:txbxContent>
                <w:p w:rsidR="00AC3E14" w:rsidRDefault="00AC3E14">
                  <w:r>
                    <w:t>İcat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.35pt;margin-top:155.5pt;width:163.25pt;height:28.5pt;z-index:251655680" arcsize="10923f">
            <v:textbox style="mso-next-textbox:#_x0000_s1028">
              <w:txbxContent>
                <w:p w:rsidR="00AC3E14" w:rsidRDefault="00AC3E14">
                  <w:r>
                    <w:t>Keşif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.35pt;margin-top:115.85pt;width:163.25pt;height:28.5pt;z-index:251656704" arcsize="10923f">
            <v:textbox style="mso-next-textbox:#_x0000_s1029">
              <w:txbxContent>
                <w:p w:rsidR="00AC3E14" w:rsidRDefault="00AC3E14">
                  <w:r>
                    <w:t>Macellan &amp; Del Kano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.35pt;margin-top:78.7pt;width:163.25pt;height:28.5pt;z-index:251654656" arcsize="10923f">
            <v:textbox style="mso-next-textbox:#_x0000_s1030">
              <w:txbxContent>
                <w:p w:rsidR="00AC3E14" w:rsidRDefault="00AC3E14">
                  <w:r>
                    <w:t>Americo Vespuci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.35pt;margin-top:42.2pt;width:163.25pt;height:28.5pt;z-index:251653632" arcsize="10923f">
            <v:textbox style="mso-next-textbox:#_x0000_s1031">
              <w:txbxContent>
                <w:p w:rsidR="00AC3E14" w:rsidRDefault="00AC3E14">
                  <w:r>
                    <w:t>Vasko dö Gama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.35pt;margin-top:6.2pt;width:163.25pt;height:28.5pt;z-index:251652608" arcsize="10923f">
            <v:textbox style="mso-next-textbox:#_x0000_s1032">
              <w:txbxContent>
                <w:p w:rsidR="00AC3E14" w:rsidRDefault="00AC3E14">
                  <w:r>
                    <w:t>Kristof Kolomb</w:t>
                  </w:r>
                  <w:r>
                    <w:tab/>
                  </w:r>
                </w:p>
              </w:txbxContent>
            </v:textbox>
          </v:roundrect>
        </w:pict>
      </w:r>
    </w:p>
    <w:p w:rsidR="00AC3E14" w:rsidRPr="005520E0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Pr="005520E0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Pr="005520E0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roundrect id="_x0000_s1033" style="position:absolute;margin-left:258.4pt;margin-top:6.95pt;width:260.1pt;height:41.6pt;z-index:251658752" arcsize="10923f">
            <v:textbox style="mso-next-textbox:#_x0000_s1033">
              <w:txbxContent>
                <w:p w:rsidR="00AC3E14" w:rsidRDefault="00AC3E14">
                  <w:r>
                    <w:t>Amerika kıtasını keşfetti ama buranın kıta olduğunu anlayamadı.</w:t>
                  </w:r>
                </w:p>
              </w:txbxContent>
            </v:textbox>
          </v:roundrect>
        </w:pict>
      </w:r>
    </w:p>
    <w:p w:rsidR="00AC3E14" w:rsidRPr="005520E0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Pr="005520E0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Pr="005520E0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roundrect id="_x0000_s1034" style="position:absolute;margin-left:258.4pt;margin-top:13.2pt;width:260.1pt;height:39.75pt;z-index:251661824" arcsize="10923f">
            <v:textbox style="mso-next-textbox:#_x0000_s1034">
              <w:txbxContent>
                <w:p w:rsidR="00AC3E14" w:rsidRDefault="00AC3E14">
                  <w:r>
                    <w:t>Devamlı batıya doğru giderek ilk defa dünyanın etrafını dolaştı.</w:t>
                  </w:r>
                </w:p>
              </w:txbxContent>
            </v:textbox>
          </v:roundrect>
        </w:pict>
      </w:r>
    </w:p>
    <w:p w:rsidR="00AC3E14" w:rsidRPr="005520E0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Pr="005520E0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roundrect id="_x0000_s1035" style="position:absolute;margin-left:258.4pt;margin-top:.15pt;width:260.1pt;height:28.5pt;z-index:251660800" arcsize="10923f">
            <v:textbox style="mso-next-textbox:#_x0000_s1035">
              <w:txbxContent>
                <w:p w:rsidR="00AC3E14" w:rsidRDefault="00AC3E14">
                  <w:r>
                    <w:t>Ümit Burnu’nu keşfetti.</w:t>
                  </w:r>
                </w:p>
              </w:txbxContent>
            </v:textbox>
          </v:roundrect>
        </w:pict>
      </w: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noProof/>
          <w:lang w:eastAsia="tr-TR"/>
        </w:rPr>
        <w:pict>
          <v:roundrect id="_x0000_s1036" style="position:absolute;margin-left:258.4pt;margin-top:7.1pt;width:260.1pt;height:44.35pt;z-index:251659776" arcsize="10923f">
            <v:textbox style="mso-next-textbox:#_x0000_s1036">
              <w:txbxContent>
                <w:p w:rsidR="00AC3E14" w:rsidRDefault="00AC3E14">
                  <w:r>
                    <w:t>Daha önceden var olan bir yerin varlığının ortaya çıkarılması.</w:t>
                  </w:r>
                </w:p>
              </w:txbxContent>
            </v:textbox>
          </v:roundrect>
        </w:pict>
      </w: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Pr="00C045B8" w:rsidRDefault="00AC3E14" w:rsidP="00345CCC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C045B8">
        <w:rPr>
          <w:rFonts w:ascii="Comic Sans MS" w:hAnsi="Comic Sans MS" w:cs="Comic Sans MS"/>
          <w:b/>
          <w:bCs/>
          <w:sz w:val="18"/>
          <w:szCs w:val="18"/>
        </w:rPr>
        <w:t>B.Aşağıda verilen bilgilerin doğru olanların başına (D),yanlış olanların başına (Y) getirin.15 puan</w:t>
      </w:r>
    </w:p>
    <w:p w:rsidR="00AC3E14" w:rsidRPr="00345CCC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r w:rsidRPr="00D05222">
        <w:rPr>
          <w:sz w:val="20"/>
          <w:szCs w:val="20"/>
        </w:rPr>
        <w:t xml:space="preserve">( </w:t>
      </w:r>
      <w:r>
        <w:rPr>
          <w:sz w:val="20"/>
          <w:szCs w:val="20"/>
        </w:rPr>
        <w:t xml:space="preserve">        </w:t>
      </w:r>
      <w:r w:rsidRPr="00D05222">
        <w:rPr>
          <w:sz w:val="20"/>
          <w:szCs w:val="20"/>
        </w:rPr>
        <w:t xml:space="preserve"> )</w:t>
      </w:r>
      <w:r>
        <w:rPr>
          <w:sz w:val="20"/>
          <w:szCs w:val="20"/>
        </w:rPr>
        <w:t xml:space="preserve"> </w:t>
      </w:r>
      <w:r w:rsidRPr="00D05222">
        <w:rPr>
          <w:sz w:val="20"/>
          <w:szCs w:val="20"/>
        </w:rPr>
        <w:t>Amerika Kıtasını ilk kez Macellan keşfetmiştir.</w:t>
      </w:r>
    </w:p>
    <w:p w:rsidR="00AC3E14" w:rsidRDefault="00AC3E14" w:rsidP="00345CCC">
      <w:pPr>
        <w:spacing w:after="0"/>
        <w:rPr>
          <w:sz w:val="20"/>
          <w:szCs w:val="20"/>
        </w:rPr>
      </w:pPr>
      <w:r w:rsidRPr="00D05222">
        <w:rPr>
          <w:sz w:val="20"/>
          <w:szCs w:val="20"/>
        </w:rPr>
        <w:t>(</w:t>
      </w:r>
      <w:r>
        <w:rPr>
          <w:sz w:val="20"/>
          <w:szCs w:val="20"/>
        </w:rPr>
        <w:t xml:space="preserve">        </w:t>
      </w:r>
      <w:r w:rsidRPr="00D05222">
        <w:rPr>
          <w:sz w:val="20"/>
          <w:szCs w:val="20"/>
        </w:rPr>
        <w:t xml:space="preserve">  ) Coğrafi Keşifler Osmanlı Devleti’nin ekonomisini olumlu yönde etkilemiştir.</w:t>
      </w:r>
    </w:p>
    <w:p w:rsidR="00AC3E14" w:rsidRDefault="00AC3E14" w:rsidP="00345CCC">
      <w:pPr>
        <w:spacing w:after="0"/>
        <w:rPr>
          <w:sz w:val="20"/>
          <w:szCs w:val="20"/>
        </w:rPr>
      </w:pPr>
      <w:r w:rsidRPr="00D05222">
        <w:rPr>
          <w:sz w:val="20"/>
          <w:szCs w:val="20"/>
        </w:rPr>
        <w:t xml:space="preserve">(  </w:t>
      </w:r>
      <w:r>
        <w:rPr>
          <w:sz w:val="20"/>
          <w:szCs w:val="20"/>
        </w:rPr>
        <w:t xml:space="preserve">        </w:t>
      </w:r>
      <w:r w:rsidRPr="00D05222">
        <w:rPr>
          <w:sz w:val="20"/>
          <w:szCs w:val="20"/>
        </w:rPr>
        <w:t>) Çin’den başlayarak İstanbul ve Karadeniz limanlarına ulaşan ticaret yolunun adı Kral Yoludur.</w:t>
      </w:r>
    </w:p>
    <w:p w:rsidR="00AC3E14" w:rsidRDefault="00AC3E14" w:rsidP="00345CCC">
      <w:pPr>
        <w:spacing w:after="0"/>
        <w:rPr>
          <w:sz w:val="20"/>
          <w:szCs w:val="20"/>
        </w:rPr>
      </w:pPr>
      <w:r>
        <w:rPr>
          <w:sz w:val="20"/>
          <w:szCs w:val="20"/>
        </w:rPr>
        <w:t>(          ) Sanayi inkılabı Fransa’da başlamıştır.</w:t>
      </w:r>
    </w:p>
    <w:p w:rsidR="00AC3E14" w:rsidRDefault="00AC3E14" w:rsidP="00345CCC">
      <w:pPr>
        <w:spacing w:after="0"/>
        <w:rPr>
          <w:sz w:val="20"/>
          <w:szCs w:val="20"/>
        </w:rPr>
      </w:pPr>
      <w:r>
        <w:rPr>
          <w:sz w:val="20"/>
          <w:szCs w:val="20"/>
        </w:rPr>
        <w:t>(          ) Reform hareketleri ilk kez İngiltere’de başlamıştır.</w:t>
      </w:r>
    </w:p>
    <w:p w:rsidR="00AC3E14" w:rsidRDefault="00AC3E14" w:rsidP="00345CCC">
      <w:pPr>
        <w:spacing w:after="0"/>
        <w:rPr>
          <w:sz w:val="20"/>
          <w:szCs w:val="20"/>
        </w:rPr>
      </w:pPr>
    </w:p>
    <w:p w:rsidR="00AC3E14" w:rsidRPr="00C045B8" w:rsidRDefault="00AC3E14" w:rsidP="0082795A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C045B8">
        <w:rPr>
          <w:rFonts w:ascii="Comic Sans MS" w:hAnsi="Comic Sans MS" w:cs="Comic Sans MS"/>
          <w:b/>
          <w:bCs/>
          <w:sz w:val="18"/>
          <w:szCs w:val="18"/>
        </w:rPr>
        <w:t>C.Aşağıdaki kutucuklara bilimsel ve özgür düşüncenin gelişmesine katkısı olan olaylardan 5 tanesini yazınız.10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1"/>
        <w:gridCol w:w="2121"/>
        <w:gridCol w:w="2121"/>
        <w:gridCol w:w="2121"/>
        <w:gridCol w:w="2122"/>
      </w:tblGrid>
      <w:tr w:rsidR="00AC3E14">
        <w:tc>
          <w:tcPr>
            <w:tcW w:w="2121" w:type="dxa"/>
          </w:tcPr>
          <w:p w:rsidR="00AC3E14" w:rsidRPr="00201D39" w:rsidRDefault="00AC3E14" w:rsidP="00201D39">
            <w:pPr>
              <w:spacing w:after="0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AC3E14" w:rsidRPr="00201D39" w:rsidRDefault="00AC3E14" w:rsidP="00201D39">
            <w:pPr>
              <w:spacing w:after="0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AC3E14" w:rsidRPr="00201D39" w:rsidRDefault="00AC3E14" w:rsidP="00201D39">
            <w:pPr>
              <w:spacing w:after="0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2121" w:type="dxa"/>
          </w:tcPr>
          <w:p w:rsidR="00AC3E14" w:rsidRPr="00201D39" w:rsidRDefault="00AC3E14" w:rsidP="00201D39">
            <w:pPr>
              <w:spacing w:after="0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2121" w:type="dxa"/>
          </w:tcPr>
          <w:p w:rsidR="00AC3E14" w:rsidRPr="00201D39" w:rsidRDefault="00AC3E14" w:rsidP="00201D39">
            <w:pPr>
              <w:spacing w:after="0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2121" w:type="dxa"/>
          </w:tcPr>
          <w:p w:rsidR="00AC3E14" w:rsidRPr="00201D39" w:rsidRDefault="00AC3E14" w:rsidP="00201D39">
            <w:pPr>
              <w:spacing w:after="0"/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2122" w:type="dxa"/>
          </w:tcPr>
          <w:p w:rsidR="00AC3E14" w:rsidRPr="00201D39" w:rsidRDefault="00AC3E14" w:rsidP="00201D39">
            <w:pPr>
              <w:spacing w:after="0"/>
              <w:rPr>
                <w:rFonts w:ascii="Comic Sans MS" w:hAnsi="Comic Sans MS" w:cs="Comic Sans MS"/>
                <w:sz w:val="18"/>
                <w:szCs w:val="18"/>
              </w:rPr>
            </w:pPr>
          </w:p>
        </w:tc>
      </w:tr>
    </w:tbl>
    <w:p w:rsidR="00AC3E14" w:rsidRPr="0082795A" w:rsidRDefault="00AC3E14" w:rsidP="0082795A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Pr="00C045B8" w:rsidRDefault="00AC3E14" w:rsidP="0082795A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C045B8">
        <w:rPr>
          <w:rFonts w:ascii="Comic Sans MS" w:hAnsi="Comic Sans MS" w:cs="Comic Sans MS"/>
          <w:b/>
          <w:bCs/>
          <w:sz w:val="18"/>
          <w:szCs w:val="18"/>
        </w:rPr>
        <w:t>D.</w:t>
      </w:r>
      <w:r w:rsidRPr="00C045B8">
        <w:rPr>
          <w:b/>
          <w:bCs/>
          <w:lang w:eastAsia="tr-TR"/>
        </w:rPr>
        <w:t xml:space="preserve"> </w:t>
      </w:r>
      <w:r w:rsidRPr="00C045B8">
        <w:rPr>
          <w:rFonts w:ascii="Comic Sans MS" w:hAnsi="Comic Sans MS" w:cs="Comic Sans MS"/>
          <w:b/>
          <w:bCs/>
          <w:sz w:val="18"/>
          <w:szCs w:val="18"/>
        </w:rPr>
        <w:t>Aşağıda boş bırakılan noktalı yerlere uygun bilgileri yazınız.10 puan</w:t>
      </w:r>
    </w:p>
    <w:p w:rsidR="00AC3E14" w:rsidRPr="0082795A" w:rsidRDefault="00AC3E14" w:rsidP="0082795A">
      <w:pPr>
        <w:spacing w:after="0"/>
        <w:rPr>
          <w:rFonts w:ascii="Comic Sans MS" w:hAnsi="Comic Sans MS" w:cs="Comic Sans MS"/>
          <w:sz w:val="18"/>
          <w:szCs w:val="18"/>
        </w:rPr>
      </w:pPr>
      <w:r w:rsidRPr="0082795A">
        <w:rPr>
          <w:rFonts w:ascii="Comic Sans MS" w:hAnsi="Comic Sans MS" w:cs="Comic Sans MS"/>
          <w:sz w:val="18"/>
          <w:szCs w:val="18"/>
        </w:rPr>
        <w:t>A) Parayı ilk kez ............................................................................. bulmuştur.</w:t>
      </w:r>
    </w:p>
    <w:p w:rsidR="00AC3E14" w:rsidRPr="0082795A" w:rsidRDefault="00AC3E14" w:rsidP="0082795A">
      <w:pPr>
        <w:spacing w:after="0"/>
        <w:rPr>
          <w:rFonts w:ascii="Comic Sans MS" w:hAnsi="Comic Sans MS" w:cs="Comic Sans MS"/>
          <w:sz w:val="18"/>
          <w:szCs w:val="18"/>
        </w:rPr>
      </w:pPr>
      <w:r w:rsidRPr="0082795A">
        <w:rPr>
          <w:rFonts w:ascii="Comic Sans MS" w:hAnsi="Comic Sans MS" w:cs="Comic Sans MS"/>
          <w:sz w:val="18"/>
          <w:szCs w:val="18"/>
        </w:rPr>
        <w:t>B) Almanya’da reform sonucunda ................................................................. mezhebi ortaya çıkmıştır.</w:t>
      </w:r>
    </w:p>
    <w:p w:rsidR="00AC3E14" w:rsidRPr="0082795A" w:rsidRDefault="00AC3E14" w:rsidP="0082795A">
      <w:pPr>
        <w:spacing w:after="0"/>
        <w:rPr>
          <w:rFonts w:ascii="Comic Sans MS" w:hAnsi="Comic Sans MS" w:cs="Comic Sans MS"/>
          <w:sz w:val="18"/>
          <w:szCs w:val="18"/>
        </w:rPr>
      </w:pPr>
      <w:r w:rsidRPr="0082795A">
        <w:rPr>
          <w:rFonts w:ascii="Comic Sans MS" w:hAnsi="Comic Sans MS" w:cs="Comic Sans MS"/>
          <w:sz w:val="18"/>
          <w:szCs w:val="18"/>
        </w:rPr>
        <w:t>C) İpek ve Baharat yollarının önemini yitirmesine neden olan olay ................................................................................................ dir.</w:t>
      </w:r>
    </w:p>
    <w:p w:rsidR="00AC3E14" w:rsidRPr="0082795A" w:rsidRDefault="00AC3E14" w:rsidP="0082795A">
      <w:pPr>
        <w:spacing w:after="0"/>
        <w:rPr>
          <w:rFonts w:ascii="Comic Sans MS" w:hAnsi="Comic Sans MS" w:cs="Comic Sans MS"/>
          <w:sz w:val="18"/>
          <w:szCs w:val="18"/>
        </w:rPr>
      </w:pPr>
      <w:r w:rsidRPr="0082795A">
        <w:rPr>
          <w:rFonts w:ascii="Comic Sans MS" w:hAnsi="Comic Sans MS" w:cs="Comic Sans MS"/>
          <w:sz w:val="18"/>
          <w:szCs w:val="18"/>
        </w:rPr>
        <w:t>D)</w:t>
      </w:r>
      <w:r>
        <w:rPr>
          <w:rFonts w:ascii="Comic Sans MS" w:hAnsi="Comic Sans MS" w:cs="Comic Sans MS"/>
          <w:sz w:val="18"/>
          <w:szCs w:val="18"/>
        </w:rPr>
        <w:t xml:space="preserve"> Bilginin ve düşüncelerin aktarılmasında kullandığımız ve tarihi çağları başlatan icat……………………………………………………dır</w:t>
      </w:r>
      <w:r w:rsidRPr="0082795A">
        <w:rPr>
          <w:rFonts w:ascii="Comic Sans MS" w:hAnsi="Comic Sans MS" w:cs="Comic Sans MS"/>
          <w:sz w:val="18"/>
          <w:szCs w:val="18"/>
        </w:rPr>
        <w:t>.</w:t>
      </w:r>
    </w:p>
    <w:p w:rsidR="00AC3E14" w:rsidRPr="0082795A" w:rsidRDefault="00AC3E14" w:rsidP="0082795A">
      <w:pPr>
        <w:spacing w:after="0"/>
        <w:rPr>
          <w:rFonts w:ascii="Comic Sans MS" w:hAnsi="Comic Sans MS" w:cs="Comic Sans MS"/>
          <w:sz w:val="18"/>
          <w:szCs w:val="18"/>
        </w:rPr>
      </w:pPr>
      <w:r w:rsidRPr="0082795A">
        <w:rPr>
          <w:rFonts w:ascii="Comic Sans MS" w:hAnsi="Comic Sans MS" w:cs="Comic Sans MS"/>
          <w:sz w:val="18"/>
          <w:szCs w:val="18"/>
        </w:rPr>
        <w:t xml:space="preserve">E) </w:t>
      </w:r>
      <w:r>
        <w:rPr>
          <w:rFonts w:ascii="Comic Sans MS" w:hAnsi="Comic Sans MS" w:cs="Comic Sans MS"/>
          <w:sz w:val="18"/>
          <w:szCs w:val="18"/>
        </w:rPr>
        <w:t>Rönesans hareketleri ilk  defa ……………………………………………………’da başlamıştır.</w:t>
      </w:r>
      <w:r w:rsidRPr="0082795A">
        <w:rPr>
          <w:rFonts w:ascii="Comic Sans MS" w:hAnsi="Comic Sans MS" w:cs="Comic Sans MS"/>
          <w:sz w:val="18"/>
          <w:szCs w:val="18"/>
        </w:rPr>
        <w:t xml:space="preserve">. </w:t>
      </w:r>
    </w:p>
    <w:p w:rsidR="00AC3E14" w:rsidRDefault="00AC3E14" w:rsidP="0082795A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Pr="00C045B8" w:rsidRDefault="00AC3E14" w:rsidP="00345CCC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C045B8">
        <w:rPr>
          <w:rFonts w:ascii="Comic Sans MS" w:hAnsi="Comic Sans MS" w:cs="Comic Sans MS"/>
          <w:b/>
          <w:bCs/>
          <w:sz w:val="18"/>
          <w:szCs w:val="18"/>
        </w:rPr>
        <w:t>E.Bilimsel düşüncenin gelişmesi için nasıl bir ortam gerekir?Açıklayınız.10 puan</w:t>
      </w: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  <w:sectPr w:rsidR="00AC3E14" w:rsidSect="00DA07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F</w:t>
      </w:r>
      <w:r w:rsidRPr="002B2803">
        <w:rPr>
          <w:rFonts w:ascii="Comic Sans MS" w:hAnsi="Comic Sans MS" w:cs="Comic Sans MS"/>
          <w:b/>
          <w:bCs/>
          <w:sz w:val="18"/>
          <w:szCs w:val="18"/>
        </w:rPr>
        <w:t>.Aşağıdaki test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sorularının her doğru cevabı 4 </w:t>
      </w:r>
      <w:r w:rsidRPr="002B2803">
        <w:rPr>
          <w:rFonts w:ascii="Comic Sans MS" w:hAnsi="Comic Sans MS" w:cs="Comic Sans MS"/>
          <w:b/>
          <w:bCs/>
          <w:sz w:val="18"/>
          <w:szCs w:val="18"/>
        </w:rPr>
        <w:t>puandır</w:t>
      </w:r>
      <w:r>
        <w:rPr>
          <w:rFonts w:ascii="Comic Sans MS" w:hAnsi="Comic Sans MS" w:cs="Comic Sans MS"/>
          <w:sz w:val="18"/>
          <w:szCs w:val="18"/>
        </w:rPr>
        <w:t xml:space="preserve">. 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0F312E">
        <w:rPr>
          <w:rFonts w:ascii="Comic Sans MS" w:hAnsi="Comic Sans MS" w:cs="Comic Sans MS"/>
          <w:b/>
          <w:bCs/>
          <w:sz w:val="18"/>
          <w:szCs w:val="18"/>
        </w:rPr>
        <w:t>1.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E514FF">
        <w:rPr>
          <w:rFonts w:ascii="Comic Sans MS" w:hAnsi="Comic Sans MS" w:cs="Comic Sans MS"/>
          <w:sz w:val="18"/>
          <w:szCs w:val="18"/>
        </w:rPr>
        <w:t>Aşağıda coğrafi keşiflerin bazı sonuçları verilmiştir:</w:t>
      </w:r>
    </w:p>
    <w:p w:rsidR="00AC3E14" w:rsidRPr="00C045B8" w:rsidRDefault="00AC3E14" w:rsidP="00C045B8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18"/>
          <w:szCs w:val="18"/>
        </w:rPr>
      </w:pPr>
      <w:r w:rsidRPr="00C045B8">
        <w:rPr>
          <w:rFonts w:ascii="Comic Sans MS" w:hAnsi="Comic Sans MS" w:cs="Comic Sans MS"/>
          <w:sz w:val="18"/>
          <w:szCs w:val="18"/>
        </w:rPr>
        <w:t>Baharat ve İpek yolları önemini yitirdi.</w:t>
      </w:r>
    </w:p>
    <w:p w:rsidR="00AC3E14" w:rsidRPr="00C045B8" w:rsidRDefault="00AC3E14" w:rsidP="00C045B8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18"/>
          <w:szCs w:val="18"/>
        </w:rPr>
      </w:pPr>
      <w:r w:rsidRPr="00C045B8">
        <w:rPr>
          <w:rFonts w:ascii="Comic Sans MS" w:hAnsi="Comic Sans MS" w:cs="Comic Sans MS"/>
          <w:sz w:val="18"/>
          <w:szCs w:val="18"/>
        </w:rPr>
        <w:t>Akdeniz limanları eski önemini yitirdi.</w:t>
      </w:r>
    </w:p>
    <w:p w:rsidR="00AC3E14" w:rsidRPr="00C045B8" w:rsidRDefault="00AC3E14" w:rsidP="00C045B8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18"/>
          <w:szCs w:val="18"/>
        </w:rPr>
      </w:pPr>
      <w:r w:rsidRPr="00C045B8">
        <w:rPr>
          <w:rFonts w:ascii="Comic Sans MS" w:hAnsi="Comic Sans MS" w:cs="Comic Sans MS"/>
          <w:sz w:val="18"/>
          <w:szCs w:val="18"/>
        </w:rPr>
        <w:t>Atlas Okyanusu kıyısı limanları önem kazandı.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b/>
          <w:bCs/>
          <w:sz w:val="18"/>
          <w:szCs w:val="18"/>
        </w:rPr>
        <w:t>Bu sonuçlar aşağıdaki alt başlıklardan hangisinin altında toplanabilir?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sz w:val="18"/>
          <w:szCs w:val="18"/>
        </w:rPr>
        <w:t>A)  Coğrafi keşiflerin siyasal sonuçları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sz w:val="18"/>
          <w:szCs w:val="18"/>
        </w:rPr>
        <w:t>B)  Coğrafi keşiflerin ekonomik sonuçları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sz w:val="18"/>
          <w:szCs w:val="18"/>
        </w:rPr>
        <w:t>C)  Coğrafi keşiflerin kültürel sonuçları</w:t>
      </w:r>
    </w:p>
    <w:p w:rsidR="00AC3E14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sz w:val="18"/>
          <w:szCs w:val="18"/>
        </w:rPr>
        <w:t>D) Coğrafi keşiflerin denizcilik bilgisine katkıları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0F312E">
        <w:rPr>
          <w:rFonts w:ascii="Comic Sans MS" w:hAnsi="Comic Sans MS" w:cs="Comic Sans MS"/>
          <w:b/>
          <w:bCs/>
          <w:sz w:val="18"/>
          <w:szCs w:val="18"/>
        </w:rPr>
        <w:t>2</w:t>
      </w:r>
      <w:r>
        <w:rPr>
          <w:rFonts w:ascii="Comic Sans MS" w:hAnsi="Comic Sans MS" w:cs="Comic Sans MS"/>
          <w:sz w:val="18"/>
          <w:szCs w:val="18"/>
        </w:rPr>
        <w:t>.</w:t>
      </w:r>
      <w:r w:rsidRPr="00E514FF">
        <w:rPr>
          <w:rFonts w:ascii="Comic Sans MS" w:hAnsi="Comic Sans MS" w:cs="Comic Sans MS"/>
          <w:sz w:val="18"/>
          <w:szCs w:val="18"/>
          <w:lang w:eastAsia="tr-TR"/>
        </w:rPr>
        <w:t xml:space="preserve"> </w:t>
      </w:r>
      <w:r w:rsidRPr="00E514FF">
        <w:rPr>
          <w:rFonts w:ascii="Comic Sans MS" w:hAnsi="Comic Sans MS" w:cs="Comic Sans MS"/>
          <w:b/>
          <w:bCs/>
          <w:sz w:val="18"/>
          <w:szCs w:val="18"/>
        </w:rPr>
        <w:t>Avrupa’da 15. yy. sonunda yapılan Coğrafi Keşifler’in aşağıdaki sonuçlarından hangisinin Osmanlı Devleti’ni ekonomik yönden etkilemiş olabileceği söylenebilir?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sz w:val="18"/>
          <w:szCs w:val="18"/>
        </w:rPr>
        <w:t>A) Kilise ve din adamlarına inancın azalması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sz w:val="18"/>
          <w:szCs w:val="18"/>
        </w:rPr>
        <w:t>B) Baharat ve İpek Yolu’nun önemini kaybetmesi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sz w:val="18"/>
          <w:szCs w:val="18"/>
        </w:rPr>
        <w:t>C) Avrupa uygarlığının yeni yayılma alanlar bulması</w:t>
      </w:r>
    </w:p>
    <w:p w:rsidR="00AC3E14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sz w:val="18"/>
          <w:szCs w:val="18"/>
        </w:rPr>
        <w:t>D) Avrupa’da soyluların eski güçlerini kaybetmesi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0F312E">
        <w:rPr>
          <w:rFonts w:ascii="Comic Sans MS" w:hAnsi="Comic Sans MS" w:cs="Comic Sans MS"/>
          <w:b/>
          <w:bCs/>
          <w:sz w:val="18"/>
          <w:szCs w:val="18"/>
        </w:rPr>
        <w:t>3</w:t>
      </w:r>
      <w:r>
        <w:rPr>
          <w:rFonts w:ascii="Comic Sans MS" w:hAnsi="Comic Sans MS" w:cs="Comic Sans MS"/>
          <w:sz w:val="18"/>
          <w:szCs w:val="18"/>
        </w:rPr>
        <w:t>.</w:t>
      </w:r>
      <w:r w:rsidRPr="00E514FF">
        <w:rPr>
          <w:rFonts w:ascii="Comic Sans MS" w:hAnsi="Comic Sans MS" w:cs="Comic Sans MS"/>
          <w:sz w:val="18"/>
          <w:szCs w:val="18"/>
          <w:lang w:eastAsia="tr-TR"/>
        </w:rPr>
        <w:t xml:space="preserve"> </w:t>
      </w:r>
      <w:r w:rsidRPr="00E514FF">
        <w:rPr>
          <w:rFonts w:ascii="Comic Sans MS" w:hAnsi="Comic Sans MS" w:cs="Comic Sans MS"/>
          <w:sz w:val="18"/>
          <w:szCs w:val="18"/>
        </w:rPr>
        <w:t>Osmanlı devletinde köylünün toprağı iyi                 kullanmaması veya üç yıl arka arkaya boş bırakması halinde toprağı kullanma hakkı elinden alınır başkasına verilirdi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b/>
          <w:bCs/>
          <w:sz w:val="18"/>
          <w:szCs w:val="18"/>
        </w:rPr>
        <w:t xml:space="preserve">Bu uygulamanın </w:t>
      </w:r>
      <w:r w:rsidRPr="00E514FF">
        <w:rPr>
          <w:rFonts w:ascii="Comic Sans MS" w:hAnsi="Comic Sans MS" w:cs="Comic Sans MS"/>
          <w:b/>
          <w:bCs/>
          <w:sz w:val="18"/>
          <w:szCs w:val="18"/>
          <w:u w:val="single"/>
        </w:rPr>
        <w:t>temel</w:t>
      </w:r>
      <w:r w:rsidRPr="00E514FF">
        <w:rPr>
          <w:rFonts w:ascii="Comic Sans MS" w:hAnsi="Comic Sans MS" w:cs="Comic Sans MS"/>
          <w:b/>
          <w:bCs/>
          <w:sz w:val="18"/>
          <w:szCs w:val="18"/>
        </w:rPr>
        <w:t xml:space="preserve"> amacı aşağıdakilerden hangisidir?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sz w:val="18"/>
          <w:szCs w:val="18"/>
        </w:rPr>
        <w:t>A) Kırsal kesimden göçü engellemek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sz w:val="18"/>
          <w:szCs w:val="18"/>
        </w:rPr>
        <w:t>B) Özel mülkiyet hakkını sınırlandırmak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sz w:val="18"/>
          <w:szCs w:val="18"/>
        </w:rPr>
        <w:t>C) Toprak gelirlerini vergilendirmek</w:t>
      </w:r>
    </w:p>
    <w:p w:rsidR="00AC3E14" w:rsidRPr="00E514FF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  <w:r w:rsidRPr="00E514FF">
        <w:rPr>
          <w:rFonts w:ascii="Comic Sans MS" w:hAnsi="Comic Sans MS" w:cs="Comic Sans MS"/>
          <w:sz w:val="18"/>
          <w:szCs w:val="18"/>
        </w:rPr>
        <w:t>D) Üretimde sürekliliği sağlamak</w:t>
      </w:r>
    </w:p>
    <w:p w:rsidR="00AC3E14" w:rsidRDefault="00AC3E14" w:rsidP="00E514FF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E514FF">
      <w:pPr>
        <w:spacing w:after="0"/>
        <w:rPr>
          <w:rFonts w:ascii="Comic Sans MS" w:hAnsi="Comic Sans MS" w:cs="Comic Sans MS"/>
          <w:color w:val="000000"/>
          <w:sz w:val="18"/>
          <w:szCs w:val="18"/>
        </w:rPr>
      </w:pPr>
      <w:r w:rsidRPr="001E7339">
        <w:rPr>
          <w:rFonts w:ascii="Comic Sans MS" w:hAnsi="Comic Sans MS" w:cs="Comic Sans MS"/>
          <w:b/>
          <w:bCs/>
          <w:sz w:val="18"/>
          <w:szCs w:val="18"/>
        </w:rPr>
        <w:t>4.</w:t>
      </w:r>
      <w:r w:rsidRPr="001E7339">
        <w:rPr>
          <w:rFonts w:ascii="Comic Sans MS" w:hAnsi="Comic Sans MS" w:cs="Comic Sans MS"/>
          <w:b/>
          <w:bCs/>
          <w:color w:val="000000"/>
          <w:sz w:val="18"/>
          <w:szCs w:val="18"/>
        </w:rPr>
        <w:t xml:space="preserve"> Türk ve İslam bilginlerinin de   bilimsel gelişmelere katkısı olduğunu iddia eden bir kişi aşağıdaki bilim insanlarından hangisini buna örnek göstermez?</w:t>
      </w:r>
      <w:r w:rsidRPr="008768DC">
        <w:rPr>
          <w:rFonts w:ascii="Comic Sans MS" w:hAnsi="Comic Sans MS" w:cs="Comic Sans MS"/>
          <w:color w:val="000000"/>
          <w:sz w:val="18"/>
          <w:szCs w:val="18"/>
        </w:rPr>
        <w:br/>
        <w:t>A) Harezmi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</w:t>
      </w:r>
      <w:r w:rsidRPr="008768DC">
        <w:rPr>
          <w:rFonts w:ascii="Comic Sans MS" w:hAnsi="Comic Sans MS" w:cs="Comic Sans MS"/>
          <w:color w:val="000000"/>
          <w:sz w:val="18"/>
          <w:szCs w:val="18"/>
        </w:rPr>
        <w:t>  </w:t>
      </w:r>
    </w:p>
    <w:p w:rsidR="00AC3E14" w:rsidRDefault="00AC3E14" w:rsidP="00E514FF">
      <w:pPr>
        <w:spacing w:after="0"/>
        <w:rPr>
          <w:rFonts w:ascii="Comic Sans MS" w:hAnsi="Comic Sans MS" w:cs="Comic Sans MS"/>
          <w:color w:val="000000"/>
          <w:sz w:val="18"/>
          <w:szCs w:val="18"/>
        </w:rPr>
      </w:pPr>
      <w:r w:rsidRPr="008768DC">
        <w:rPr>
          <w:rFonts w:ascii="Comic Sans MS" w:hAnsi="Comic Sans MS" w:cs="Comic Sans MS"/>
          <w:color w:val="000000"/>
          <w:sz w:val="18"/>
          <w:szCs w:val="18"/>
        </w:rPr>
        <w:t>B) Aristo  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 </w:t>
      </w:r>
      <w:r w:rsidRPr="008768DC">
        <w:rPr>
          <w:rFonts w:ascii="Comic Sans MS" w:hAnsi="Comic Sans MS" w:cs="Comic Sans MS"/>
          <w:color w:val="000000"/>
          <w:sz w:val="18"/>
          <w:szCs w:val="18"/>
        </w:rPr>
        <w:t> </w:t>
      </w:r>
    </w:p>
    <w:p w:rsidR="00AC3E14" w:rsidRDefault="00AC3E14" w:rsidP="00E514FF">
      <w:pPr>
        <w:spacing w:after="0"/>
        <w:rPr>
          <w:rFonts w:ascii="Comic Sans MS" w:hAnsi="Comic Sans MS" w:cs="Comic Sans MS"/>
          <w:color w:val="000000"/>
          <w:sz w:val="18"/>
          <w:szCs w:val="18"/>
        </w:rPr>
      </w:pPr>
      <w:r w:rsidRPr="008768DC">
        <w:rPr>
          <w:rFonts w:ascii="Comic Sans MS" w:hAnsi="Comic Sans MS" w:cs="Comic Sans MS"/>
          <w:color w:val="000000"/>
          <w:sz w:val="18"/>
          <w:szCs w:val="18"/>
        </w:rPr>
        <w:t>C) Farabi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     </w:t>
      </w:r>
      <w:r w:rsidRPr="008768DC"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</w:p>
    <w:p w:rsidR="00AC3E14" w:rsidRDefault="00AC3E14" w:rsidP="00E514FF">
      <w:pPr>
        <w:spacing w:after="0"/>
        <w:rPr>
          <w:rFonts w:ascii="Comic Sans MS" w:hAnsi="Comic Sans MS" w:cs="Comic Sans MS"/>
          <w:color w:val="000000"/>
          <w:sz w:val="18"/>
          <w:szCs w:val="18"/>
        </w:rPr>
      </w:pPr>
      <w:r w:rsidRPr="008768DC">
        <w:rPr>
          <w:rFonts w:ascii="Comic Sans MS" w:hAnsi="Comic Sans MS" w:cs="Comic Sans MS"/>
          <w:color w:val="000000"/>
          <w:sz w:val="18"/>
          <w:szCs w:val="18"/>
        </w:rPr>
        <w:t>D)</w:t>
      </w:r>
      <w:r>
        <w:rPr>
          <w:rFonts w:ascii="Comic Sans MS" w:hAnsi="Comic Sans MS" w:cs="Comic Sans MS"/>
          <w:color w:val="000000"/>
          <w:sz w:val="18"/>
          <w:szCs w:val="18"/>
        </w:rPr>
        <w:t xml:space="preserve"> </w:t>
      </w:r>
      <w:r w:rsidRPr="008768DC">
        <w:rPr>
          <w:rFonts w:ascii="Comic Sans MS" w:hAnsi="Comic Sans MS" w:cs="Comic Sans MS"/>
          <w:color w:val="000000"/>
          <w:sz w:val="18"/>
          <w:szCs w:val="18"/>
        </w:rPr>
        <w:t>Biruni</w:t>
      </w:r>
    </w:p>
    <w:p w:rsidR="00AC3E14" w:rsidRDefault="00AC3E14" w:rsidP="00E514FF">
      <w:pPr>
        <w:spacing w:after="0"/>
        <w:rPr>
          <w:rFonts w:ascii="Comic Sans MS" w:hAnsi="Comic Sans MS" w:cs="Comic Sans MS"/>
          <w:color w:val="000000"/>
          <w:sz w:val="18"/>
          <w:szCs w:val="18"/>
        </w:rPr>
      </w:pPr>
    </w:p>
    <w:p w:rsidR="00AC3E14" w:rsidRPr="001E7339" w:rsidRDefault="00AC3E14" w:rsidP="001E7339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C63651">
        <w:rPr>
          <w:rFonts w:ascii="Comic Sans MS" w:hAnsi="Comic Sans MS" w:cs="Comic Sans MS"/>
          <w:b/>
          <w:bCs/>
          <w:sz w:val="18"/>
          <w:szCs w:val="18"/>
        </w:rPr>
        <w:t>5.</w:t>
      </w:r>
      <w:r w:rsidRPr="001E7339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</w:t>
      </w:r>
      <w:r w:rsidRPr="001E7339">
        <w:rPr>
          <w:rFonts w:ascii="Comic Sans MS" w:hAnsi="Comic Sans MS" w:cs="Comic Sans MS"/>
          <w:b/>
          <w:bCs/>
          <w:sz w:val="18"/>
          <w:szCs w:val="18"/>
        </w:rPr>
        <w:t xml:space="preserve">Aşağıdakilerden hangisi coğrafi keşiflerin </w:t>
      </w:r>
      <w:r w:rsidRPr="001E7339">
        <w:rPr>
          <w:rFonts w:ascii="Comic Sans MS" w:hAnsi="Comic Sans MS" w:cs="Comic Sans MS"/>
          <w:b/>
          <w:bCs/>
          <w:sz w:val="18"/>
          <w:szCs w:val="18"/>
          <w:u w:val="single"/>
        </w:rPr>
        <w:t>siyasi</w:t>
      </w:r>
      <w:r w:rsidRPr="001E7339">
        <w:rPr>
          <w:rFonts w:ascii="Comic Sans MS" w:hAnsi="Comic Sans MS" w:cs="Comic Sans MS"/>
          <w:b/>
          <w:bCs/>
          <w:sz w:val="18"/>
          <w:szCs w:val="18"/>
        </w:rPr>
        <w:t xml:space="preserve"> etkisine örnektir?</w:t>
      </w:r>
    </w:p>
    <w:p w:rsidR="00AC3E14" w:rsidRPr="001E7339" w:rsidRDefault="00AC3E14" w:rsidP="001E7339">
      <w:pPr>
        <w:spacing w:after="0"/>
        <w:rPr>
          <w:rFonts w:ascii="Comic Sans MS" w:hAnsi="Comic Sans MS" w:cs="Comic Sans MS"/>
          <w:sz w:val="18"/>
          <w:szCs w:val="18"/>
        </w:rPr>
      </w:pPr>
      <w:r w:rsidRPr="001E7339">
        <w:rPr>
          <w:rFonts w:ascii="Comic Sans MS" w:hAnsi="Comic Sans MS" w:cs="Comic Sans MS"/>
          <w:sz w:val="18"/>
          <w:szCs w:val="18"/>
        </w:rPr>
        <w:t>A) Keşfedilen yerlerde Hıristiyanlığın yayılması.</w:t>
      </w:r>
    </w:p>
    <w:p w:rsidR="00AC3E14" w:rsidRPr="001E7339" w:rsidRDefault="00AC3E14" w:rsidP="001E7339">
      <w:pPr>
        <w:spacing w:after="0"/>
        <w:rPr>
          <w:rFonts w:ascii="Comic Sans MS" w:hAnsi="Comic Sans MS" w:cs="Comic Sans MS"/>
          <w:sz w:val="18"/>
          <w:szCs w:val="18"/>
        </w:rPr>
      </w:pPr>
      <w:r w:rsidRPr="001E7339">
        <w:rPr>
          <w:rFonts w:ascii="Comic Sans MS" w:hAnsi="Comic Sans MS" w:cs="Comic Sans MS"/>
          <w:sz w:val="18"/>
          <w:szCs w:val="18"/>
        </w:rPr>
        <w:t>B) Keşfedilen yerlere Avrupa’dan göçler başlaması.</w:t>
      </w:r>
    </w:p>
    <w:p w:rsidR="00AC3E14" w:rsidRPr="001E7339" w:rsidRDefault="00AC3E14" w:rsidP="001E7339">
      <w:pPr>
        <w:spacing w:after="0"/>
        <w:rPr>
          <w:rFonts w:ascii="Comic Sans MS" w:hAnsi="Comic Sans MS" w:cs="Comic Sans MS"/>
          <w:sz w:val="18"/>
          <w:szCs w:val="18"/>
        </w:rPr>
      </w:pPr>
      <w:r w:rsidRPr="001E7339">
        <w:rPr>
          <w:rFonts w:ascii="Comic Sans MS" w:hAnsi="Comic Sans MS" w:cs="Comic Sans MS"/>
          <w:sz w:val="18"/>
          <w:szCs w:val="18"/>
        </w:rPr>
        <w:t>C) Avrupa’da ticaretle uğraşanların zenginleşmesi.</w:t>
      </w:r>
    </w:p>
    <w:p w:rsidR="00AC3E14" w:rsidRDefault="00AC3E14" w:rsidP="001E7339">
      <w:pPr>
        <w:spacing w:after="0"/>
        <w:rPr>
          <w:rFonts w:ascii="Comic Sans MS" w:hAnsi="Comic Sans MS" w:cs="Comic Sans MS"/>
          <w:sz w:val="18"/>
          <w:szCs w:val="18"/>
        </w:rPr>
      </w:pPr>
      <w:r w:rsidRPr="001E7339">
        <w:rPr>
          <w:rFonts w:ascii="Comic Sans MS" w:hAnsi="Comic Sans MS" w:cs="Comic Sans MS"/>
          <w:sz w:val="18"/>
          <w:szCs w:val="18"/>
        </w:rPr>
        <w:t>D) Keşfedilen yerlerde sömürge devletleri kurulması.</w:t>
      </w:r>
    </w:p>
    <w:p w:rsidR="00AC3E14" w:rsidRPr="001E7339" w:rsidRDefault="00AC3E14" w:rsidP="001E7339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345CCC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365F46">
        <w:rPr>
          <w:rFonts w:ascii="Comic Sans MS" w:hAnsi="Comic Sans MS" w:cs="Comic Sans MS"/>
          <w:b/>
          <w:bCs/>
          <w:sz w:val="18"/>
          <w:szCs w:val="18"/>
        </w:rPr>
        <w:t>6.</w:t>
      </w:r>
      <w:r>
        <w:rPr>
          <w:rFonts w:ascii="Comic Sans MS" w:hAnsi="Comic Sans MS" w:cs="Comic Sans MS"/>
          <w:b/>
          <w:bCs/>
          <w:sz w:val="18"/>
          <w:szCs w:val="18"/>
        </w:rPr>
        <w:t>Aşağıdakilerden hangisi Rönesans dönemi bilim adamlarından birisi değildir?</w:t>
      </w:r>
    </w:p>
    <w:p w:rsidR="00AC3E14" w:rsidRPr="001E7339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r w:rsidRPr="001E7339">
        <w:rPr>
          <w:rFonts w:ascii="Comic Sans MS" w:hAnsi="Comic Sans MS" w:cs="Comic Sans MS"/>
          <w:sz w:val="18"/>
          <w:szCs w:val="18"/>
        </w:rPr>
        <w:t>A.Michelangelo</w:t>
      </w:r>
    </w:p>
    <w:p w:rsidR="00AC3E14" w:rsidRPr="001E7339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r w:rsidRPr="001E7339">
        <w:rPr>
          <w:rFonts w:ascii="Comic Sans MS" w:hAnsi="Comic Sans MS" w:cs="Comic Sans MS"/>
          <w:sz w:val="18"/>
          <w:szCs w:val="18"/>
        </w:rPr>
        <w:t>B.Leonardo da Vinci</w:t>
      </w:r>
    </w:p>
    <w:p w:rsidR="00AC3E14" w:rsidRPr="001E7339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r w:rsidRPr="001E7339">
        <w:rPr>
          <w:rFonts w:ascii="Comic Sans MS" w:hAnsi="Comic Sans MS" w:cs="Comic Sans MS"/>
          <w:sz w:val="18"/>
          <w:szCs w:val="18"/>
        </w:rPr>
        <w:t>C.Bellini</w:t>
      </w: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hyperlink r:id="rId5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  <w:r w:rsidRPr="001E7339">
        <w:rPr>
          <w:rFonts w:ascii="Comic Sans MS" w:hAnsi="Comic Sans MS" w:cs="Comic Sans MS"/>
          <w:sz w:val="18"/>
          <w:szCs w:val="18"/>
        </w:rPr>
        <w:t>D.İbn-i Sina</w:t>
      </w:r>
    </w:p>
    <w:p w:rsidR="00AC3E14" w:rsidRDefault="00AC3E14" w:rsidP="001E7339">
      <w:pPr>
        <w:spacing w:after="0"/>
        <w:rPr>
          <w:rFonts w:ascii="Comic Sans MS" w:hAnsi="Comic Sans MS" w:cs="Comic Sans MS"/>
          <w:sz w:val="18"/>
          <w:szCs w:val="18"/>
        </w:rPr>
      </w:pPr>
      <w:r w:rsidRPr="00365F46">
        <w:rPr>
          <w:rFonts w:ascii="Comic Sans MS" w:hAnsi="Comic Sans MS" w:cs="Comic Sans MS"/>
          <w:b/>
          <w:bCs/>
          <w:sz w:val="18"/>
          <w:szCs w:val="18"/>
        </w:rPr>
        <w:t>7</w:t>
      </w:r>
      <w:r>
        <w:rPr>
          <w:rFonts w:ascii="Comic Sans MS" w:hAnsi="Comic Sans MS" w:cs="Comic Sans MS"/>
          <w:sz w:val="18"/>
          <w:szCs w:val="18"/>
        </w:rPr>
        <w:t>.Müslüman bilim adamları da bilim dünyasına çok önemli katkılar sağlamışlardır.</w:t>
      </w:r>
      <w:r w:rsidRPr="00C045B8">
        <w:rPr>
          <w:rFonts w:ascii="Comic Sans MS" w:hAnsi="Comic Sans MS" w:cs="Comic Sans MS"/>
          <w:b/>
          <w:bCs/>
          <w:sz w:val="18"/>
          <w:szCs w:val="18"/>
        </w:rPr>
        <w:t>Aşağıdakilerden hangisi bu bilim adamlarından birisi değildir?</w:t>
      </w:r>
    </w:p>
    <w:p w:rsidR="00AC3E14" w:rsidRDefault="00AC3E14" w:rsidP="001E7339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A.Shekespare</w:t>
      </w:r>
    </w:p>
    <w:p w:rsidR="00AC3E14" w:rsidRDefault="00AC3E14" w:rsidP="001E7339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B.İbn-i Sina</w:t>
      </w:r>
    </w:p>
    <w:p w:rsidR="00AC3E14" w:rsidRDefault="00AC3E14" w:rsidP="001E7339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C.Harezmi</w:t>
      </w:r>
    </w:p>
    <w:p w:rsidR="00AC3E14" w:rsidRDefault="00AC3E14" w:rsidP="001E7339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D.Biruni</w:t>
      </w:r>
    </w:p>
    <w:p w:rsidR="00AC3E14" w:rsidRDefault="00AC3E14" w:rsidP="001E7339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Pr="00B90CA2" w:rsidRDefault="00AC3E14" w:rsidP="00B90CA2">
      <w:pPr>
        <w:spacing w:after="0"/>
        <w:rPr>
          <w:rFonts w:ascii="Comic Sans MS" w:hAnsi="Comic Sans MS" w:cs="Comic Sans MS"/>
          <w:sz w:val="18"/>
          <w:szCs w:val="18"/>
        </w:rPr>
      </w:pPr>
      <w:r w:rsidRPr="00365F46">
        <w:rPr>
          <w:rFonts w:ascii="Comic Sans MS" w:hAnsi="Comic Sans MS" w:cs="Comic Sans MS"/>
          <w:b/>
          <w:bCs/>
          <w:sz w:val="18"/>
          <w:szCs w:val="18"/>
        </w:rPr>
        <w:t>8.</w:t>
      </w:r>
      <w:r w:rsidRPr="00B90CA2">
        <w:rPr>
          <w:rFonts w:ascii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eastAsia="tr-TR"/>
        </w:rPr>
        <w:tab/>
      </w:r>
      <w:r w:rsidRPr="00B90CA2">
        <w:rPr>
          <w:rFonts w:ascii="Comic Sans MS" w:hAnsi="Comic Sans MS" w:cs="Comic Sans MS"/>
          <w:sz w:val="18"/>
          <w:szCs w:val="18"/>
        </w:rPr>
        <w:t>I.Farabi</w:t>
      </w:r>
    </w:p>
    <w:p w:rsidR="00AC3E14" w:rsidRPr="00B90CA2" w:rsidRDefault="00AC3E14" w:rsidP="00B90CA2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ab/>
      </w:r>
      <w:r w:rsidRPr="00B90CA2">
        <w:rPr>
          <w:rFonts w:ascii="Comic Sans MS" w:hAnsi="Comic Sans MS" w:cs="Comic Sans MS"/>
          <w:sz w:val="18"/>
          <w:szCs w:val="18"/>
        </w:rPr>
        <w:t>II. Johannes Guten</w:t>
      </w:r>
    </w:p>
    <w:p w:rsidR="00AC3E14" w:rsidRPr="00B90CA2" w:rsidRDefault="00AC3E14" w:rsidP="00B90CA2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ab/>
      </w:r>
      <w:r w:rsidRPr="00B90CA2">
        <w:rPr>
          <w:rFonts w:ascii="Comic Sans MS" w:hAnsi="Comic Sans MS" w:cs="Comic Sans MS"/>
          <w:sz w:val="18"/>
          <w:szCs w:val="18"/>
        </w:rPr>
        <w:t>III. Martin Luther</w:t>
      </w:r>
    </w:p>
    <w:p w:rsidR="00AC3E14" w:rsidRPr="00B90CA2" w:rsidRDefault="00AC3E14" w:rsidP="00B90CA2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ab/>
      </w:r>
      <w:r w:rsidRPr="00B90CA2">
        <w:rPr>
          <w:rFonts w:ascii="Comic Sans MS" w:hAnsi="Comic Sans MS" w:cs="Comic Sans MS"/>
          <w:sz w:val="18"/>
          <w:szCs w:val="18"/>
        </w:rPr>
        <w:t>IV. James Watt</w:t>
      </w:r>
    </w:p>
    <w:p w:rsidR="00AC3E14" w:rsidRPr="00B90CA2" w:rsidRDefault="00AC3E14" w:rsidP="00B90CA2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B90CA2">
        <w:rPr>
          <w:rFonts w:ascii="Comic Sans MS" w:hAnsi="Comic Sans MS" w:cs="Comic Sans MS"/>
          <w:b/>
          <w:bCs/>
          <w:sz w:val="18"/>
          <w:szCs w:val="18"/>
        </w:rPr>
        <w:t xml:space="preserve">Yukarıda verilen bilim adamlarından hangisi sanayi devriminin başlamasında </w:t>
      </w:r>
      <w:r w:rsidRPr="00B90CA2">
        <w:rPr>
          <w:rFonts w:ascii="Comic Sans MS" w:hAnsi="Comic Sans MS" w:cs="Comic Sans MS"/>
          <w:b/>
          <w:bCs/>
          <w:sz w:val="18"/>
          <w:szCs w:val="18"/>
          <w:u w:val="single"/>
        </w:rPr>
        <w:t>en fazla</w:t>
      </w:r>
      <w:r w:rsidRPr="00B90CA2">
        <w:rPr>
          <w:rFonts w:ascii="Comic Sans MS" w:hAnsi="Comic Sans MS" w:cs="Comic Sans MS"/>
          <w:b/>
          <w:bCs/>
          <w:sz w:val="18"/>
          <w:szCs w:val="18"/>
        </w:rPr>
        <w:t xml:space="preserve"> etkiye sahiptir? </w:t>
      </w:r>
    </w:p>
    <w:p w:rsidR="00AC3E14" w:rsidRPr="00B90CA2" w:rsidRDefault="00AC3E14" w:rsidP="00B90CA2">
      <w:pPr>
        <w:spacing w:after="0"/>
        <w:rPr>
          <w:rFonts w:ascii="Comic Sans MS" w:hAnsi="Comic Sans MS" w:cs="Comic Sans MS"/>
          <w:sz w:val="18"/>
          <w:szCs w:val="18"/>
        </w:rPr>
      </w:pPr>
      <w:r w:rsidRPr="00B90CA2">
        <w:rPr>
          <w:rFonts w:ascii="Comic Sans MS" w:hAnsi="Comic Sans MS" w:cs="Comic Sans MS"/>
          <w:sz w:val="18"/>
          <w:szCs w:val="18"/>
        </w:rPr>
        <w:t xml:space="preserve">A) I               </w:t>
      </w:r>
    </w:p>
    <w:p w:rsidR="00AC3E14" w:rsidRPr="00B90CA2" w:rsidRDefault="00AC3E14" w:rsidP="00B90CA2">
      <w:pPr>
        <w:spacing w:after="0"/>
        <w:rPr>
          <w:rFonts w:ascii="Comic Sans MS" w:hAnsi="Comic Sans MS" w:cs="Comic Sans MS"/>
          <w:sz w:val="18"/>
          <w:szCs w:val="18"/>
        </w:rPr>
      </w:pPr>
      <w:r w:rsidRPr="00B90CA2">
        <w:rPr>
          <w:rFonts w:ascii="Comic Sans MS" w:hAnsi="Comic Sans MS" w:cs="Comic Sans MS"/>
          <w:sz w:val="18"/>
          <w:szCs w:val="18"/>
        </w:rPr>
        <w:t xml:space="preserve">B)  II                     </w:t>
      </w:r>
    </w:p>
    <w:p w:rsidR="00AC3E14" w:rsidRPr="00B90CA2" w:rsidRDefault="00AC3E14" w:rsidP="00B90CA2">
      <w:pPr>
        <w:spacing w:after="0"/>
        <w:rPr>
          <w:rFonts w:ascii="Comic Sans MS" w:hAnsi="Comic Sans MS" w:cs="Comic Sans MS"/>
          <w:sz w:val="18"/>
          <w:szCs w:val="18"/>
        </w:rPr>
      </w:pPr>
      <w:r w:rsidRPr="00B90CA2">
        <w:rPr>
          <w:rFonts w:ascii="Comic Sans MS" w:hAnsi="Comic Sans MS" w:cs="Comic Sans MS"/>
          <w:sz w:val="18"/>
          <w:szCs w:val="18"/>
        </w:rPr>
        <w:t xml:space="preserve">C) III                  </w:t>
      </w:r>
    </w:p>
    <w:p w:rsidR="00AC3E14" w:rsidRPr="00B90CA2" w:rsidRDefault="00AC3E14" w:rsidP="00B90CA2">
      <w:pPr>
        <w:spacing w:after="0"/>
        <w:rPr>
          <w:rFonts w:ascii="Comic Sans MS" w:hAnsi="Comic Sans MS" w:cs="Comic Sans MS"/>
          <w:sz w:val="18"/>
          <w:szCs w:val="18"/>
        </w:rPr>
      </w:pPr>
      <w:r w:rsidRPr="00B90CA2">
        <w:rPr>
          <w:rFonts w:ascii="Comic Sans MS" w:hAnsi="Comic Sans MS" w:cs="Comic Sans MS"/>
          <w:sz w:val="18"/>
          <w:szCs w:val="18"/>
        </w:rPr>
        <w:t xml:space="preserve">D) IV </w:t>
      </w:r>
    </w:p>
    <w:p w:rsidR="00AC3E14" w:rsidRDefault="00AC3E14" w:rsidP="00B90CA2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0366A2">
      <w:pPr>
        <w:spacing w:after="0"/>
        <w:rPr>
          <w:rFonts w:ascii="Comic Sans MS" w:hAnsi="Comic Sans MS" w:cs="Comic Sans MS"/>
          <w:sz w:val="18"/>
          <w:szCs w:val="18"/>
        </w:rPr>
      </w:pPr>
      <w:r w:rsidRPr="006303C1">
        <w:rPr>
          <w:rFonts w:ascii="Comic Sans MS" w:hAnsi="Comic Sans MS" w:cs="Comic Sans MS"/>
          <w:b/>
          <w:bCs/>
          <w:sz w:val="18"/>
          <w:szCs w:val="18"/>
        </w:rPr>
        <w:t>9</w:t>
      </w:r>
      <w:r>
        <w:rPr>
          <w:rFonts w:ascii="Comic Sans MS" w:hAnsi="Comic Sans MS" w:cs="Comic Sans MS"/>
          <w:sz w:val="18"/>
          <w:szCs w:val="18"/>
        </w:rPr>
        <w:t>.</w:t>
      </w:r>
      <w:r w:rsidRPr="000366A2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0366A2">
        <w:rPr>
          <w:rFonts w:ascii="Comic Sans MS" w:hAnsi="Comic Sans MS" w:cs="Comic Sans MS"/>
          <w:sz w:val="18"/>
          <w:szCs w:val="18"/>
        </w:rPr>
        <w:t xml:space="preserve">Reform hareketleri sonucunda Avrupa da birçok mezhep ortaya çıkmıştır. </w:t>
      </w:r>
      <w:r w:rsidRPr="000366A2">
        <w:rPr>
          <w:rFonts w:ascii="Comic Sans MS" w:hAnsi="Comic Sans MS" w:cs="Comic Sans MS"/>
          <w:b/>
          <w:bCs/>
          <w:sz w:val="18"/>
          <w:szCs w:val="18"/>
        </w:rPr>
        <w:t>Aşağıdakilerden hangisi bu mezheplerden biri değildir?</w:t>
      </w:r>
    </w:p>
    <w:p w:rsidR="00AC3E14" w:rsidRDefault="00AC3E14" w:rsidP="000366A2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A)Ortodoksluk</w:t>
      </w:r>
      <w:r>
        <w:rPr>
          <w:rFonts w:ascii="Comic Sans MS" w:hAnsi="Comic Sans MS" w:cs="Comic Sans MS"/>
          <w:sz w:val="18"/>
          <w:szCs w:val="18"/>
        </w:rPr>
        <w:tab/>
      </w:r>
      <w:r>
        <w:rPr>
          <w:rFonts w:ascii="Comic Sans MS" w:hAnsi="Comic Sans MS" w:cs="Comic Sans MS"/>
          <w:sz w:val="18"/>
          <w:szCs w:val="18"/>
        </w:rPr>
        <w:tab/>
      </w:r>
    </w:p>
    <w:p w:rsidR="00AC3E14" w:rsidRPr="000366A2" w:rsidRDefault="00AC3E14" w:rsidP="000366A2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B</w:t>
      </w:r>
      <w:r w:rsidRPr="000366A2">
        <w:rPr>
          <w:rFonts w:ascii="Comic Sans MS" w:hAnsi="Comic Sans MS" w:cs="Comic Sans MS"/>
          <w:sz w:val="18"/>
          <w:szCs w:val="18"/>
        </w:rPr>
        <w:t>)Kalvenizm</w:t>
      </w:r>
    </w:p>
    <w:p w:rsidR="00AC3E14" w:rsidRDefault="00AC3E14" w:rsidP="000366A2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C)Anglikanizm</w:t>
      </w:r>
      <w:r>
        <w:rPr>
          <w:rFonts w:ascii="Comic Sans MS" w:hAnsi="Comic Sans MS" w:cs="Comic Sans MS"/>
          <w:sz w:val="18"/>
          <w:szCs w:val="18"/>
        </w:rPr>
        <w:tab/>
      </w: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D</w:t>
      </w:r>
      <w:r w:rsidRPr="000366A2">
        <w:rPr>
          <w:rFonts w:ascii="Comic Sans MS" w:hAnsi="Comic Sans MS" w:cs="Comic Sans MS"/>
          <w:sz w:val="18"/>
          <w:szCs w:val="18"/>
        </w:rPr>
        <w:t>)Protestanlık</w:t>
      </w: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C045B8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7B27BB">
        <w:rPr>
          <w:rFonts w:ascii="Comic Sans MS" w:hAnsi="Comic Sans MS" w:cs="Comic Sans MS"/>
          <w:b/>
          <w:bCs/>
          <w:sz w:val="18"/>
          <w:szCs w:val="18"/>
        </w:rPr>
        <w:t>10</w:t>
      </w:r>
      <w:r>
        <w:rPr>
          <w:rFonts w:ascii="Comic Sans MS" w:hAnsi="Comic Sans MS" w:cs="Comic Sans MS"/>
          <w:sz w:val="18"/>
          <w:szCs w:val="18"/>
        </w:rPr>
        <w:t>.</w:t>
      </w:r>
      <w:r w:rsidRPr="00C045B8">
        <w:rPr>
          <w:sz w:val="20"/>
          <w:szCs w:val="20"/>
        </w:rPr>
        <w:t xml:space="preserve"> </w:t>
      </w:r>
      <w:r w:rsidRPr="00C045B8">
        <w:rPr>
          <w:rFonts w:ascii="Comic Sans MS" w:hAnsi="Comic Sans MS" w:cs="Comic Sans MS"/>
          <w:sz w:val="20"/>
          <w:szCs w:val="20"/>
        </w:rPr>
        <w:t>Herkes, bilim ve sanatı serbestçe öğrenme ve öğretme, açıklama, yayma ve bu alanlarda her türlü araştırma hakkına sahiptir.</w:t>
      </w:r>
      <w:r w:rsidRPr="00C045B8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</w:t>
      </w:r>
      <w:r w:rsidRPr="00C045B8">
        <w:rPr>
          <w:rFonts w:ascii="Comic Sans MS" w:hAnsi="Comic Sans MS" w:cs="Comic Sans MS"/>
          <w:b/>
          <w:bCs/>
          <w:sz w:val="20"/>
          <w:szCs w:val="20"/>
        </w:rPr>
        <w:t>Yukarıdaki anayasa maddesi aşağıdakilerden hangisiyle ilgilidir</w:t>
      </w:r>
      <w:r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AC3E14" w:rsidRPr="00C045B8" w:rsidRDefault="00AC3E14" w:rsidP="00C045B8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045B8">
        <w:rPr>
          <w:rFonts w:ascii="Comic Sans MS" w:hAnsi="Comic Sans MS" w:cs="Comic Sans MS"/>
          <w:sz w:val="20"/>
          <w:szCs w:val="20"/>
        </w:rPr>
        <w:t>A) Düşünce ve bilim hürriyeti</w:t>
      </w:r>
      <w:r w:rsidRPr="00C045B8">
        <w:rPr>
          <w:rFonts w:ascii="Comic Sans MS" w:hAnsi="Comic Sans MS" w:cs="Comic Sans MS"/>
          <w:sz w:val="20"/>
          <w:szCs w:val="20"/>
        </w:rPr>
        <w:tab/>
      </w:r>
      <w:r w:rsidRPr="00C045B8">
        <w:rPr>
          <w:rFonts w:ascii="Comic Sans MS" w:hAnsi="Comic Sans MS" w:cs="Comic Sans MS"/>
          <w:sz w:val="20"/>
          <w:szCs w:val="20"/>
        </w:rPr>
        <w:tab/>
      </w:r>
    </w:p>
    <w:p w:rsidR="00AC3E14" w:rsidRPr="00C045B8" w:rsidRDefault="00AC3E14" w:rsidP="00C045B8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045B8">
        <w:rPr>
          <w:rFonts w:ascii="Comic Sans MS" w:hAnsi="Comic Sans MS" w:cs="Comic Sans MS"/>
          <w:sz w:val="20"/>
          <w:szCs w:val="20"/>
        </w:rPr>
        <w:t>B) Basın araçlarının korunması</w:t>
      </w:r>
    </w:p>
    <w:p w:rsidR="00AC3E14" w:rsidRPr="00C045B8" w:rsidRDefault="00AC3E14" w:rsidP="00C045B8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045B8">
        <w:rPr>
          <w:rFonts w:ascii="Comic Sans MS" w:hAnsi="Comic Sans MS" w:cs="Comic Sans MS"/>
          <w:sz w:val="20"/>
          <w:szCs w:val="20"/>
        </w:rPr>
        <w:t>C)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045B8">
        <w:rPr>
          <w:rFonts w:ascii="Comic Sans MS" w:hAnsi="Comic Sans MS" w:cs="Comic Sans MS"/>
          <w:sz w:val="20"/>
          <w:szCs w:val="20"/>
        </w:rPr>
        <w:t>Bilim ve sanat hürriyeti</w:t>
      </w:r>
      <w:r w:rsidRPr="00C045B8">
        <w:rPr>
          <w:rFonts w:ascii="Comic Sans MS" w:hAnsi="Comic Sans MS" w:cs="Comic Sans MS"/>
          <w:sz w:val="20"/>
          <w:szCs w:val="20"/>
        </w:rPr>
        <w:tab/>
      </w:r>
    </w:p>
    <w:p w:rsidR="00AC3E14" w:rsidRPr="00C045B8" w:rsidRDefault="00AC3E14" w:rsidP="00C045B8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045B8">
        <w:rPr>
          <w:rFonts w:ascii="Comic Sans MS" w:hAnsi="Comic Sans MS" w:cs="Comic Sans MS"/>
          <w:sz w:val="20"/>
          <w:szCs w:val="20"/>
        </w:rPr>
        <w:t>D) Eğitim ve öğrenim hakkı</w:t>
      </w:r>
    </w:p>
    <w:p w:rsidR="00AC3E14" w:rsidRPr="00C50F5F" w:rsidRDefault="00AC3E14" w:rsidP="00C045B8">
      <w:pPr>
        <w:rPr>
          <w:sz w:val="20"/>
          <w:szCs w:val="20"/>
        </w:rPr>
      </w:pPr>
    </w:p>
    <w:p w:rsidR="00AC3E14" w:rsidRDefault="00AC3E14" w:rsidP="000366A2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Default="00AC3E14" w:rsidP="00345CCC">
      <w:pPr>
        <w:spacing w:after="0"/>
        <w:rPr>
          <w:rFonts w:ascii="Comic Sans MS" w:hAnsi="Comic Sans MS" w:cs="Comic Sans MS"/>
          <w:sz w:val="18"/>
          <w:szCs w:val="18"/>
        </w:rPr>
      </w:pPr>
    </w:p>
    <w:p w:rsidR="00AC3E14" w:rsidRPr="005520E0" w:rsidRDefault="00AC3E14" w:rsidP="00072526">
      <w:pPr>
        <w:spacing w:after="0"/>
        <w:rPr>
          <w:rFonts w:ascii="Comic Sans MS" w:hAnsi="Comic Sans MS" w:cs="Comic Sans MS"/>
          <w:sz w:val="18"/>
          <w:szCs w:val="18"/>
        </w:rPr>
      </w:pPr>
    </w:p>
    <w:sectPr w:rsidR="00AC3E14" w:rsidRPr="005520E0" w:rsidSect="002B280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3535"/>
    <w:multiLevelType w:val="hybridMultilevel"/>
    <w:tmpl w:val="BDB6A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8514F"/>
    <w:multiLevelType w:val="hybridMultilevel"/>
    <w:tmpl w:val="360A7406"/>
    <w:lvl w:ilvl="0" w:tplc="A622147C">
      <w:start w:val="8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A03144"/>
    <w:multiLevelType w:val="hybridMultilevel"/>
    <w:tmpl w:val="4F26B4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8E4EEF"/>
    <w:multiLevelType w:val="hybridMultilevel"/>
    <w:tmpl w:val="0B3C7FA2"/>
    <w:lvl w:ilvl="0" w:tplc="65DC1228">
      <w:numFmt w:val="bullet"/>
      <w:lvlText w:val=""/>
      <w:lvlJc w:val="left"/>
      <w:pPr>
        <w:ind w:left="1065" w:hanging="705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710"/>
    <w:rsid w:val="000366A2"/>
    <w:rsid w:val="00072526"/>
    <w:rsid w:val="000F312E"/>
    <w:rsid w:val="001E7339"/>
    <w:rsid w:val="00201D39"/>
    <w:rsid w:val="002B2803"/>
    <w:rsid w:val="00345CCC"/>
    <w:rsid w:val="003555DB"/>
    <w:rsid w:val="00365ABD"/>
    <w:rsid w:val="00365F46"/>
    <w:rsid w:val="003C4661"/>
    <w:rsid w:val="004B40F1"/>
    <w:rsid w:val="004E7424"/>
    <w:rsid w:val="005520E0"/>
    <w:rsid w:val="006303C1"/>
    <w:rsid w:val="00655D56"/>
    <w:rsid w:val="0067482B"/>
    <w:rsid w:val="006E3069"/>
    <w:rsid w:val="00717165"/>
    <w:rsid w:val="00721D3F"/>
    <w:rsid w:val="007B27BB"/>
    <w:rsid w:val="007C586D"/>
    <w:rsid w:val="0082795A"/>
    <w:rsid w:val="00827FC8"/>
    <w:rsid w:val="008768DC"/>
    <w:rsid w:val="008C3677"/>
    <w:rsid w:val="00A0151F"/>
    <w:rsid w:val="00A50EEF"/>
    <w:rsid w:val="00A8629F"/>
    <w:rsid w:val="00AC3E14"/>
    <w:rsid w:val="00B90CA2"/>
    <w:rsid w:val="00BA21E9"/>
    <w:rsid w:val="00BD6560"/>
    <w:rsid w:val="00C045B8"/>
    <w:rsid w:val="00C50F5F"/>
    <w:rsid w:val="00C54698"/>
    <w:rsid w:val="00C63651"/>
    <w:rsid w:val="00D05222"/>
    <w:rsid w:val="00DA0710"/>
    <w:rsid w:val="00DB4111"/>
    <w:rsid w:val="00E514FF"/>
    <w:rsid w:val="00EC63B1"/>
    <w:rsid w:val="00EE2BB7"/>
    <w:rsid w:val="00F631F0"/>
    <w:rsid w:val="00F64522"/>
    <w:rsid w:val="00F71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0F1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B40F1"/>
    <w:rPr>
      <w:rFonts w:ascii="Calibri" w:hAnsi="Calibri" w:cs="Calibri"/>
    </w:rPr>
  </w:style>
  <w:style w:type="paragraph" w:styleId="ListParagraph">
    <w:name w:val="List Paragraph"/>
    <w:basedOn w:val="Normal"/>
    <w:uiPriority w:val="99"/>
    <w:qFormat/>
    <w:rsid w:val="004B40F1"/>
    <w:pPr>
      <w:spacing w:after="0" w:line="240" w:lineRule="auto"/>
      <w:ind w:left="720"/>
    </w:pPr>
    <w:rPr>
      <w:rFonts w:cs="Times New Roman"/>
      <w:sz w:val="24"/>
      <w:szCs w:val="24"/>
      <w:lang w:eastAsia="tr-TR"/>
    </w:rPr>
  </w:style>
  <w:style w:type="character" w:styleId="SubtleEmphasis">
    <w:name w:val="Subtle Emphasis"/>
    <w:basedOn w:val="DefaultParagraphFont"/>
    <w:uiPriority w:val="99"/>
    <w:qFormat/>
    <w:rsid w:val="004B40F1"/>
    <w:rPr>
      <w:rFonts w:ascii="Times New Roman" w:hAnsi="Times New Roman" w:cs="Times New Roman"/>
      <w:color w:val="808080"/>
    </w:rPr>
  </w:style>
  <w:style w:type="table" w:styleId="TableGrid">
    <w:name w:val="Table Grid"/>
    <w:basedOn w:val="TableNormal"/>
    <w:uiPriority w:val="99"/>
    <w:rsid w:val="00DA0710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A0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0710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721D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811</Words>
  <Characters>4626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melek</dc:creator>
  <cp:keywords>www.sorubak.com</cp:keywords>
  <dc:description>www.sorubak.com</dc:description>
  <cp:lastModifiedBy>EDANUR</cp:lastModifiedBy>
  <cp:revision>www.sorubak.com</cp:revision>
  <cp:lastPrinted>2013-03-24T21:23:00Z</cp:lastPrinted>
  <dcterms:created xsi:type="dcterms:W3CDTF">2013-03-24T23:21:00Z</dcterms:created>
  <dcterms:modified xsi:type="dcterms:W3CDTF">2013-03-26T17:55:00Z</dcterms:modified>
  <cp:category>www.sorubak.com</cp:category>
</cp:coreProperties>
</file>