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3B4" w:rsidRDefault="004C23B4" w:rsidP="00155E76">
      <w:pPr>
        <w:pStyle w:val="NoSpacing"/>
      </w:pPr>
      <w:r>
        <w:t>ADI SOYADI:                                                                               SINIF/NO:</w:t>
      </w:r>
    </w:p>
    <w:p w:rsidR="004C23B4" w:rsidRDefault="004C23B4" w:rsidP="00313409">
      <w:pPr>
        <w:pStyle w:val="NoSpacing"/>
        <w:jc w:val="center"/>
      </w:pPr>
    </w:p>
    <w:p w:rsidR="004C23B4" w:rsidRDefault="004C23B4" w:rsidP="00313409">
      <w:pPr>
        <w:pStyle w:val="NoSpacing"/>
        <w:jc w:val="center"/>
      </w:pPr>
      <w:r>
        <w:t>SALAR İLKÖĞRETİM OKULU 2012-2013  EĞİTİM ÖĞRETİM YILI 7-A VE C SINIFLARI</w:t>
      </w:r>
    </w:p>
    <w:p w:rsidR="004C23B4" w:rsidRDefault="004C23B4" w:rsidP="00FF737C">
      <w:pPr>
        <w:pStyle w:val="NoSpacing1"/>
        <w:jc w:val="both"/>
        <w:rPr>
          <w:rFonts w:ascii="Times New Roman" w:hAnsi="Times New Roman" w:cs="Times New Roman"/>
        </w:rPr>
      </w:pPr>
      <w:r>
        <w:t xml:space="preserve">TÜRKÇE DERSİ 2. DÖNEM 1. YAZILI </w:t>
      </w:r>
      <w:hyperlink r:id="rId4" w:history="1">
        <w:r>
          <w:rPr>
            <w:rStyle w:val="Hyperlink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4C23B4" w:rsidRDefault="004C23B4" w:rsidP="00313409">
      <w:pPr>
        <w:pStyle w:val="NoSpacing"/>
        <w:jc w:val="center"/>
      </w:pPr>
    </w:p>
    <w:p w:rsidR="004C23B4" w:rsidRDefault="004C23B4" w:rsidP="00313409">
      <w:pPr>
        <w:pStyle w:val="NoSpacing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4C23B4" w:rsidRPr="00D85663">
        <w:trPr>
          <w:trHeight w:val="510"/>
        </w:trPr>
        <w:tc>
          <w:tcPr>
            <w:tcW w:w="4606" w:type="dxa"/>
            <w:vMerge w:val="restart"/>
          </w:tcPr>
          <w:p w:rsidR="004C23B4" w:rsidRPr="00D85663" w:rsidRDefault="004C23B4" w:rsidP="00313409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KARGA İLE TİLKİ</w:t>
            </w:r>
          </w:p>
          <w:p w:rsidR="004C23B4" w:rsidRPr="00D85663" w:rsidRDefault="004C23B4" w:rsidP="00313409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4C23B4" w:rsidRPr="00D85663" w:rsidRDefault="004C23B4" w:rsidP="00313409">
            <w:pPr>
              <w:pStyle w:val="NoSpacing"/>
            </w:pP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Bir dala konmuştu karga cenapları;</w:t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Ağzında bir parça peynir vardı.</w:t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Sayın tilki kokuyu almış olmalı,</w:t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Ona nağme yapmaya başladı:</w:t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“-Ooo! Karga cenapları,merhaba!</w:t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Ne kadar güzelsiniz,ne kadar şirinsiniz!</w:t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Gözüm kör olsun yalanım varsa.</w:t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Tüyleriniz gibiyse sesiniz,</w:t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Sultanı sayılırsınız bütün bu ormanın.”</w:t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Keyfinden aklı başından gitti bay karganın.</w:t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Göstermek için güzel sesini</w:t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Açınca ağzını,düşürdü nevalesini.</w:t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Tilki kapıp ona dedi ki: “Efendiciğim,</w:t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Size güzel bir ders vereceğim:</w:t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Her dalkavuk bir alığın sırtından geçinir,</w:t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Bu derse de fazla olmasa gerek bir peynir.”</w:t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Karga şaşkın,mahcup,biraz da geç ama,</w:t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D8566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Yemin etti gayrı faka basmayacağına</w:t>
            </w:r>
          </w:p>
        </w:tc>
        <w:tc>
          <w:tcPr>
            <w:tcW w:w="4606" w:type="dxa"/>
          </w:tcPr>
          <w:p w:rsidR="004C23B4" w:rsidRPr="00D85663" w:rsidRDefault="004C23B4" w:rsidP="00313409">
            <w:pPr>
              <w:pStyle w:val="NoSpacing"/>
              <w:rPr>
                <w:b/>
                <w:bCs/>
              </w:rPr>
            </w:pPr>
            <w:r w:rsidRPr="00D85663">
              <w:rPr>
                <w:b/>
                <w:bCs/>
              </w:rPr>
              <w:t>1)Bu hikayenin türü nedir? (5P)</w:t>
            </w:r>
          </w:p>
        </w:tc>
      </w:tr>
      <w:tr w:rsidR="004C23B4" w:rsidRPr="00D85663">
        <w:trPr>
          <w:trHeight w:val="2201"/>
        </w:trPr>
        <w:tc>
          <w:tcPr>
            <w:tcW w:w="4606" w:type="dxa"/>
            <w:vMerge/>
          </w:tcPr>
          <w:p w:rsidR="004C23B4" w:rsidRPr="00D85663" w:rsidRDefault="004C23B4" w:rsidP="00313409">
            <w:pPr>
              <w:pStyle w:val="NoSpacing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606" w:type="dxa"/>
          </w:tcPr>
          <w:p w:rsidR="004C23B4" w:rsidRPr="00D85663" w:rsidRDefault="004C23B4" w:rsidP="00313409">
            <w:pPr>
              <w:pStyle w:val="NoSpacing"/>
              <w:rPr>
                <w:b/>
                <w:bCs/>
              </w:rPr>
            </w:pPr>
            <w:r w:rsidRPr="00D85663">
              <w:rPr>
                <w:b/>
                <w:bCs/>
              </w:rPr>
              <w:t>2)Bu hikayenin kahramanlarının kişiliklerini yazınız. (10P)</w:t>
            </w:r>
          </w:p>
          <w:p w:rsidR="004C23B4" w:rsidRPr="00D85663" w:rsidRDefault="004C23B4" w:rsidP="00313409">
            <w:pPr>
              <w:pStyle w:val="NoSpacing"/>
              <w:rPr>
                <w:b/>
                <w:bCs/>
              </w:rPr>
            </w:pPr>
          </w:p>
        </w:tc>
      </w:tr>
      <w:tr w:rsidR="004C23B4" w:rsidRPr="00D85663">
        <w:trPr>
          <w:trHeight w:val="1544"/>
        </w:trPr>
        <w:tc>
          <w:tcPr>
            <w:tcW w:w="4606" w:type="dxa"/>
            <w:vMerge/>
          </w:tcPr>
          <w:p w:rsidR="004C23B4" w:rsidRPr="00D85663" w:rsidRDefault="004C23B4" w:rsidP="00313409">
            <w:pPr>
              <w:pStyle w:val="NoSpacing"/>
            </w:pPr>
          </w:p>
        </w:tc>
        <w:tc>
          <w:tcPr>
            <w:tcW w:w="4606" w:type="dxa"/>
          </w:tcPr>
          <w:p w:rsidR="004C23B4" w:rsidRPr="00D85663" w:rsidRDefault="004C23B4" w:rsidP="00313409">
            <w:pPr>
              <w:pStyle w:val="NoSpacing"/>
              <w:rPr>
                <w:b/>
                <w:bCs/>
              </w:rPr>
            </w:pPr>
            <w:r w:rsidRPr="00D85663">
              <w:rPr>
                <w:b/>
                <w:bCs/>
              </w:rPr>
              <w:t>3)Bu hikayenin vermek istediği dersi 1 cümleyle yazınız.(10P)</w:t>
            </w:r>
          </w:p>
          <w:p w:rsidR="004C23B4" w:rsidRPr="00D85663" w:rsidRDefault="004C23B4" w:rsidP="00313409">
            <w:pPr>
              <w:pStyle w:val="NoSpacing"/>
              <w:rPr>
                <w:b/>
                <w:bCs/>
              </w:rPr>
            </w:pPr>
          </w:p>
          <w:p w:rsidR="004C23B4" w:rsidRPr="00D85663" w:rsidRDefault="004C23B4" w:rsidP="00313409">
            <w:pPr>
              <w:pStyle w:val="NoSpacing"/>
              <w:rPr>
                <w:b/>
                <w:bCs/>
              </w:rPr>
            </w:pPr>
          </w:p>
          <w:p w:rsidR="004C23B4" w:rsidRPr="00D85663" w:rsidRDefault="004C23B4" w:rsidP="00313409">
            <w:pPr>
              <w:pStyle w:val="NoSpacing"/>
              <w:rPr>
                <w:b/>
                <w:bCs/>
              </w:rPr>
            </w:pPr>
          </w:p>
          <w:p w:rsidR="004C23B4" w:rsidRPr="00D85663" w:rsidRDefault="004C23B4" w:rsidP="00313409">
            <w:pPr>
              <w:pStyle w:val="NoSpacing"/>
              <w:rPr>
                <w:b/>
                <w:bCs/>
              </w:rPr>
            </w:pPr>
          </w:p>
          <w:p w:rsidR="004C23B4" w:rsidRPr="00D85663" w:rsidRDefault="004C23B4" w:rsidP="00313409">
            <w:pPr>
              <w:pStyle w:val="NoSpacing"/>
              <w:rPr>
                <w:b/>
                <w:bCs/>
              </w:rPr>
            </w:pPr>
          </w:p>
          <w:p w:rsidR="004C23B4" w:rsidRPr="00D85663" w:rsidRDefault="004C23B4" w:rsidP="00313409">
            <w:pPr>
              <w:pStyle w:val="NoSpacing"/>
              <w:rPr>
                <w:b/>
                <w:bCs/>
              </w:rPr>
            </w:pPr>
          </w:p>
          <w:p w:rsidR="004C23B4" w:rsidRPr="00D85663" w:rsidRDefault="004C23B4" w:rsidP="00313409">
            <w:pPr>
              <w:pStyle w:val="NoSpacing"/>
              <w:rPr>
                <w:b/>
                <w:bCs/>
              </w:rPr>
            </w:pPr>
          </w:p>
        </w:tc>
      </w:tr>
    </w:tbl>
    <w:p w:rsidR="004C23B4" w:rsidRDefault="004C23B4" w:rsidP="00313409">
      <w:pPr>
        <w:pStyle w:val="NoSpacing"/>
      </w:pPr>
    </w:p>
    <w:p w:rsidR="004C23B4" w:rsidRDefault="004C23B4" w:rsidP="00313409">
      <w:pPr>
        <w:pStyle w:val="NoSpacing"/>
        <w:rPr>
          <w:b/>
          <w:bCs/>
        </w:rPr>
      </w:pPr>
      <w:r>
        <w:rPr>
          <w:b/>
          <w:bCs/>
        </w:rPr>
        <w:t>4</w:t>
      </w:r>
      <w:r w:rsidRPr="00313409">
        <w:rPr>
          <w:b/>
          <w:bCs/>
        </w:rPr>
        <w:t>.</w:t>
      </w:r>
      <w:r>
        <w:rPr>
          <w:b/>
          <w:bCs/>
        </w:rPr>
        <w:tab/>
        <w:t>“</w:t>
      </w:r>
      <w:r w:rsidRPr="00313409">
        <w:rPr>
          <w:b/>
          <w:bCs/>
        </w:rPr>
        <w:t>Ek fiil isme gelen 1. fiile gelen 2. zaman ekidir.</w:t>
      </w:r>
      <w:r>
        <w:rPr>
          <w:b/>
          <w:bCs/>
        </w:rPr>
        <w:t xml:space="preserve"> “ (20P)</w:t>
      </w:r>
    </w:p>
    <w:p w:rsidR="004C23B4" w:rsidRDefault="004C23B4" w:rsidP="00874B6A">
      <w:pPr>
        <w:pStyle w:val="NoSpacing"/>
        <w:rPr>
          <w:b/>
          <w:bCs/>
        </w:rPr>
      </w:pPr>
      <w:r>
        <w:rPr>
          <w:b/>
          <w:bCs/>
        </w:rPr>
        <w:t>Siz de aşağıdaki fiillerin aldıkları ek fiillerin türlerini karşılarına yazınız.</w:t>
      </w:r>
    </w:p>
    <w:p w:rsidR="004C23B4" w:rsidRDefault="004C23B4" w:rsidP="00313409">
      <w:pPr>
        <w:pStyle w:val="NoSpacing"/>
      </w:pPr>
      <w:r>
        <w:t xml:space="preserve">- </w:t>
      </w:r>
      <w:r w:rsidRPr="000F2CBB">
        <w:t xml:space="preserve">Buraya geleceğinizi </w:t>
      </w:r>
      <w:r w:rsidRPr="000F2CBB">
        <w:rPr>
          <w:b/>
          <w:bCs/>
        </w:rPr>
        <w:t>bilmiyordum</w:t>
      </w:r>
      <w:r w:rsidRPr="000F2CBB">
        <w:t>.</w:t>
      </w:r>
      <w:r>
        <w:t>(______________________________)</w:t>
      </w:r>
    </w:p>
    <w:p w:rsidR="004C23B4" w:rsidRDefault="004C23B4" w:rsidP="00313409">
      <w:pPr>
        <w:pStyle w:val="NoSpacing"/>
      </w:pPr>
      <w:r>
        <w:t xml:space="preserve">- Sınav iptal </w:t>
      </w:r>
      <w:r w:rsidRPr="000F2CBB">
        <w:rPr>
          <w:b/>
          <w:bCs/>
        </w:rPr>
        <w:t>edilecekmiş</w:t>
      </w:r>
      <w:r>
        <w:t>.</w:t>
      </w:r>
      <w:r w:rsidRPr="000F2CBB">
        <w:t xml:space="preserve"> </w:t>
      </w:r>
      <w:r>
        <w:t>(______________________________)</w:t>
      </w:r>
    </w:p>
    <w:p w:rsidR="004C23B4" w:rsidRDefault="004C23B4" w:rsidP="00313409">
      <w:pPr>
        <w:pStyle w:val="NoSpacing"/>
      </w:pPr>
      <w:r>
        <w:t xml:space="preserve">- Buraya </w:t>
      </w:r>
      <w:r w:rsidRPr="000F2CBB">
        <w:rPr>
          <w:b/>
          <w:bCs/>
        </w:rPr>
        <w:t>geldiyse</w:t>
      </w:r>
      <w:r>
        <w:t xml:space="preserve"> olayı </w:t>
      </w:r>
      <w:r w:rsidRPr="000F2CBB">
        <w:rPr>
          <w:b/>
          <w:bCs/>
        </w:rPr>
        <w:t>öğrenmiştir</w:t>
      </w:r>
      <w:r>
        <w:t>.</w:t>
      </w:r>
      <w:r w:rsidRPr="000F2CBB">
        <w:t xml:space="preserve"> </w:t>
      </w:r>
      <w:r>
        <w:t>(________________________)(_________________________)</w:t>
      </w:r>
    </w:p>
    <w:p w:rsidR="004C23B4" w:rsidRDefault="004C23B4" w:rsidP="00313409">
      <w:pPr>
        <w:pStyle w:val="NoSpacing"/>
      </w:pPr>
      <w:r>
        <w:t xml:space="preserve">- Sınavda birinci </w:t>
      </w:r>
      <w:r w:rsidRPr="000F2CBB">
        <w:rPr>
          <w:b/>
          <w:bCs/>
        </w:rPr>
        <w:t>olmuşmuş</w:t>
      </w:r>
      <w:r>
        <w:t>. (______________________________)</w:t>
      </w:r>
    </w:p>
    <w:p w:rsidR="004C23B4" w:rsidRPr="000F2CBB" w:rsidRDefault="004C23B4" w:rsidP="00313409">
      <w:pPr>
        <w:pStyle w:val="NoSpacing"/>
      </w:pPr>
    </w:p>
    <w:p w:rsidR="004C23B4" w:rsidRDefault="004C23B4" w:rsidP="008A6C44">
      <w:pPr>
        <w:pStyle w:val="NoSpacing"/>
        <w:rPr>
          <w:b/>
          <w:bCs/>
        </w:rPr>
      </w:pPr>
      <w:r>
        <w:rPr>
          <w:b/>
          <w:bCs/>
        </w:rPr>
        <w:t xml:space="preserve">5.Aşağıdaki cümlelerin karşısındaki boşluğa </w:t>
      </w:r>
      <w:r w:rsidRPr="002C7EEC">
        <w:rPr>
          <w:b/>
          <w:bCs/>
        </w:rPr>
        <w:t xml:space="preserve"> </w:t>
      </w:r>
      <w:r w:rsidRPr="002C7EEC">
        <w:rPr>
          <w:b/>
          <w:bCs/>
          <w:u w:val="single"/>
        </w:rPr>
        <w:t>amaç</w:t>
      </w:r>
      <w:r>
        <w:rPr>
          <w:b/>
          <w:bCs/>
          <w:u w:val="single"/>
        </w:rPr>
        <w:t xml:space="preserve"> anlamı varsa</w:t>
      </w:r>
      <w:r w:rsidRPr="002C7EEC">
        <w:rPr>
          <w:b/>
          <w:bCs/>
        </w:rPr>
        <w:t xml:space="preserve"> </w:t>
      </w:r>
      <w:r>
        <w:rPr>
          <w:b/>
          <w:bCs/>
        </w:rPr>
        <w:t xml:space="preserve">“A” </w:t>
      </w:r>
      <w:r>
        <w:rPr>
          <w:b/>
          <w:bCs/>
          <w:u w:val="single"/>
        </w:rPr>
        <w:t>sebep anlamı varsa</w:t>
      </w:r>
      <w:r w:rsidRPr="002C7EEC">
        <w:rPr>
          <w:b/>
          <w:bCs/>
        </w:rPr>
        <w:t xml:space="preserve"> </w:t>
      </w:r>
      <w:r>
        <w:rPr>
          <w:b/>
          <w:bCs/>
        </w:rPr>
        <w:t>“</w:t>
      </w:r>
      <w:r w:rsidRPr="002C7EEC">
        <w:rPr>
          <w:b/>
          <w:bCs/>
        </w:rPr>
        <w:t>S</w:t>
      </w:r>
      <w:r>
        <w:rPr>
          <w:b/>
          <w:bCs/>
        </w:rPr>
        <w:t>”</w:t>
      </w:r>
      <w:r w:rsidRPr="002C7EEC">
        <w:rPr>
          <w:b/>
          <w:bCs/>
        </w:rPr>
        <w:t xml:space="preserve"> yazınız.</w:t>
      </w:r>
      <w:r>
        <w:rPr>
          <w:b/>
          <w:bCs/>
        </w:rPr>
        <w:t>(10P)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5"/>
        <w:gridCol w:w="2867"/>
      </w:tblGrid>
      <w:tr w:rsidR="004C23B4" w:rsidRPr="00D85663">
        <w:tc>
          <w:tcPr>
            <w:tcW w:w="6345" w:type="dxa"/>
          </w:tcPr>
          <w:p w:rsidR="004C23B4" w:rsidRPr="00D85663" w:rsidRDefault="004C23B4" w:rsidP="001A0D33">
            <w:pPr>
              <w:pStyle w:val="NoSpacing"/>
            </w:pPr>
            <w:r w:rsidRPr="00D85663">
              <w:t xml:space="preserve">Uyanamadığım  için okula geç kaldım                                 </w:t>
            </w:r>
          </w:p>
        </w:tc>
        <w:tc>
          <w:tcPr>
            <w:tcW w:w="2867" w:type="dxa"/>
          </w:tcPr>
          <w:p w:rsidR="004C23B4" w:rsidRPr="00D85663" w:rsidRDefault="004C23B4" w:rsidP="001A0D33">
            <w:pPr>
              <w:pStyle w:val="NoSpacing"/>
            </w:pPr>
          </w:p>
        </w:tc>
      </w:tr>
      <w:tr w:rsidR="004C23B4" w:rsidRPr="00D85663">
        <w:tc>
          <w:tcPr>
            <w:tcW w:w="6345" w:type="dxa"/>
          </w:tcPr>
          <w:p w:rsidR="004C23B4" w:rsidRPr="00D85663" w:rsidRDefault="004C23B4" w:rsidP="001A0D33">
            <w:pPr>
              <w:pStyle w:val="NoSpacing"/>
            </w:pPr>
            <w:r w:rsidRPr="00D85663">
              <w:t xml:space="preserve">Uykulu oldukları için dün yola çıkmamışlar   </w:t>
            </w:r>
          </w:p>
        </w:tc>
        <w:tc>
          <w:tcPr>
            <w:tcW w:w="2867" w:type="dxa"/>
          </w:tcPr>
          <w:p w:rsidR="004C23B4" w:rsidRPr="00D85663" w:rsidRDefault="004C23B4" w:rsidP="001A0D33">
            <w:pPr>
              <w:pStyle w:val="NoSpacing"/>
            </w:pPr>
          </w:p>
        </w:tc>
      </w:tr>
      <w:tr w:rsidR="004C23B4" w:rsidRPr="00D85663">
        <w:tc>
          <w:tcPr>
            <w:tcW w:w="6345" w:type="dxa"/>
          </w:tcPr>
          <w:p w:rsidR="004C23B4" w:rsidRPr="00D85663" w:rsidRDefault="004C23B4" w:rsidP="001A0D33">
            <w:pPr>
              <w:pStyle w:val="NoSpacing"/>
            </w:pPr>
            <w:r w:rsidRPr="00D85663">
              <w:t xml:space="preserve">Sınavı kazanmak için günde 200 soru çözüyorum             </w:t>
            </w:r>
          </w:p>
        </w:tc>
        <w:tc>
          <w:tcPr>
            <w:tcW w:w="2867" w:type="dxa"/>
          </w:tcPr>
          <w:p w:rsidR="004C23B4" w:rsidRPr="00D85663" w:rsidRDefault="004C23B4" w:rsidP="001A0D33">
            <w:pPr>
              <w:pStyle w:val="NoSpacing"/>
            </w:pPr>
          </w:p>
        </w:tc>
      </w:tr>
      <w:tr w:rsidR="004C23B4" w:rsidRPr="00D85663">
        <w:tc>
          <w:tcPr>
            <w:tcW w:w="6345" w:type="dxa"/>
          </w:tcPr>
          <w:p w:rsidR="004C23B4" w:rsidRPr="00D85663" w:rsidRDefault="004C23B4" w:rsidP="001A0D33">
            <w:pPr>
              <w:pStyle w:val="NoSpacing"/>
            </w:pPr>
            <w:r w:rsidRPr="00D85663">
              <w:t>Hediye almadım diye bana darılmış.</w:t>
            </w:r>
          </w:p>
        </w:tc>
        <w:tc>
          <w:tcPr>
            <w:tcW w:w="2867" w:type="dxa"/>
          </w:tcPr>
          <w:p w:rsidR="004C23B4" w:rsidRPr="00D85663" w:rsidRDefault="004C23B4" w:rsidP="001A0D33">
            <w:pPr>
              <w:pStyle w:val="NoSpacing"/>
            </w:pPr>
          </w:p>
        </w:tc>
      </w:tr>
      <w:tr w:rsidR="004C23B4" w:rsidRPr="00D85663">
        <w:tc>
          <w:tcPr>
            <w:tcW w:w="6345" w:type="dxa"/>
          </w:tcPr>
          <w:p w:rsidR="004C23B4" w:rsidRPr="00D85663" w:rsidRDefault="004C23B4" w:rsidP="001A0D33">
            <w:pPr>
              <w:pStyle w:val="NoSpacing"/>
            </w:pPr>
            <w:r w:rsidRPr="00D85663">
              <w:t>Borçlarından kurtulayım diye evini satmış.</w:t>
            </w:r>
          </w:p>
        </w:tc>
        <w:tc>
          <w:tcPr>
            <w:tcW w:w="2867" w:type="dxa"/>
          </w:tcPr>
          <w:p w:rsidR="004C23B4" w:rsidRPr="00D85663" w:rsidRDefault="004C23B4" w:rsidP="001A0D33">
            <w:pPr>
              <w:pStyle w:val="NoSpacing"/>
            </w:pPr>
          </w:p>
        </w:tc>
      </w:tr>
    </w:tbl>
    <w:p w:rsidR="004C23B4" w:rsidRDefault="004C23B4" w:rsidP="00313409">
      <w:pPr>
        <w:pStyle w:val="NoSpacing"/>
      </w:pPr>
    </w:p>
    <w:p w:rsidR="004C23B4" w:rsidRPr="00D772F6" w:rsidRDefault="004C23B4" w:rsidP="008A6C44">
      <w:pPr>
        <w:pStyle w:val="NoSpacing"/>
        <w:rPr>
          <w:b/>
          <w:bCs/>
        </w:rPr>
      </w:pPr>
      <w:r w:rsidRPr="00D772F6">
        <w:rPr>
          <w:b/>
          <w:bCs/>
        </w:rPr>
        <w:t xml:space="preserve">6.Aşağıdaki cümlelerde uygun yerlere de ve ki’yi </w:t>
      </w:r>
      <w:r w:rsidRPr="00D772F6">
        <w:rPr>
          <w:b/>
          <w:bCs/>
          <w:u w:val="single"/>
        </w:rPr>
        <w:t>ayrı ve bitişik yazıma dikkat ederek</w:t>
      </w:r>
      <w:r w:rsidRPr="00D772F6">
        <w:rPr>
          <w:b/>
          <w:bCs/>
        </w:rPr>
        <w:t xml:space="preserve"> yazınız. Yazarken ayrı ya da birleşik yazdığınız net bir şekilde anlaşılsın. Buna özelikle dikkat ediniz. (10P)</w:t>
      </w:r>
    </w:p>
    <w:p w:rsidR="004C23B4" w:rsidRPr="00D772F6" w:rsidRDefault="004C23B4" w:rsidP="008A6C44">
      <w:pPr>
        <w:pStyle w:val="NoSpacing"/>
        <w:rPr>
          <w:sz w:val="24"/>
          <w:szCs w:val="24"/>
        </w:rPr>
      </w:pPr>
      <w:r w:rsidRPr="00D772F6">
        <w:rPr>
          <w:sz w:val="24"/>
          <w:szCs w:val="24"/>
        </w:rPr>
        <w:t>-Kitabın ben..........  kalmış. (de)</w:t>
      </w:r>
    </w:p>
    <w:p w:rsidR="004C23B4" w:rsidRPr="00D772F6" w:rsidRDefault="004C23B4" w:rsidP="008A6C44">
      <w:pPr>
        <w:pStyle w:val="NoSpacing"/>
        <w:rPr>
          <w:sz w:val="24"/>
          <w:szCs w:val="24"/>
        </w:rPr>
      </w:pPr>
      <w:r w:rsidRPr="00D772F6">
        <w:rPr>
          <w:sz w:val="24"/>
          <w:szCs w:val="24"/>
        </w:rPr>
        <w:t>-Yarın.......... sınavı unutmuşum. (ki)</w:t>
      </w:r>
    </w:p>
    <w:p w:rsidR="004C23B4" w:rsidRPr="00D772F6" w:rsidRDefault="004C23B4" w:rsidP="008A6C44">
      <w:pPr>
        <w:pStyle w:val="NoSpacing"/>
        <w:rPr>
          <w:sz w:val="24"/>
          <w:szCs w:val="24"/>
        </w:rPr>
      </w:pPr>
      <w:r w:rsidRPr="00D772F6">
        <w:rPr>
          <w:sz w:val="24"/>
          <w:szCs w:val="24"/>
        </w:rPr>
        <w:t>-Sınıfta………. öğrenciler dışarı çıksın.(ki)</w:t>
      </w:r>
    </w:p>
    <w:p w:rsidR="004C23B4" w:rsidRPr="00D772F6" w:rsidRDefault="004C23B4" w:rsidP="008A6C44">
      <w:pPr>
        <w:pStyle w:val="NoSpacing"/>
        <w:rPr>
          <w:sz w:val="24"/>
          <w:szCs w:val="24"/>
        </w:rPr>
      </w:pPr>
      <w:r w:rsidRPr="00D772F6">
        <w:rPr>
          <w:sz w:val="24"/>
          <w:szCs w:val="24"/>
        </w:rPr>
        <w:t>-Sen.......... başını alıp gitme ne olursun. (de)</w:t>
      </w:r>
    </w:p>
    <w:p w:rsidR="004C23B4" w:rsidRDefault="004C23B4" w:rsidP="00313409">
      <w:pPr>
        <w:pStyle w:val="NoSpacing"/>
        <w:rPr>
          <w:sz w:val="24"/>
          <w:szCs w:val="24"/>
        </w:rPr>
      </w:pPr>
      <w:r w:rsidRPr="00D772F6">
        <w:rPr>
          <w:sz w:val="24"/>
          <w:szCs w:val="24"/>
        </w:rPr>
        <w:t>-Sana kazak………. alacağım.(da)</w:t>
      </w:r>
    </w:p>
    <w:p w:rsidR="004C23B4" w:rsidRDefault="004C23B4" w:rsidP="000A6DE3">
      <w:pPr>
        <w:pStyle w:val="NoSpacing"/>
        <w:rPr>
          <w:b/>
          <w:bCs/>
        </w:rPr>
      </w:pPr>
    </w:p>
    <w:p w:rsidR="004C23B4" w:rsidRDefault="004C23B4" w:rsidP="000A6DE3">
      <w:pPr>
        <w:pStyle w:val="NoSpacing"/>
        <w:rPr>
          <w:b/>
          <w:bCs/>
        </w:rPr>
      </w:pPr>
      <w:r w:rsidRPr="000A6DE3">
        <w:rPr>
          <w:b/>
          <w:bCs/>
        </w:rPr>
        <w:t>7.Aşağıdaki cümlelerde zaman kayması vardır. Tabloda karşılarına kipin zamanını ve cümlenin anlam zamanını yazınız.</w:t>
      </w:r>
      <w:r>
        <w:rPr>
          <w:b/>
          <w:bCs/>
        </w:rPr>
        <w:t>(10P)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2693"/>
        <w:gridCol w:w="2583"/>
      </w:tblGrid>
      <w:tr w:rsidR="004C23B4" w:rsidRPr="00D85663">
        <w:trPr>
          <w:trHeight w:val="305"/>
        </w:trPr>
        <w:tc>
          <w:tcPr>
            <w:tcW w:w="3936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  <w:r w:rsidRPr="00D85663">
              <w:rPr>
                <w:b/>
                <w:bCs/>
              </w:rPr>
              <w:t>Cümle</w:t>
            </w:r>
          </w:p>
        </w:tc>
        <w:tc>
          <w:tcPr>
            <w:tcW w:w="2693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  <w:r w:rsidRPr="00D85663">
              <w:rPr>
                <w:b/>
                <w:bCs/>
              </w:rPr>
              <w:t>Yüklemin zamanı</w:t>
            </w:r>
          </w:p>
        </w:tc>
        <w:tc>
          <w:tcPr>
            <w:tcW w:w="2583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  <w:r w:rsidRPr="00D85663">
              <w:rPr>
                <w:b/>
                <w:bCs/>
              </w:rPr>
              <w:t>Cümlenin anlam zamanı</w:t>
            </w:r>
          </w:p>
        </w:tc>
      </w:tr>
      <w:tr w:rsidR="004C23B4" w:rsidRPr="00D85663">
        <w:tc>
          <w:tcPr>
            <w:tcW w:w="3936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  <w:r w:rsidRPr="00D85663">
              <w:rPr>
                <w:b/>
                <w:bCs/>
              </w:rPr>
              <w:t>Her yıl annesini ziyaret ediyor.</w:t>
            </w:r>
          </w:p>
        </w:tc>
        <w:tc>
          <w:tcPr>
            <w:tcW w:w="2693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</w:p>
        </w:tc>
        <w:tc>
          <w:tcPr>
            <w:tcW w:w="2583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</w:p>
        </w:tc>
      </w:tr>
      <w:tr w:rsidR="004C23B4" w:rsidRPr="00D85663">
        <w:tc>
          <w:tcPr>
            <w:tcW w:w="3936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  <w:r w:rsidRPr="00D85663">
              <w:rPr>
                <w:b/>
                <w:bCs/>
              </w:rPr>
              <w:t>Yarın Ankara’ya gidiyorum.</w:t>
            </w:r>
          </w:p>
        </w:tc>
        <w:tc>
          <w:tcPr>
            <w:tcW w:w="2693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</w:p>
        </w:tc>
        <w:tc>
          <w:tcPr>
            <w:tcW w:w="2583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</w:p>
        </w:tc>
      </w:tr>
      <w:tr w:rsidR="004C23B4" w:rsidRPr="00D85663">
        <w:tc>
          <w:tcPr>
            <w:tcW w:w="3936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  <w:r w:rsidRPr="00D85663">
              <w:rPr>
                <w:b/>
                <w:bCs/>
              </w:rPr>
              <w:t>Fatih İstanbul’u 1453’te fetheder.</w:t>
            </w:r>
          </w:p>
        </w:tc>
        <w:tc>
          <w:tcPr>
            <w:tcW w:w="2693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</w:p>
        </w:tc>
        <w:tc>
          <w:tcPr>
            <w:tcW w:w="2583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</w:p>
        </w:tc>
      </w:tr>
      <w:tr w:rsidR="004C23B4" w:rsidRPr="00D85663">
        <w:tc>
          <w:tcPr>
            <w:tcW w:w="3936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  <w:r w:rsidRPr="00D85663">
              <w:rPr>
                <w:b/>
                <w:bCs/>
              </w:rPr>
              <w:t>Derhal buraya geleceksin.</w:t>
            </w:r>
          </w:p>
        </w:tc>
        <w:tc>
          <w:tcPr>
            <w:tcW w:w="2693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</w:p>
        </w:tc>
        <w:tc>
          <w:tcPr>
            <w:tcW w:w="2583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</w:p>
        </w:tc>
      </w:tr>
      <w:tr w:rsidR="004C23B4" w:rsidRPr="00D85663">
        <w:tc>
          <w:tcPr>
            <w:tcW w:w="3936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  <w:r w:rsidRPr="00D85663">
              <w:rPr>
                <w:b/>
                <w:bCs/>
              </w:rPr>
              <w:t>Doğum günümde bana saat alıyormuş.</w:t>
            </w:r>
          </w:p>
        </w:tc>
        <w:tc>
          <w:tcPr>
            <w:tcW w:w="2693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</w:p>
        </w:tc>
        <w:tc>
          <w:tcPr>
            <w:tcW w:w="2583" w:type="dxa"/>
          </w:tcPr>
          <w:p w:rsidR="004C23B4" w:rsidRPr="00D85663" w:rsidRDefault="004C23B4" w:rsidP="000A6DE3">
            <w:pPr>
              <w:pStyle w:val="NoSpacing"/>
              <w:rPr>
                <w:b/>
                <w:bCs/>
              </w:rPr>
            </w:pPr>
          </w:p>
        </w:tc>
      </w:tr>
    </w:tbl>
    <w:p w:rsidR="004C23B4" w:rsidRDefault="004C23B4" w:rsidP="000A6DE3">
      <w:pPr>
        <w:pStyle w:val="NoSpacing"/>
        <w:rPr>
          <w:b/>
          <w:bCs/>
        </w:rPr>
      </w:pPr>
    </w:p>
    <w:p w:rsidR="004C23B4" w:rsidRDefault="004C23B4" w:rsidP="004B50CE">
      <w:pPr>
        <w:pStyle w:val="NoSpacing"/>
        <w:rPr>
          <w:b/>
          <w:bCs/>
        </w:rPr>
      </w:pPr>
      <w:r>
        <w:rPr>
          <w:b/>
          <w:bCs/>
        </w:rPr>
        <w:t>8.</w:t>
      </w:r>
      <w:r w:rsidRPr="00D772F6">
        <w:rPr>
          <w:b/>
          <w:bCs/>
        </w:rPr>
        <w:t>Aşağıdaki atasözlerinin</w:t>
      </w:r>
      <w:r>
        <w:rPr>
          <w:b/>
          <w:bCs/>
        </w:rPr>
        <w:t xml:space="preserve"> </w:t>
      </w:r>
      <w:r w:rsidRPr="001B372E">
        <w:rPr>
          <w:b/>
          <w:bCs/>
          <w:u w:val="single"/>
        </w:rPr>
        <w:t>insanlara</w:t>
      </w:r>
      <w:r w:rsidRPr="00D772F6">
        <w:rPr>
          <w:b/>
          <w:bCs/>
        </w:rPr>
        <w:t xml:space="preserve"> vermek istedikleri öğütleri birer cümleyle açıklayınız.</w:t>
      </w:r>
      <w:r>
        <w:rPr>
          <w:b/>
          <w:bCs/>
        </w:rPr>
        <w:t xml:space="preserve"> Yazım noktalama ve yazının okunaklı olması puanlamaya dahildir.(25P)</w:t>
      </w:r>
    </w:p>
    <w:p w:rsidR="004C23B4" w:rsidRDefault="004C23B4" w:rsidP="004B50CE">
      <w:pPr>
        <w:pStyle w:val="NoSpacing"/>
        <w:rPr>
          <w:b/>
          <w:bCs/>
        </w:rPr>
      </w:pPr>
    </w:p>
    <w:p w:rsidR="004C23B4" w:rsidRDefault="004C23B4" w:rsidP="004B50CE">
      <w:pPr>
        <w:pStyle w:val="NoSpacing"/>
      </w:pPr>
      <w:r w:rsidRPr="001B372E">
        <w:t>-Balık verme, balık tutmayı öğret:</w:t>
      </w:r>
    </w:p>
    <w:p w:rsidR="004C23B4" w:rsidRDefault="004C23B4" w:rsidP="004B50CE">
      <w:pPr>
        <w:pStyle w:val="NoSpacing"/>
      </w:pPr>
    </w:p>
    <w:p w:rsidR="004C23B4" w:rsidRDefault="004C23B4" w:rsidP="004B50CE">
      <w:pPr>
        <w:pStyle w:val="NoSpacing"/>
      </w:pPr>
    </w:p>
    <w:p w:rsidR="004C23B4" w:rsidRDefault="004C23B4" w:rsidP="004B50CE">
      <w:pPr>
        <w:pStyle w:val="NoSpacing"/>
      </w:pPr>
    </w:p>
    <w:p w:rsidR="004C23B4" w:rsidRPr="001B372E" w:rsidRDefault="004C23B4" w:rsidP="004B50CE">
      <w:pPr>
        <w:pStyle w:val="NoSpacing"/>
      </w:pPr>
    </w:p>
    <w:p w:rsidR="004C23B4" w:rsidRDefault="004C23B4" w:rsidP="004B50CE">
      <w:pPr>
        <w:pStyle w:val="NoSpacing"/>
      </w:pPr>
      <w:r w:rsidRPr="001B372E">
        <w:t>-Damlaya damlaya göl olur:</w:t>
      </w:r>
    </w:p>
    <w:p w:rsidR="004C23B4" w:rsidRDefault="004C23B4" w:rsidP="004B50CE">
      <w:pPr>
        <w:pStyle w:val="NoSpacing"/>
      </w:pPr>
    </w:p>
    <w:p w:rsidR="004C23B4" w:rsidRDefault="004C23B4" w:rsidP="004B50CE">
      <w:pPr>
        <w:pStyle w:val="NoSpacing"/>
      </w:pPr>
    </w:p>
    <w:p w:rsidR="004C23B4" w:rsidRDefault="004C23B4" w:rsidP="004B50CE">
      <w:pPr>
        <w:pStyle w:val="NoSpacing"/>
      </w:pPr>
    </w:p>
    <w:p w:rsidR="004C23B4" w:rsidRPr="001B372E" w:rsidRDefault="004C23B4" w:rsidP="004B50CE">
      <w:pPr>
        <w:pStyle w:val="NoSpacing"/>
      </w:pPr>
    </w:p>
    <w:p w:rsidR="004C23B4" w:rsidRDefault="004C23B4" w:rsidP="004B50CE">
      <w:pPr>
        <w:pStyle w:val="NoSpacing"/>
      </w:pPr>
      <w:r w:rsidRPr="001B372E">
        <w:t>-Sakla samanı gelir zamanı:</w:t>
      </w:r>
    </w:p>
    <w:p w:rsidR="004C23B4" w:rsidRDefault="004C23B4" w:rsidP="004B50CE">
      <w:pPr>
        <w:pStyle w:val="NoSpacing"/>
      </w:pPr>
    </w:p>
    <w:p w:rsidR="004C23B4" w:rsidRDefault="004C23B4" w:rsidP="004B50CE">
      <w:pPr>
        <w:pStyle w:val="NoSpacing"/>
      </w:pPr>
    </w:p>
    <w:p w:rsidR="004C23B4" w:rsidRDefault="004C23B4" w:rsidP="004B50CE">
      <w:pPr>
        <w:pStyle w:val="NoSpacing"/>
      </w:pPr>
    </w:p>
    <w:p w:rsidR="004C23B4" w:rsidRDefault="004C23B4" w:rsidP="004B50CE">
      <w:pPr>
        <w:pStyle w:val="NoSpacing"/>
      </w:pPr>
    </w:p>
    <w:p w:rsidR="004C23B4" w:rsidRDefault="004C23B4" w:rsidP="004B50CE">
      <w:pPr>
        <w:pStyle w:val="NoSpacing"/>
      </w:pPr>
      <w:r>
        <w:t>-Demir tavında dövülür.</w:t>
      </w:r>
    </w:p>
    <w:p w:rsidR="004C23B4" w:rsidRDefault="004C23B4" w:rsidP="004B50CE">
      <w:pPr>
        <w:pStyle w:val="NoSpacing"/>
      </w:pPr>
    </w:p>
    <w:p w:rsidR="004C23B4" w:rsidRDefault="004C23B4" w:rsidP="004B50CE">
      <w:pPr>
        <w:pStyle w:val="NoSpacing"/>
      </w:pPr>
    </w:p>
    <w:p w:rsidR="004C23B4" w:rsidRDefault="004C23B4" w:rsidP="004B50CE">
      <w:pPr>
        <w:pStyle w:val="NoSpacing"/>
      </w:pPr>
    </w:p>
    <w:p w:rsidR="004C23B4" w:rsidRDefault="004C23B4" w:rsidP="004B50CE">
      <w:pPr>
        <w:pStyle w:val="NoSpacing"/>
      </w:pPr>
    </w:p>
    <w:p w:rsidR="004C23B4" w:rsidRPr="001B372E" w:rsidRDefault="004C23B4" w:rsidP="004B50CE">
      <w:pPr>
        <w:pStyle w:val="NoSpacing"/>
      </w:pPr>
      <w:r>
        <w:t>-Denize düşen yılana sarılır.</w:t>
      </w:r>
    </w:p>
    <w:p w:rsidR="004C23B4" w:rsidRDefault="004C23B4" w:rsidP="000A6DE3">
      <w:pPr>
        <w:pStyle w:val="NoSpacing"/>
        <w:rPr>
          <w:b/>
          <w:bCs/>
        </w:rPr>
      </w:pPr>
    </w:p>
    <w:p w:rsidR="004C23B4" w:rsidRDefault="004C23B4" w:rsidP="000A6DE3">
      <w:pPr>
        <w:pStyle w:val="NoSpacing"/>
        <w:rPr>
          <w:b/>
          <w:bCs/>
        </w:rPr>
      </w:pPr>
    </w:p>
    <w:p w:rsidR="004C23B4" w:rsidRDefault="004C23B4" w:rsidP="000A6DE3">
      <w:pPr>
        <w:pStyle w:val="NoSpacing"/>
        <w:rPr>
          <w:b/>
          <w:bCs/>
        </w:rPr>
      </w:pPr>
    </w:p>
    <w:p w:rsidR="004C23B4" w:rsidRDefault="004C23B4" w:rsidP="000A6DE3">
      <w:pPr>
        <w:pStyle w:val="NoSpacing"/>
        <w:rPr>
          <w:b/>
          <w:bCs/>
        </w:rPr>
      </w:pPr>
    </w:p>
    <w:p w:rsidR="004C23B4" w:rsidRDefault="004C23B4" w:rsidP="000A6DE3">
      <w:pPr>
        <w:pStyle w:val="NoSpacing"/>
        <w:rPr>
          <w:b/>
          <w:bCs/>
        </w:rPr>
      </w:pPr>
    </w:p>
    <w:p w:rsidR="004C23B4" w:rsidRDefault="004C23B4" w:rsidP="000A6DE3">
      <w:pPr>
        <w:pStyle w:val="NoSpacing"/>
        <w:rPr>
          <w:b/>
          <w:bCs/>
        </w:rPr>
      </w:pPr>
    </w:p>
    <w:p w:rsidR="004C23B4" w:rsidRDefault="004C23B4" w:rsidP="000A6DE3">
      <w:pPr>
        <w:pStyle w:val="NoSpacing"/>
        <w:rPr>
          <w:b/>
          <w:bCs/>
        </w:rPr>
      </w:pPr>
      <w:bookmarkStart w:id="0" w:name="_GoBack"/>
      <w:bookmarkEnd w:id="0"/>
    </w:p>
    <w:sectPr w:rsidR="004C23B4" w:rsidSect="009C4B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6F6E"/>
    <w:rsid w:val="00001657"/>
    <w:rsid w:val="000A6DE3"/>
    <w:rsid w:val="000F2CBB"/>
    <w:rsid w:val="00155E76"/>
    <w:rsid w:val="001A0D33"/>
    <w:rsid w:val="001B372E"/>
    <w:rsid w:val="00233319"/>
    <w:rsid w:val="002C7EEC"/>
    <w:rsid w:val="00313409"/>
    <w:rsid w:val="003413D6"/>
    <w:rsid w:val="00391E30"/>
    <w:rsid w:val="004B50CE"/>
    <w:rsid w:val="004C23B4"/>
    <w:rsid w:val="00874B6A"/>
    <w:rsid w:val="008A6C44"/>
    <w:rsid w:val="00986F6E"/>
    <w:rsid w:val="009C4B02"/>
    <w:rsid w:val="00D772F6"/>
    <w:rsid w:val="00D85663"/>
    <w:rsid w:val="00ED4844"/>
    <w:rsid w:val="00FF7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C4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33319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23331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F737C"/>
    <w:rPr>
      <w:color w:val="0000FF"/>
      <w:u w:val="single"/>
    </w:rPr>
  </w:style>
  <w:style w:type="paragraph" w:customStyle="1" w:styleId="NoSpacing1">
    <w:name w:val="No Spacing1"/>
    <w:uiPriority w:val="99"/>
    <w:rsid w:val="00FF737C"/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14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2</Pages>
  <Words>439</Words>
  <Characters>2504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merve öztürk</dc:creator>
  <cp:keywords>www.sorubak.com</cp:keywords>
  <dc:description>www.sorubak.com</dc:description>
  <cp:lastModifiedBy>EDANUR</cp:lastModifiedBy>
  <cp:revision>11</cp:revision>
  <dcterms:created xsi:type="dcterms:W3CDTF">2012-03-08T14:45:00Z</dcterms:created>
  <dcterms:modified xsi:type="dcterms:W3CDTF">2013-03-08T16:43:00Z</dcterms:modified>
  <cp:category>www.sorubak.com</cp:category>
  <cp:version>www.sorubak.com</cp:version>
</cp:coreProperties>
</file>