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52"/>
        <w:gridCol w:w="2013"/>
      </w:tblGrid>
      <w:tr w:rsidR="00657BE8" w:rsidRPr="004C4962">
        <w:trPr>
          <w:trHeight w:val="412"/>
        </w:trPr>
        <w:tc>
          <w:tcPr>
            <w:tcW w:w="9152" w:type="dxa"/>
          </w:tcPr>
          <w:p w:rsidR="00657BE8" w:rsidRPr="004C4962" w:rsidRDefault="00657BE8" w:rsidP="00FB609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4C4962">
              <w:rPr>
                <w:rFonts w:ascii="Times New Roman" w:hAnsi="Times New Roman" w:cs="Times New Roman"/>
                <w:sz w:val="24"/>
                <w:szCs w:val="24"/>
              </w:rPr>
              <w:t>Numara:                               Adı-Soyadı:                                     Sınıfı:</w:t>
            </w:r>
          </w:p>
          <w:p w:rsidR="00657BE8" w:rsidRPr="004C4962" w:rsidRDefault="00657BE8" w:rsidP="004C496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657BE8" w:rsidRPr="004C4962" w:rsidRDefault="00657BE8" w:rsidP="00FB609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4C4962">
              <w:rPr>
                <w:rFonts w:ascii="Times New Roman" w:hAnsi="Times New Roman" w:cs="Times New Roman"/>
                <w:sz w:val="24"/>
                <w:szCs w:val="24"/>
              </w:rPr>
              <w:t>Aldığı Not</w:t>
            </w:r>
          </w:p>
          <w:p w:rsidR="00657BE8" w:rsidRPr="004C4962" w:rsidRDefault="00657BE8" w:rsidP="00FB609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E8" w:rsidRPr="004C4962">
        <w:trPr>
          <w:trHeight w:val="716"/>
        </w:trPr>
        <w:tc>
          <w:tcPr>
            <w:tcW w:w="9152" w:type="dxa"/>
          </w:tcPr>
          <w:p w:rsidR="00657BE8" w:rsidRPr="004C4962" w:rsidRDefault="00657BE8" w:rsidP="004C496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962">
              <w:rPr>
                <w:rFonts w:ascii="Times New Roman" w:hAnsi="Times New Roman" w:cs="Times New Roman"/>
                <w:sz w:val="24"/>
                <w:szCs w:val="24"/>
              </w:rPr>
              <w:t>------------------------- İLKÖĞRETİM OKULU</w:t>
            </w:r>
          </w:p>
          <w:p w:rsidR="00657BE8" w:rsidRPr="004C4962" w:rsidRDefault="00657BE8" w:rsidP="0098335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>
                <w:rPr>
                  <w:rStyle w:val="Hyperlink"/>
                  <w:b/>
                  <w:bCs/>
                  <w:sz w:val="20"/>
                  <w:szCs w:val="20"/>
                </w:rPr>
                <w:t>www.sorubak.com</w:t>
              </w:r>
            </w:hyperlink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C4962">
              <w:rPr>
                <w:rFonts w:ascii="Times New Roman" w:hAnsi="Times New Roman" w:cs="Times New Roman"/>
                <w:sz w:val="24"/>
                <w:szCs w:val="24"/>
              </w:rPr>
              <w:t>EĞİTİM ÖĞRETİM YILI 7. SINIF TÜRKÇE DERSİ II. DÖNEM III. YAZILI</w:t>
            </w:r>
          </w:p>
          <w:p w:rsidR="00657BE8" w:rsidRPr="004C4962" w:rsidRDefault="00657BE8" w:rsidP="00FB609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657BE8" w:rsidRPr="004C4962" w:rsidRDefault="00657BE8" w:rsidP="00FB609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7BE8" w:rsidRPr="00E129CF" w:rsidRDefault="00657BE8" w:rsidP="00FB6091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  <w:sectPr w:rsidR="00657BE8" w:rsidRPr="00E129CF" w:rsidSect="00FB6091">
          <w:pgSz w:w="11906" w:h="16838"/>
          <w:pgMar w:top="284" w:right="567" w:bottom="284" w:left="567" w:header="709" w:footer="709" w:gutter="0"/>
          <w:cols w:space="708"/>
          <w:docGrid w:linePitch="360"/>
        </w:sectPr>
      </w:pPr>
    </w:p>
    <w:p w:rsidR="00657BE8" w:rsidRPr="00E129CF" w:rsidRDefault="00657BE8" w:rsidP="00FB609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E129CF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Aşağıdakilerin hangisinde zıt (karşıt) anlamlı sözcükler kullanılmıştır?</w:t>
      </w:r>
      <w:r w:rsidRPr="00E129C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A) Uzağı yakın eder bir selamın. 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B).Gelen de gelmeyen de sağ olsun.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C) Olmak ya da olmamak, işte bütün mesele bu.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D) Yazın çalıştı, kışın rahat etti.</w:t>
      </w:r>
    </w:p>
    <w:p w:rsidR="00657BE8" w:rsidRPr="00E129CF" w:rsidRDefault="00657BE8" w:rsidP="00FB60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7BE8" w:rsidRPr="00E129CF" w:rsidRDefault="00657BE8" w:rsidP="00FB609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E129CF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"</w:t>
      </w:r>
      <w:r w:rsidRPr="00E129CF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Dününü</w:t>
      </w:r>
      <w:r w:rsidRPr="00E129C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unutan toplumların yarını olamaz" cümlesindeki altı çizili sözcük yerine aşağıdakilerden hangisi getirilemez?</w:t>
      </w:r>
      <w:r w:rsidRPr="00E129C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A) Tarihini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B) Geçmişini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C) Zamanı 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D) Mazisini </w:t>
      </w:r>
    </w:p>
    <w:p w:rsidR="00657BE8" w:rsidRPr="00E129CF" w:rsidRDefault="00657BE8" w:rsidP="00FB6091">
      <w:pPr>
        <w:pStyle w:val="NoSpacing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AFAFA"/>
        </w:rPr>
      </w:pPr>
    </w:p>
    <w:p w:rsidR="00657BE8" w:rsidRPr="00E129CF" w:rsidRDefault="00657BE8" w:rsidP="00FB6091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AFAFA"/>
        </w:rPr>
      </w:pPr>
      <w:r w:rsidRPr="00E129CF">
        <w:rPr>
          <w:rStyle w:val="Strong"/>
          <w:rFonts w:ascii="Times New Roman" w:hAnsi="Times New Roman" w:cs="Times New Roman"/>
          <w:sz w:val="24"/>
          <w:szCs w:val="24"/>
          <w:shd w:val="clear" w:color="auto" w:fill="FAFAFA"/>
        </w:rPr>
        <w:t>3.    Aşağıdaki cümlelerin hangisinde "ayrıntılı olarak" anlamı vardır?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A) Tayfalar ikide bir gökyüzüne bakıp konuşuyorlardı.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B) Bene verilen her işi titizlikle yaparım.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C) Çocuk, bilgisayar oyunlarından çok hoşlanıyordu.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D) Bu yöreyi her yönüyle tanısam iyi olur.</w:t>
      </w:r>
    </w:p>
    <w:p w:rsidR="00657BE8" w:rsidRPr="00E129CF" w:rsidRDefault="00657BE8" w:rsidP="00FB6091">
      <w:pPr>
        <w:pStyle w:val="NoSpacing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AFAFA"/>
        </w:rPr>
      </w:pPr>
    </w:p>
    <w:p w:rsidR="00657BE8" w:rsidRPr="00E129CF" w:rsidRDefault="00657BE8" w:rsidP="00FB6091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AFAFA"/>
        </w:rPr>
      </w:pPr>
      <w:r w:rsidRPr="00E129CF">
        <w:rPr>
          <w:rStyle w:val="Strong"/>
          <w:rFonts w:ascii="Times New Roman" w:hAnsi="Times New Roman" w:cs="Times New Roman"/>
          <w:sz w:val="24"/>
          <w:szCs w:val="24"/>
          <w:shd w:val="clear" w:color="auto" w:fill="FAFAFA"/>
        </w:rPr>
        <w:t>4.    Aşağıdaki cümlelerin hangisinde "büyük" sözcüğü, mecaz anlamda kullanılmıştır?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A) Yaşça büyük olanı, şu siyah ceketliymiş.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B)İnsan, büyük amaçlar edinmelidir kendine.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C) Büyük yolların yapılması kentin trafiğini rahatlatmıştı.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D) Otelin havuzunun büyük oluşuna sevindim.</w:t>
      </w:r>
    </w:p>
    <w:p w:rsidR="00657BE8" w:rsidRPr="00E129CF" w:rsidRDefault="00657BE8" w:rsidP="00FB609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657BE8" w:rsidRPr="00E129CF" w:rsidRDefault="00657BE8" w:rsidP="00FB6091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29CF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129CF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 w:rsidRPr="00E129C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Aşağıdakilerden hangisi atasözü değildir?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A) Kuru pantalonla balık tutulmaz.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B) Öğretmenin gözünden düşmesi onu üzdü. </w:t>
      </w:r>
    </w:p>
    <w:p w:rsidR="00657BE8" w:rsidRPr="00E129CF" w:rsidRDefault="00657BE8" w:rsidP="00FB6091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C) Kaz gelecek yerden tavuk esirgenmez.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D) Görünen köy kılavuz istemez.</w:t>
      </w:r>
    </w:p>
    <w:p w:rsidR="00657BE8" w:rsidRPr="00E129CF" w:rsidRDefault="00657BE8" w:rsidP="00FB60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7BE8" w:rsidRPr="00E129CF" w:rsidRDefault="00657BE8" w:rsidP="00FB6091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29CF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E129CF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Aşağıdakilerin hangisinde "düşmek" sözcüğü gerçek anlamıyla kullanılmıştır?</w:t>
      </w:r>
      <w:r w:rsidRPr="00E129C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A) Bir uçurum gibi düşerim gözlerinden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B) Düşenin dostu olmaz.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C) Payına bir arsa düşmüştü.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D) Ayağı takılınca çok kötü düşmüştü.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E129CF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"Dili tutulmak" ile "Dili çözülmek" deyimleri arasındaki anlam ilişkisine</w:t>
      </w:r>
      <w:r w:rsidRPr="00E129CF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b/>
          <w:bCs/>
          <w:sz w:val="24"/>
          <w:szCs w:val="24"/>
        </w:rPr>
        <w:t>benzer</w:t>
      </w:r>
      <w:r w:rsidRPr="00E129CF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bir ilişki aşağıdakilerden hangisinde vardır?</w:t>
      </w:r>
      <w:r w:rsidRPr="00E129C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A) Ayağını kesmek - ayağını alıştırmak </w:t>
      </w:r>
    </w:p>
    <w:p w:rsidR="00657BE8" w:rsidRPr="00E129CF" w:rsidRDefault="00657BE8" w:rsidP="00FB609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B) Kulak asmamak - kulağına küpe olmak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C) Gözleri yaşarmak - gözleri kararmak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D) Göz gezdirmek -  göz atmak</w:t>
      </w:r>
      <w:r w:rsidRPr="00E129CF">
        <w:rPr>
          <w:rFonts w:ascii="Times New Roman" w:hAnsi="Times New Roman" w:cs="Times New Roman"/>
          <w:sz w:val="24"/>
          <w:szCs w:val="24"/>
        </w:rPr>
        <w:br/>
      </w:r>
    </w:p>
    <w:p w:rsidR="00657BE8" w:rsidRPr="00E129CF" w:rsidRDefault="00657BE8" w:rsidP="00FB6091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29CF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E129CF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Aşağıdaki cümlelerden hangisinde "neden -sonuç" ilişkisi yoktur?</w:t>
      </w:r>
      <w:r w:rsidRPr="00E129C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A) Çok yürüdüğü için ayakları şişmiş.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B) Çok ağladığından gözleri şişti.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C) Kitaplarını almak için eve gitti </w:t>
      </w:r>
    </w:p>
    <w:p w:rsidR="00657BE8" w:rsidRPr="00E129CF" w:rsidRDefault="00657BE8" w:rsidP="00FB6091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D) Sana telefon çekmediği için ulaşamadım.</w:t>
      </w:r>
    </w:p>
    <w:p w:rsidR="00657BE8" w:rsidRPr="00E129CF" w:rsidRDefault="00657BE8" w:rsidP="00FB609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657BE8" w:rsidRPr="00E129CF" w:rsidRDefault="00657BE8" w:rsidP="00FB609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1. kafanızla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2. kulağınızla değil</w:t>
      </w:r>
      <w:r w:rsidRPr="00E129CF">
        <w:rPr>
          <w:rFonts w:ascii="Times New Roman" w:hAnsi="Times New Roman" w:cs="Times New Roman"/>
          <w:sz w:val="24"/>
          <w:szCs w:val="24"/>
        </w:rPr>
        <w:br/>
        <w:t>3. Orhan Veli'nin şiirini</w:t>
      </w:r>
      <w:r w:rsidRPr="00E129CF">
        <w:rPr>
          <w:rFonts w:ascii="Times New Roman" w:hAnsi="Times New Roman" w:cs="Times New Roman"/>
          <w:sz w:val="24"/>
          <w:szCs w:val="24"/>
        </w:rPr>
        <w:br/>
        <w:t>4. ancak</w:t>
      </w:r>
      <w:r w:rsidRPr="00E129CF">
        <w:rPr>
          <w:rFonts w:ascii="Times New Roman" w:hAnsi="Times New Roman" w:cs="Times New Roman"/>
          <w:sz w:val="24"/>
          <w:szCs w:val="24"/>
        </w:rPr>
        <w:br/>
        <w:t>5. anlayabilirsiniz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b/>
          <w:bCs/>
          <w:sz w:val="24"/>
          <w:szCs w:val="24"/>
        </w:rPr>
        <w:t>Yukarıdaki kelime ve kelime gruplarıyla anlamlı ve kurallı bir cümle oluşturulduğunda sıralama nasıl olur?</w:t>
      </w:r>
      <w:r w:rsidRPr="00E129C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</w:rPr>
        <w:t>A) 3-2-4-1-5</w:t>
      </w:r>
    </w:p>
    <w:p w:rsidR="00657BE8" w:rsidRPr="00E129CF" w:rsidRDefault="00657BE8" w:rsidP="00FB609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>B) 3-4-2- 1-5</w:t>
      </w:r>
      <w:r w:rsidRPr="00E129CF">
        <w:rPr>
          <w:rFonts w:ascii="Times New Roman" w:hAnsi="Times New Roman" w:cs="Times New Roman"/>
          <w:sz w:val="24"/>
          <w:szCs w:val="24"/>
        </w:rPr>
        <w:br/>
        <w:t>C) 3-5-4-1-2</w:t>
      </w:r>
    </w:p>
    <w:p w:rsidR="00657BE8" w:rsidRPr="00E129CF" w:rsidRDefault="00657BE8" w:rsidP="002268ED">
      <w:pPr>
        <w:pStyle w:val="NoSpacing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>D) 3-1 -4-5-2</w:t>
      </w:r>
      <w:r w:rsidRPr="00E129CF">
        <w:rPr>
          <w:rFonts w:ascii="Times New Roman" w:hAnsi="Times New Roman" w:cs="Times New Roman"/>
          <w:sz w:val="24"/>
          <w:szCs w:val="24"/>
        </w:rPr>
        <w:br/>
      </w:r>
    </w:p>
    <w:p w:rsidR="00657BE8" w:rsidRPr="00E129CF" w:rsidRDefault="00657BE8" w:rsidP="002D43A3">
      <w:pPr>
        <w:pStyle w:val="style9"/>
        <w:shd w:val="clear" w:color="auto" w:fill="FFFFFF"/>
        <w:spacing w:before="0" w:beforeAutospacing="0" w:after="0" w:afterAutospacing="0" w:line="240" w:lineRule="atLeast"/>
        <w:ind w:hanging="384"/>
        <w:rPr>
          <w:b/>
          <w:bCs/>
        </w:rPr>
      </w:pPr>
      <w:r w:rsidRPr="00E129CF">
        <w:rPr>
          <w:rStyle w:val="apple-converted-space"/>
        </w:rPr>
        <w:t> </w:t>
      </w:r>
      <w:r w:rsidRPr="00E129CF">
        <w:rPr>
          <w:rStyle w:val="apple-converted-space"/>
          <w:b/>
          <w:bCs/>
        </w:rPr>
        <w:t>10</w:t>
      </w:r>
      <w:r w:rsidRPr="00E129CF">
        <w:rPr>
          <w:rStyle w:val="apple-converted-space"/>
        </w:rPr>
        <w:t xml:space="preserve">. </w:t>
      </w:r>
      <w:r w:rsidRPr="00E129CF">
        <w:rPr>
          <w:rStyle w:val="fontstyle17"/>
        </w:rPr>
        <w:t>"İşlerini</w:t>
      </w:r>
      <w:r w:rsidRPr="00E129CF">
        <w:rPr>
          <w:rStyle w:val="apple-converted-space"/>
        </w:rPr>
        <w:t> </w:t>
      </w:r>
      <w:r w:rsidRPr="00E129CF">
        <w:rPr>
          <w:rStyle w:val="fontstyle17"/>
          <w:u w:val="single"/>
        </w:rPr>
        <w:t>yarım yamalak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 xml:space="preserve">yaptıktan sonra sıvışmanın yollarını aramaya başlardı." </w:t>
      </w:r>
      <w:r w:rsidRPr="00E129CF">
        <w:rPr>
          <w:rStyle w:val="fontstyle17"/>
          <w:b/>
          <w:bCs/>
        </w:rPr>
        <w:t>Cümlesindekialtı çizili sözün cümleye kattığı anlam aşağıdakilerden hangisinde vardır?</w:t>
      </w:r>
    </w:p>
    <w:p w:rsidR="00657BE8" w:rsidRPr="00E129CF" w:rsidRDefault="00657BE8" w:rsidP="002D43A3">
      <w:pPr>
        <w:pStyle w:val="style7"/>
        <w:shd w:val="clear" w:color="auto" w:fill="FFFFFF"/>
        <w:spacing w:before="0" w:beforeAutospacing="0" w:after="0" w:afterAutospacing="0" w:line="264" w:lineRule="atLeast"/>
        <w:rPr>
          <w:rStyle w:val="fontstyle17"/>
        </w:rPr>
      </w:pPr>
      <w:r w:rsidRPr="00E129CF">
        <w:rPr>
          <w:rStyle w:val="fontstyle17"/>
        </w:rPr>
        <w:t>A)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 xml:space="preserve">Eve varmamıza yaklaşık on beş dakika var, biraz </w:t>
      </w:r>
    </w:p>
    <w:p w:rsidR="00657BE8" w:rsidRPr="00E129CF" w:rsidRDefault="00657BE8" w:rsidP="002D43A3">
      <w:pPr>
        <w:pStyle w:val="style7"/>
        <w:shd w:val="clear" w:color="auto" w:fill="FFFFFF"/>
        <w:spacing w:before="0" w:beforeAutospacing="0" w:after="0" w:afterAutospacing="0" w:line="264" w:lineRule="atLeast"/>
      </w:pPr>
      <w:r w:rsidRPr="00E129CF">
        <w:rPr>
          <w:rStyle w:val="fontstyle17"/>
        </w:rPr>
        <w:t>daha sabret.</w:t>
      </w:r>
    </w:p>
    <w:p w:rsidR="00657BE8" w:rsidRPr="00E129CF" w:rsidRDefault="00657BE8" w:rsidP="002D43A3">
      <w:pPr>
        <w:pStyle w:val="style7"/>
        <w:shd w:val="clear" w:color="auto" w:fill="FFFFFF"/>
        <w:spacing w:before="0" w:beforeAutospacing="0" w:after="0" w:afterAutospacing="0" w:line="259" w:lineRule="atLeast"/>
      </w:pPr>
      <w:r w:rsidRPr="00E129CF">
        <w:rPr>
          <w:rStyle w:val="fontstyle17"/>
        </w:rPr>
        <w:t>B)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içeri girdiğimizde ne kadar yorulduğumuzu anlamıştık.</w:t>
      </w:r>
    </w:p>
    <w:p w:rsidR="00657BE8" w:rsidRPr="00E129CF" w:rsidRDefault="00657BE8" w:rsidP="002D43A3">
      <w:pPr>
        <w:pStyle w:val="style7"/>
        <w:shd w:val="clear" w:color="auto" w:fill="FFFFFF"/>
        <w:spacing w:before="0" w:beforeAutospacing="0" w:after="0" w:afterAutospacing="0" w:line="259" w:lineRule="atLeast"/>
      </w:pPr>
      <w:r w:rsidRPr="00E129CF">
        <w:rPr>
          <w:rStyle w:val="fontstyle17"/>
        </w:rPr>
        <w:t>C)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Her şey açıkça ortada, paraları neden aldığı</w:t>
      </w:r>
      <w:r w:rsidRPr="00E129CF">
        <w:rPr>
          <w:rStyle w:val="fontstyle17"/>
        </w:rPr>
        <w:softHyphen/>
        <w:t>nı söylemen yeterli olacak.</w:t>
      </w:r>
    </w:p>
    <w:p w:rsidR="00657BE8" w:rsidRPr="00E129CF" w:rsidRDefault="00657BE8" w:rsidP="002D43A3">
      <w:pPr>
        <w:pStyle w:val="style7"/>
        <w:shd w:val="clear" w:color="auto" w:fill="FFFFFF"/>
        <w:spacing w:before="0" w:beforeAutospacing="0" w:after="0" w:afterAutospacing="0" w:line="274" w:lineRule="atLeast"/>
        <w:rPr>
          <w:rStyle w:val="fontstyle17"/>
        </w:rPr>
      </w:pPr>
      <w:r w:rsidRPr="00E129CF">
        <w:rPr>
          <w:rStyle w:val="fontstyle17"/>
        </w:rPr>
        <w:t>D)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Üstünkörü hazırlanmış bu rapordan ne gibi bir fayda umabiliriz sizce?</w:t>
      </w:r>
    </w:p>
    <w:p w:rsidR="00657BE8" w:rsidRPr="00E129CF" w:rsidRDefault="00657BE8" w:rsidP="002D43A3">
      <w:pPr>
        <w:pStyle w:val="style10"/>
        <w:shd w:val="clear" w:color="auto" w:fill="FFFFFF"/>
        <w:spacing w:before="0" w:beforeAutospacing="0" w:after="0" w:afterAutospacing="0" w:line="240" w:lineRule="atLeast"/>
        <w:jc w:val="both"/>
        <w:rPr>
          <w:rStyle w:val="Strong"/>
          <w:b w:val="0"/>
          <w:bCs w:val="0"/>
        </w:rPr>
      </w:pPr>
    </w:p>
    <w:p w:rsidR="00657BE8" w:rsidRPr="00E129CF" w:rsidRDefault="00657BE8" w:rsidP="002D43A3">
      <w:pPr>
        <w:pStyle w:val="style10"/>
        <w:shd w:val="clear" w:color="auto" w:fill="FFFFFF"/>
        <w:spacing w:before="0" w:beforeAutospacing="0" w:after="0" w:afterAutospacing="0" w:line="240" w:lineRule="atLeast"/>
        <w:jc w:val="both"/>
        <w:rPr>
          <w:b/>
          <w:bCs/>
        </w:rPr>
      </w:pPr>
      <w:r w:rsidRPr="00E129CF">
        <w:rPr>
          <w:rStyle w:val="Strong"/>
          <w:b w:val="0"/>
          <w:bCs w:val="0"/>
        </w:rPr>
        <w:t>11.</w:t>
      </w:r>
      <w:r w:rsidRPr="00E129CF">
        <w:rPr>
          <w:rStyle w:val="apple-converted-space"/>
          <w:b/>
          <w:bCs/>
        </w:rPr>
        <w:t> </w:t>
      </w:r>
      <w:r w:rsidRPr="00E129CF">
        <w:rPr>
          <w:rStyle w:val="fontstyle17"/>
          <w:b/>
          <w:bCs/>
        </w:rPr>
        <w:t xml:space="preserve">Aşağıdaki cümlelerin hangisinde altı çizili söz, cümleye kesinlik anlamı </w:t>
      </w:r>
      <w:r w:rsidRPr="00E129CF">
        <w:rPr>
          <w:rStyle w:val="fontstyle17"/>
          <w:b/>
          <w:bCs/>
          <w:u w:val="single"/>
        </w:rPr>
        <w:t>katmamıştır</w:t>
      </w:r>
      <w:r w:rsidRPr="00E129CF">
        <w:rPr>
          <w:rStyle w:val="fontstyle17"/>
          <w:b/>
          <w:bCs/>
        </w:rPr>
        <w:t>?</w:t>
      </w:r>
    </w:p>
    <w:p w:rsidR="00657BE8" w:rsidRPr="00E129CF" w:rsidRDefault="00657BE8" w:rsidP="002D43A3">
      <w:pPr>
        <w:pStyle w:val="style7"/>
        <w:shd w:val="clear" w:color="auto" w:fill="FFFFFF"/>
        <w:spacing w:before="0" w:beforeAutospacing="0" w:after="0" w:afterAutospacing="0"/>
      </w:pPr>
      <w:r w:rsidRPr="00E129CF">
        <w:rPr>
          <w:rStyle w:val="fontstyle17"/>
        </w:rPr>
        <w:t>A)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Bu sınavı</w:t>
      </w:r>
      <w:r w:rsidRPr="00E129CF">
        <w:rPr>
          <w:rStyle w:val="apple-converted-space"/>
        </w:rPr>
        <w:t> </w:t>
      </w:r>
      <w:r w:rsidRPr="00E129CF">
        <w:rPr>
          <w:rStyle w:val="fontstyle17"/>
          <w:u w:val="single"/>
        </w:rPr>
        <w:t>eninde sonunda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kazanacağım.</w:t>
      </w:r>
    </w:p>
    <w:p w:rsidR="00657BE8" w:rsidRPr="00E129CF" w:rsidRDefault="00657BE8" w:rsidP="002D43A3">
      <w:pPr>
        <w:pStyle w:val="style7"/>
        <w:shd w:val="clear" w:color="auto" w:fill="FFFFFF"/>
        <w:spacing w:before="0" w:beforeAutospacing="0" w:after="0" w:afterAutospacing="0"/>
      </w:pPr>
      <w:r w:rsidRPr="00E129CF">
        <w:rPr>
          <w:rStyle w:val="fontstyle17"/>
        </w:rPr>
        <w:t>B)</w:t>
      </w:r>
      <w:r w:rsidRPr="00E129CF">
        <w:rPr>
          <w:rStyle w:val="apple-converted-space"/>
        </w:rPr>
        <w:t> </w:t>
      </w:r>
      <w:r w:rsidRPr="00E129CF">
        <w:rPr>
          <w:rStyle w:val="fontstyle17"/>
          <w:u w:val="single"/>
        </w:rPr>
        <w:t>Şövle böyle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on dakikadır kaynıyor bu çay</w:t>
      </w:r>
      <w:r w:rsidRPr="00E129CF">
        <w:rPr>
          <w:rStyle w:val="fontstyle17"/>
        </w:rPr>
        <w:softHyphen/>
        <w:t xml:space="preserve">danlık. </w:t>
      </w:r>
    </w:p>
    <w:p w:rsidR="00657BE8" w:rsidRPr="00E129CF" w:rsidRDefault="00657BE8" w:rsidP="002D43A3">
      <w:pPr>
        <w:pStyle w:val="style9"/>
        <w:shd w:val="clear" w:color="auto" w:fill="FFFFFF"/>
        <w:spacing w:before="0" w:beforeAutospacing="0" w:after="0" w:afterAutospacing="0" w:line="264" w:lineRule="atLeast"/>
      </w:pPr>
      <w:r w:rsidRPr="00E129CF">
        <w:rPr>
          <w:rStyle w:val="fontstyle17"/>
        </w:rPr>
        <w:t>C)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Onları bugün okulda</w:t>
      </w:r>
      <w:r w:rsidRPr="00E129CF">
        <w:rPr>
          <w:rStyle w:val="apple-converted-space"/>
        </w:rPr>
        <w:t> </w:t>
      </w:r>
      <w:r w:rsidRPr="00E129CF">
        <w:rPr>
          <w:rStyle w:val="fontstyle17"/>
          <w:u w:val="single"/>
        </w:rPr>
        <w:t>hiç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görmedim.</w:t>
      </w:r>
    </w:p>
    <w:p w:rsidR="00657BE8" w:rsidRPr="00E129CF" w:rsidRDefault="00657BE8" w:rsidP="002D43A3">
      <w:pPr>
        <w:pStyle w:val="style9"/>
        <w:shd w:val="clear" w:color="auto" w:fill="FFFFFF"/>
        <w:spacing w:before="0" w:beforeAutospacing="0" w:after="0" w:afterAutospacing="0" w:line="259" w:lineRule="atLeast"/>
      </w:pPr>
      <w:r w:rsidRPr="00E129CF">
        <w:rPr>
          <w:rStyle w:val="fontstyle17"/>
        </w:rPr>
        <w:t>D)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Böyle bir şeyin olacağına</w:t>
      </w:r>
      <w:r w:rsidRPr="00E129CF">
        <w:rPr>
          <w:rStyle w:val="apple-converted-space"/>
        </w:rPr>
        <w:t> </w:t>
      </w:r>
      <w:r w:rsidRPr="00E129CF">
        <w:rPr>
          <w:rStyle w:val="fontstyle17"/>
          <w:u w:val="single"/>
        </w:rPr>
        <w:t>kesinlikle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ihtimal vermiyorum.</w:t>
      </w:r>
    </w:p>
    <w:p w:rsidR="00657BE8" w:rsidRPr="00E129CF" w:rsidRDefault="00657BE8" w:rsidP="007256EA">
      <w:pPr>
        <w:pStyle w:val="style7"/>
        <w:shd w:val="clear" w:color="auto" w:fill="FFFFFF"/>
        <w:spacing w:before="0" w:beforeAutospacing="0" w:after="0" w:afterAutospacing="0" w:line="274" w:lineRule="atLeast"/>
      </w:pPr>
    </w:p>
    <w:p w:rsidR="00657BE8" w:rsidRPr="00E129CF" w:rsidRDefault="00657BE8" w:rsidP="007256EA">
      <w:pPr>
        <w:shd w:val="clear" w:color="auto" w:fill="FFFFFF"/>
        <w:spacing w:after="0" w:line="240" w:lineRule="atLeast"/>
        <w:ind w:right="18"/>
        <w:rPr>
          <w:rFonts w:ascii="Times New Roman" w:hAnsi="Times New Roman" w:cs="Times New Roman"/>
          <w:b/>
          <w:bCs/>
          <w:color w:val="484848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b/>
          <w:bCs/>
          <w:color w:val="484848"/>
          <w:sz w:val="24"/>
          <w:szCs w:val="24"/>
          <w:lang w:eastAsia="tr-TR"/>
        </w:rPr>
        <w:t>12. Aşağıdaki cümlelerin hangisinde "göz" sözcüğü deyim içinde kullanılmamıştır?</w:t>
      </w:r>
    </w:p>
    <w:p w:rsidR="00657BE8" w:rsidRPr="00E129CF" w:rsidRDefault="00657BE8" w:rsidP="007256EA">
      <w:pPr>
        <w:shd w:val="clear" w:color="auto" w:fill="FFFFFF"/>
        <w:spacing w:after="0" w:line="240" w:lineRule="atLeast"/>
        <w:ind w:right="18"/>
        <w:rPr>
          <w:rFonts w:ascii="Times New Roman" w:hAnsi="Times New Roman" w:cs="Times New Roman"/>
          <w:color w:val="484848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color w:val="484848"/>
          <w:sz w:val="24"/>
          <w:szCs w:val="24"/>
          <w:lang w:eastAsia="tr-TR"/>
        </w:rPr>
        <w:t>A) Sınavı kazanınca, ailesinin gözüne yeniden girmişti.</w:t>
      </w:r>
    </w:p>
    <w:p w:rsidR="00657BE8" w:rsidRPr="00E129CF" w:rsidRDefault="00657BE8" w:rsidP="007256EA">
      <w:pPr>
        <w:shd w:val="clear" w:color="auto" w:fill="FFFFFF"/>
        <w:spacing w:after="0" w:line="240" w:lineRule="atLeast"/>
        <w:ind w:right="18"/>
        <w:rPr>
          <w:rFonts w:ascii="Times New Roman" w:hAnsi="Times New Roman" w:cs="Times New Roman"/>
          <w:color w:val="484848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color w:val="484848"/>
          <w:sz w:val="24"/>
          <w:szCs w:val="24"/>
          <w:lang w:eastAsia="tr-TR"/>
        </w:rPr>
        <w:t>B)Gazetedeki sınav sonuç listesinde ismini gö</w:t>
      </w:r>
      <w:r w:rsidRPr="00E129CF">
        <w:rPr>
          <w:rFonts w:ascii="Times New Roman" w:hAnsi="Times New Roman" w:cs="Times New Roman"/>
          <w:color w:val="484848"/>
          <w:sz w:val="24"/>
          <w:szCs w:val="24"/>
          <w:lang w:eastAsia="tr-TR"/>
        </w:rPr>
        <w:softHyphen/>
        <w:t>rünce gözlerine inanamadı.</w:t>
      </w:r>
    </w:p>
    <w:p w:rsidR="00657BE8" w:rsidRPr="00E129CF" w:rsidRDefault="00657BE8" w:rsidP="007256EA">
      <w:pPr>
        <w:shd w:val="clear" w:color="auto" w:fill="FFFFFF"/>
        <w:spacing w:after="0" w:line="240" w:lineRule="atLeast"/>
        <w:ind w:right="18"/>
        <w:rPr>
          <w:rFonts w:ascii="Times New Roman" w:hAnsi="Times New Roman" w:cs="Times New Roman"/>
          <w:color w:val="484848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color w:val="484848"/>
          <w:sz w:val="24"/>
          <w:szCs w:val="24"/>
          <w:lang w:eastAsia="tr-TR"/>
        </w:rPr>
        <w:t>C) Sana aldığım doğum günü hediyesi masanın alt gözündeydi.</w:t>
      </w:r>
    </w:p>
    <w:p w:rsidR="00657BE8" w:rsidRPr="00E129CF" w:rsidRDefault="00657BE8" w:rsidP="007256EA">
      <w:pPr>
        <w:shd w:val="clear" w:color="auto" w:fill="FFFFFF"/>
        <w:spacing w:after="0" w:line="240" w:lineRule="atLeast"/>
        <w:ind w:right="18"/>
        <w:rPr>
          <w:rFonts w:ascii="Times New Roman" w:hAnsi="Times New Roman" w:cs="Times New Roman"/>
          <w:color w:val="484848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color w:val="484848"/>
          <w:sz w:val="24"/>
          <w:szCs w:val="24"/>
          <w:lang w:eastAsia="tr-TR"/>
        </w:rPr>
        <w:t>D) Kapıdan içeriye bir göz attı ve hemen dışarı çıktı.</w:t>
      </w:r>
    </w:p>
    <w:p w:rsidR="00657BE8" w:rsidRPr="00E129CF" w:rsidRDefault="00657BE8" w:rsidP="007256EA">
      <w:pPr>
        <w:shd w:val="clear" w:color="auto" w:fill="FFFFFF"/>
        <w:spacing w:after="0" w:line="240" w:lineRule="atLeast"/>
        <w:ind w:right="18"/>
        <w:rPr>
          <w:rFonts w:ascii="Times New Roman" w:hAnsi="Times New Roman" w:cs="Times New Roman"/>
          <w:color w:val="484848"/>
          <w:sz w:val="24"/>
          <w:szCs w:val="24"/>
          <w:lang w:eastAsia="tr-TR"/>
        </w:rPr>
      </w:pPr>
    </w:p>
    <w:p w:rsidR="00657BE8" w:rsidRPr="00E129CF" w:rsidRDefault="00657BE8" w:rsidP="007256EA">
      <w:pPr>
        <w:shd w:val="clear" w:color="auto" w:fill="FFFFFF"/>
        <w:spacing w:after="0" w:line="240" w:lineRule="atLeast"/>
        <w:ind w:right="18"/>
        <w:rPr>
          <w:rFonts w:ascii="Times New Roman" w:hAnsi="Times New Roman" w:cs="Times New Roman"/>
          <w:b/>
          <w:bCs/>
          <w:color w:val="484848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b/>
          <w:bCs/>
          <w:color w:val="484848"/>
          <w:sz w:val="24"/>
          <w:szCs w:val="24"/>
          <w:lang w:eastAsia="tr-TR"/>
        </w:rPr>
        <w:t xml:space="preserve">13. Aşağıdaki fiillerden hangisi sırasıyla </w:t>
      </w:r>
    </w:p>
    <w:p w:rsidR="00657BE8" w:rsidRPr="00E129CF" w:rsidRDefault="00657BE8" w:rsidP="007256EA">
      <w:pPr>
        <w:shd w:val="clear" w:color="auto" w:fill="FFFFFF"/>
        <w:spacing w:after="0" w:line="240" w:lineRule="atLeast"/>
        <w:ind w:right="18"/>
        <w:rPr>
          <w:rFonts w:ascii="Times New Roman" w:hAnsi="Times New Roman" w:cs="Times New Roman"/>
          <w:b/>
          <w:bCs/>
          <w:color w:val="484848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b/>
          <w:bCs/>
          <w:color w:val="484848"/>
          <w:sz w:val="24"/>
          <w:szCs w:val="24"/>
          <w:u w:val="single"/>
          <w:lang w:eastAsia="tr-TR"/>
        </w:rPr>
        <w:t>oluş-kılış-durum</w:t>
      </w:r>
      <w:r w:rsidRPr="00E129CF">
        <w:rPr>
          <w:rFonts w:ascii="Times New Roman" w:hAnsi="Times New Roman" w:cs="Times New Roman"/>
          <w:b/>
          <w:bCs/>
          <w:color w:val="484848"/>
          <w:sz w:val="24"/>
          <w:szCs w:val="24"/>
          <w:lang w:eastAsia="tr-TR"/>
        </w:rPr>
        <w:t xml:space="preserve"> fiilidir?</w:t>
      </w:r>
    </w:p>
    <w:p w:rsidR="00657BE8" w:rsidRPr="00E129CF" w:rsidRDefault="00657BE8" w:rsidP="007256EA">
      <w:pPr>
        <w:shd w:val="clear" w:color="auto" w:fill="FFFFFF"/>
        <w:spacing w:after="0" w:line="240" w:lineRule="atLeast"/>
        <w:ind w:right="18"/>
        <w:rPr>
          <w:rFonts w:ascii="Times New Roman" w:hAnsi="Times New Roman" w:cs="Times New Roman"/>
          <w:color w:val="484848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color w:val="484848"/>
          <w:sz w:val="24"/>
          <w:szCs w:val="24"/>
          <w:lang w:eastAsia="tr-TR"/>
        </w:rPr>
        <w:t>A)gelmek-beklemek-yüzmek</w:t>
      </w:r>
    </w:p>
    <w:p w:rsidR="00657BE8" w:rsidRPr="00E129CF" w:rsidRDefault="00657BE8" w:rsidP="007256EA">
      <w:pPr>
        <w:shd w:val="clear" w:color="auto" w:fill="FFFFFF"/>
        <w:spacing w:after="0" w:line="240" w:lineRule="atLeast"/>
        <w:ind w:right="18"/>
        <w:rPr>
          <w:rFonts w:ascii="Times New Roman" w:hAnsi="Times New Roman" w:cs="Times New Roman"/>
          <w:color w:val="484848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color w:val="484848"/>
          <w:sz w:val="24"/>
          <w:szCs w:val="24"/>
          <w:lang w:eastAsia="tr-TR"/>
        </w:rPr>
        <w:t>B) başarmak-anlamak-uçmak</w:t>
      </w:r>
    </w:p>
    <w:p w:rsidR="00657BE8" w:rsidRPr="00E129CF" w:rsidRDefault="00657BE8" w:rsidP="007256EA">
      <w:pPr>
        <w:shd w:val="clear" w:color="auto" w:fill="FFFFFF"/>
        <w:spacing w:after="0" w:line="240" w:lineRule="atLeast"/>
        <w:ind w:right="18"/>
        <w:rPr>
          <w:rFonts w:ascii="Times New Roman" w:hAnsi="Times New Roman" w:cs="Times New Roman"/>
          <w:color w:val="484848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color w:val="484848"/>
          <w:sz w:val="24"/>
          <w:szCs w:val="24"/>
          <w:lang w:eastAsia="tr-TR"/>
        </w:rPr>
        <w:t>C)sararmak-gitmek-yürümek</w:t>
      </w:r>
    </w:p>
    <w:p w:rsidR="00657BE8" w:rsidRPr="00E129CF" w:rsidRDefault="00657BE8" w:rsidP="007256EA">
      <w:pPr>
        <w:shd w:val="clear" w:color="auto" w:fill="FFFFFF"/>
        <w:spacing w:after="0" w:line="240" w:lineRule="atLeast"/>
        <w:ind w:right="18"/>
        <w:rPr>
          <w:rFonts w:ascii="Times New Roman" w:hAnsi="Times New Roman" w:cs="Times New Roman"/>
          <w:color w:val="484848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color w:val="484848"/>
          <w:sz w:val="24"/>
          <w:szCs w:val="24"/>
          <w:lang w:eastAsia="tr-TR"/>
        </w:rPr>
        <w:t xml:space="preserve">D) morarmak-açmak-inanmak </w:t>
      </w:r>
    </w:p>
    <w:p w:rsidR="00657BE8" w:rsidRPr="00E129CF" w:rsidRDefault="00657BE8" w:rsidP="007256EA">
      <w:pPr>
        <w:shd w:val="clear" w:color="auto" w:fill="FFFFFF"/>
        <w:spacing w:after="0" w:line="240" w:lineRule="atLeast"/>
        <w:ind w:right="18"/>
        <w:rPr>
          <w:rFonts w:ascii="Times New Roman" w:hAnsi="Times New Roman" w:cs="Times New Roman"/>
          <w:color w:val="484848"/>
          <w:sz w:val="24"/>
          <w:szCs w:val="24"/>
          <w:lang w:eastAsia="tr-TR"/>
        </w:rPr>
      </w:pPr>
    </w:p>
    <w:p w:rsidR="00657BE8" w:rsidRPr="00E129CF" w:rsidRDefault="00657BE8" w:rsidP="00E129CF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14.Aşağıdaki cümlelerin hangisinde eylemin kipinde bir anlam kayması olmuştur?</w:t>
      </w:r>
    </w:p>
    <w:p w:rsidR="00657BE8" w:rsidRPr="00E129CF" w:rsidRDefault="00657BE8" w:rsidP="00E129CF">
      <w:pPr>
        <w:pStyle w:val="NoSpacing"/>
        <w:rPr>
          <w:rFonts w:ascii="Times New Roman" w:hAnsi="Times New Roman" w:cs="Times New Roman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sz w:val="24"/>
          <w:szCs w:val="24"/>
          <w:lang w:eastAsia="tr-TR"/>
        </w:rPr>
        <w:t>A) Pazar günü gelmeye çalışacağım.</w:t>
      </w:r>
    </w:p>
    <w:p w:rsidR="00657BE8" w:rsidRPr="00E129CF" w:rsidRDefault="00657BE8" w:rsidP="00E129CF">
      <w:pPr>
        <w:pStyle w:val="NoSpacing"/>
        <w:rPr>
          <w:rFonts w:ascii="Times New Roman" w:hAnsi="Times New Roman" w:cs="Times New Roman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sz w:val="24"/>
          <w:szCs w:val="24"/>
          <w:lang w:eastAsia="tr-TR"/>
        </w:rPr>
        <w:t>B) Sabahları erken kalkmayı sevmiyorum.</w:t>
      </w:r>
    </w:p>
    <w:p w:rsidR="00657BE8" w:rsidRPr="00E129CF" w:rsidRDefault="00657BE8" w:rsidP="00E129CF">
      <w:pPr>
        <w:pStyle w:val="NoSpacing"/>
        <w:rPr>
          <w:rFonts w:ascii="Times New Roman" w:hAnsi="Times New Roman" w:cs="Times New Roman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sz w:val="24"/>
          <w:szCs w:val="24"/>
          <w:lang w:eastAsia="tr-TR"/>
        </w:rPr>
        <w:t>C) Yağmur yağdığı için gelememiş.</w:t>
      </w:r>
    </w:p>
    <w:p w:rsidR="00657BE8" w:rsidRPr="00E129CF" w:rsidRDefault="00657BE8" w:rsidP="00E129CF">
      <w:pPr>
        <w:pStyle w:val="NoSpacing"/>
        <w:rPr>
          <w:rFonts w:ascii="Times New Roman" w:hAnsi="Times New Roman" w:cs="Times New Roman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sz w:val="24"/>
          <w:szCs w:val="24"/>
          <w:lang w:eastAsia="tr-TR"/>
        </w:rPr>
        <w:t>D) Söz verdi, yarın buraya uğrayacak.</w:t>
      </w:r>
    </w:p>
    <w:p w:rsidR="00657BE8" w:rsidRPr="00E129CF" w:rsidRDefault="00657BE8" w:rsidP="00A64ABA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484848"/>
          <w:sz w:val="24"/>
          <w:szCs w:val="24"/>
          <w:lang w:eastAsia="tr-TR"/>
        </w:rPr>
      </w:pPr>
    </w:p>
    <w:p w:rsidR="00657BE8" w:rsidRPr="00E129CF" w:rsidRDefault="00657BE8" w:rsidP="003132CF">
      <w:pPr>
        <w:pStyle w:val="NoSpacing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7BE8" w:rsidRPr="00E129CF" w:rsidRDefault="00657BE8" w:rsidP="003132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29CF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I.</w:t>
      </w:r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129CF">
        <w:rPr>
          <w:rFonts w:ascii="Times New Roman" w:hAnsi="Times New Roman" w:cs="Times New Roman"/>
          <w:sz w:val="24"/>
          <w:szCs w:val="24"/>
        </w:rPr>
        <w:t>İlkokul öğretmenimiz oldukça yaşlanmış.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II.</w:t>
      </w:r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129CF">
        <w:rPr>
          <w:rFonts w:ascii="Times New Roman" w:hAnsi="Times New Roman" w:cs="Times New Roman"/>
          <w:sz w:val="24"/>
          <w:szCs w:val="24"/>
        </w:rPr>
        <w:t>Behçet Necatigil’in şiirlerini okuyorum.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III.</w:t>
      </w:r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129CF">
        <w:rPr>
          <w:rFonts w:ascii="Times New Roman" w:hAnsi="Times New Roman" w:cs="Times New Roman"/>
          <w:sz w:val="24"/>
          <w:szCs w:val="24"/>
        </w:rPr>
        <w:t>Yaz tatilin de boyun nasıl da uzamış?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IV.</w:t>
      </w:r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129CF">
        <w:rPr>
          <w:rFonts w:ascii="Times New Roman" w:hAnsi="Times New Roman" w:cs="Times New Roman"/>
          <w:sz w:val="24"/>
          <w:szCs w:val="24"/>
        </w:rPr>
        <w:t>Hastalıktan iyice sararmış zavallıcık.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V.</w:t>
      </w:r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129CF">
        <w:rPr>
          <w:rFonts w:ascii="Times New Roman" w:hAnsi="Times New Roman" w:cs="Times New Roman"/>
          <w:sz w:val="24"/>
          <w:szCs w:val="24"/>
        </w:rPr>
        <w:t>Buraya geldiğini neden söylemedin?</w:t>
      </w:r>
    </w:p>
    <w:p w:rsidR="00657BE8" w:rsidRPr="00E129CF" w:rsidRDefault="00657BE8" w:rsidP="003132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29CF">
        <w:rPr>
          <w:rStyle w:val="Strong"/>
          <w:rFonts w:ascii="Times New Roman" w:hAnsi="Times New Roman" w:cs="Times New Roman"/>
          <w:sz w:val="24"/>
          <w:szCs w:val="24"/>
        </w:rPr>
        <w:t>15. Yukarıdaki</w:t>
      </w:r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5" w:history="1">
        <w:r w:rsidRPr="00E129CF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cümle</w:t>
        </w:r>
      </w:hyperlink>
      <w:r w:rsidRPr="00E129CF">
        <w:rPr>
          <w:rStyle w:val="Strong"/>
          <w:rFonts w:ascii="Times New Roman" w:hAnsi="Times New Roman" w:cs="Times New Roman"/>
          <w:sz w:val="24"/>
          <w:szCs w:val="24"/>
        </w:rPr>
        <w:t>lerden hangi ikisinin yüklemi kılış (iş) bildirmektedir?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A)</w:t>
      </w:r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129CF">
        <w:rPr>
          <w:rFonts w:ascii="Times New Roman" w:hAnsi="Times New Roman" w:cs="Times New Roman"/>
          <w:sz w:val="24"/>
          <w:szCs w:val="24"/>
        </w:rPr>
        <w:t xml:space="preserve">II ve V </w:t>
      </w:r>
    </w:p>
    <w:p w:rsidR="00657BE8" w:rsidRPr="00E129CF" w:rsidRDefault="00657BE8" w:rsidP="003132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29CF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B)</w:t>
      </w:r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129CF">
        <w:rPr>
          <w:rFonts w:ascii="Times New Roman" w:hAnsi="Times New Roman" w:cs="Times New Roman"/>
          <w:sz w:val="24"/>
          <w:szCs w:val="24"/>
        </w:rPr>
        <w:t>II ve III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C)</w:t>
      </w:r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129CF">
        <w:rPr>
          <w:rFonts w:ascii="Times New Roman" w:hAnsi="Times New Roman" w:cs="Times New Roman"/>
          <w:sz w:val="24"/>
          <w:szCs w:val="24"/>
        </w:rPr>
        <w:t>I ve IV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D)</w:t>
      </w:r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129CF">
        <w:rPr>
          <w:rFonts w:ascii="Times New Roman" w:hAnsi="Times New Roman" w:cs="Times New Roman"/>
          <w:sz w:val="24"/>
          <w:szCs w:val="24"/>
        </w:rPr>
        <w:t xml:space="preserve"> I ve II</w:t>
      </w:r>
      <w:r w:rsidRPr="00E129CF">
        <w:rPr>
          <w:rFonts w:ascii="Times New Roman" w:hAnsi="Times New Roman" w:cs="Times New Roman"/>
          <w:sz w:val="24"/>
          <w:szCs w:val="24"/>
        </w:rPr>
        <w:br/>
      </w:r>
    </w:p>
    <w:p w:rsidR="00657BE8" w:rsidRPr="00E129CF" w:rsidRDefault="00657BE8" w:rsidP="003132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 xml:space="preserve">I. Ben şu anda Türkçe sınavı </w:t>
      </w:r>
      <w:r w:rsidRPr="00E129CF">
        <w:rPr>
          <w:rFonts w:ascii="Times New Roman" w:hAnsi="Times New Roman" w:cs="Times New Roman"/>
          <w:sz w:val="24"/>
          <w:szCs w:val="24"/>
          <w:u w:val="single"/>
        </w:rPr>
        <w:t>oluyorum</w:t>
      </w:r>
    </w:p>
    <w:p w:rsidR="00657BE8" w:rsidRPr="00E129CF" w:rsidRDefault="00657BE8" w:rsidP="003132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 xml:space="preserve">II.Derslerime zamanında </w:t>
      </w:r>
      <w:r w:rsidRPr="00E129CF">
        <w:rPr>
          <w:rFonts w:ascii="Times New Roman" w:hAnsi="Times New Roman" w:cs="Times New Roman"/>
          <w:sz w:val="24"/>
          <w:szCs w:val="24"/>
          <w:u w:val="single"/>
        </w:rPr>
        <w:t>çalışmalıyım</w:t>
      </w:r>
    </w:p>
    <w:p w:rsidR="00657BE8" w:rsidRPr="00E129CF" w:rsidRDefault="00657BE8" w:rsidP="003132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 xml:space="preserve">III.Babam bir dediğimi iki </w:t>
      </w:r>
      <w:r w:rsidRPr="00E129CF">
        <w:rPr>
          <w:rFonts w:ascii="Times New Roman" w:hAnsi="Times New Roman" w:cs="Times New Roman"/>
          <w:sz w:val="24"/>
          <w:szCs w:val="24"/>
          <w:u w:val="single"/>
        </w:rPr>
        <w:t>etmez</w:t>
      </w:r>
      <w:r w:rsidRPr="00E129CF">
        <w:rPr>
          <w:rFonts w:ascii="Times New Roman" w:hAnsi="Times New Roman" w:cs="Times New Roman"/>
          <w:sz w:val="24"/>
          <w:szCs w:val="24"/>
        </w:rPr>
        <w:t>.</w:t>
      </w:r>
    </w:p>
    <w:p w:rsidR="00657BE8" w:rsidRPr="00E129CF" w:rsidRDefault="00657BE8" w:rsidP="003132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 xml:space="preserve">IV.Geçen yaz Antalya’ya </w:t>
      </w:r>
      <w:r w:rsidRPr="00E129CF">
        <w:rPr>
          <w:rFonts w:ascii="Times New Roman" w:hAnsi="Times New Roman" w:cs="Times New Roman"/>
          <w:sz w:val="24"/>
          <w:szCs w:val="24"/>
          <w:u w:val="single"/>
        </w:rPr>
        <w:t>gittim</w:t>
      </w:r>
      <w:r w:rsidRPr="00E129CF">
        <w:rPr>
          <w:rFonts w:ascii="Times New Roman" w:hAnsi="Times New Roman" w:cs="Times New Roman"/>
          <w:sz w:val="24"/>
          <w:szCs w:val="24"/>
        </w:rPr>
        <w:t>.</w:t>
      </w:r>
    </w:p>
    <w:p w:rsidR="00657BE8" w:rsidRPr="00E129CF" w:rsidRDefault="00657BE8" w:rsidP="003132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7BE8" w:rsidRPr="00E129CF" w:rsidRDefault="00657BE8" w:rsidP="003132CF">
      <w:pPr>
        <w:pStyle w:val="NoSpacing"/>
        <w:rPr>
          <w:rStyle w:val="Strong"/>
          <w:rFonts w:ascii="Times New Roman" w:hAnsi="Times New Roman" w:cs="Times New Roman"/>
          <w:sz w:val="24"/>
          <w:szCs w:val="24"/>
        </w:rPr>
      </w:pPr>
      <w:r w:rsidRPr="00E129CF">
        <w:rPr>
          <w:rStyle w:val="Strong"/>
          <w:rFonts w:ascii="Times New Roman" w:hAnsi="Times New Roman" w:cs="Times New Roman"/>
          <w:sz w:val="24"/>
          <w:szCs w:val="24"/>
        </w:rPr>
        <w:t>16.Yukarıdaki cümlelerde aşağıdaki</w:t>
      </w:r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" w:history="1">
        <w:r w:rsidRPr="00E129CF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fiil</w:t>
        </w:r>
      </w:hyperlink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7" w:history="1">
        <w:r w:rsidRPr="00E129CF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kip</w:t>
        </w:r>
      </w:hyperlink>
      <w:r w:rsidRPr="00E129CF">
        <w:rPr>
          <w:rStyle w:val="Strong"/>
          <w:rFonts w:ascii="Times New Roman" w:hAnsi="Times New Roman" w:cs="Times New Roman"/>
          <w:sz w:val="24"/>
          <w:szCs w:val="24"/>
        </w:rPr>
        <w:t>lerinden hangisi yoktur?</w:t>
      </w:r>
    </w:p>
    <w:p w:rsidR="00657BE8" w:rsidRPr="00E129CF" w:rsidRDefault="00657BE8" w:rsidP="003132CF">
      <w:pPr>
        <w:pStyle w:val="NoSpacing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E129CF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A)Şimdiki zaman</w:t>
      </w:r>
    </w:p>
    <w:p w:rsidR="00657BE8" w:rsidRPr="00E129CF" w:rsidRDefault="00657BE8" w:rsidP="003132CF">
      <w:pPr>
        <w:pStyle w:val="NoSpacing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E129CF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B)Geniş zaman</w:t>
      </w:r>
    </w:p>
    <w:p w:rsidR="00657BE8" w:rsidRPr="00E129CF" w:rsidRDefault="00657BE8" w:rsidP="003132CF">
      <w:pPr>
        <w:pStyle w:val="NoSpacing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E129CF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C)Duyulan geçmiş zaman</w:t>
      </w:r>
    </w:p>
    <w:p w:rsidR="00657BE8" w:rsidRPr="00E129CF" w:rsidRDefault="00657BE8" w:rsidP="003132CF">
      <w:pPr>
        <w:pStyle w:val="NoSpacing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E129CF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D)Gereklilik kipi.</w:t>
      </w:r>
    </w:p>
    <w:p w:rsidR="00657BE8" w:rsidRPr="00E129CF" w:rsidRDefault="00657BE8" w:rsidP="003132CF">
      <w:pPr>
        <w:pStyle w:val="NoSpacing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7BE8" w:rsidRPr="00E129CF" w:rsidRDefault="00657BE8" w:rsidP="003132CF">
      <w:pPr>
        <w:pStyle w:val="NoSpacing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E129CF">
        <w:rPr>
          <w:rStyle w:val="Strong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17. Aşağıdakilerden hangisinde fiil basit zamanlı değildir?</w:t>
      </w:r>
      <w:r w:rsidRPr="00E129C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br/>
      </w:r>
      <w:r w:rsidRPr="00E129CF">
        <w:rPr>
          <w:rStyle w:val="Strong"/>
          <w:rFonts w:ascii="Times New Roman" w:hAnsi="Times New Roman" w:cs="Times New Roman"/>
          <w:b w:val="0"/>
          <w:bCs w:val="0"/>
          <w:color w:val="444444"/>
          <w:sz w:val="24"/>
          <w:szCs w:val="24"/>
          <w:shd w:val="clear" w:color="auto" w:fill="FFFFFF"/>
        </w:rPr>
        <w:t>A)</w:t>
      </w:r>
      <w:r w:rsidRPr="00E129CF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İlk ödülünü on sekiz yaşında almış.</w:t>
      </w:r>
      <w:r w:rsidRPr="00E129CF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E129CF">
        <w:rPr>
          <w:rStyle w:val="Strong"/>
          <w:rFonts w:ascii="Times New Roman" w:hAnsi="Times New Roman" w:cs="Times New Roman"/>
          <w:b w:val="0"/>
          <w:bCs w:val="0"/>
          <w:color w:val="444444"/>
          <w:sz w:val="24"/>
          <w:szCs w:val="24"/>
          <w:shd w:val="clear" w:color="auto" w:fill="FFFFFF"/>
        </w:rPr>
        <w:t>B)</w:t>
      </w:r>
      <w:r w:rsidRPr="00E129CF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İkinci kitabını bu yıl çıkaracakmış.</w:t>
      </w:r>
      <w:r w:rsidRPr="00E129CF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E129CF">
        <w:rPr>
          <w:rStyle w:val="Strong"/>
          <w:rFonts w:ascii="Times New Roman" w:hAnsi="Times New Roman" w:cs="Times New Roman"/>
          <w:b w:val="0"/>
          <w:bCs w:val="0"/>
          <w:color w:val="444444"/>
          <w:sz w:val="24"/>
          <w:szCs w:val="24"/>
          <w:shd w:val="clear" w:color="auto" w:fill="FFFFFF"/>
        </w:rPr>
        <w:t>C)</w:t>
      </w:r>
      <w:r w:rsidRPr="00E129CF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İnceleme yazıları da yayımlanacak.</w:t>
      </w:r>
      <w:r w:rsidRPr="00E129CF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E129CF">
        <w:rPr>
          <w:rStyle w:val="Strong"/>
          <w:rFonts w:ascii="Times New Roman" w:hAnsi="Times New Roman" w:cs="Times New Roman"/>
          <w:b w:val="0"/>
          <w:bCs w:val="0"/>
          <w:color w:val="444444"/>
          <w:sz w:val="24"/>
          <w:szCs w:val="24"/>
          <w:shd w:val="clear" w:color="auto" w:fill="FFFFFF"/>
        </w:rPr>
        <w:t>D)</w:t>
      </w:r>
      <w:r w:rsidRPr="00E129CF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Kendini yinelemiyor, yeniliyor o.</w:t>
      </w:r>
    </w:p>
    <w:p w:rsidR="00657BE8" w:rsidRPr="00E129CF" w:rsidRDefault="00657BE8" w:rsidP="00B543C3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b/>
          <w:bCs/>
          <w:color w:val="444444"/>
          <w:sz w:val="24"/>
          <w:szCs w:val="24"/>
          <w:lang w:eastAsia="tr-TR"/>
        </w:rPr>
        <w:t>18. Aşağıdaki cümlelerin hangisinde yüklem emir kipindedir?</w:t>
      </w:r>
      <w:r w:rsidRPr="00E129CF">
        <w:rPr>
          <w:rFonts w:ascii="Times New Roman" w:hAnsi="Times New Roman" w:cs="Times New Roman"/>
          <w:b/>
          <w:bCs/>
          <w:color w:val="444444"/>
          <w:sz w:val="24"/>
          <w:szCs w:val="24"/>
          <w:lang w:eastAsia="tr-TR"/>
        </w:rPr>
        <w:br/>
      </w:r>
      <w:r w:rsidRPr="00E129CF">
        <w:rPr>
          <w:rFonts w:ascii="Times New Roman" w:hAnsi="Times New Roman" w:cs="Times New Roman"/>
          <w:color w:val="444444"/>
          <w:sz w:val="24"/>
          <w:szCs w:val="24"/>
          <w:lang w:eastAsia="tr-TR"/>
        </w:rPr>
        <w:t>A) Bahçedeki gülleri sulamalıyım.</w:t>
      </w:r>
      <w:r w:rsidRPr="00E129CF">
        <w:rPr>
          <w:rFonts w:ascii="Times New Roman" w:hAnsi="Times New Roman" w:cs="Times New Roman"/>
          <w:color w:val="444444"/>
          <w:sz w:val="24"/>
          <w:szCs w:val="24"/>
          <w:lang w:eastAsia="tr-TR"/>
        </w:rPr>
        <w:br/>
        <w:t>B) Geç olmadan işe koyulalım.</w:t>
      </w:r>
      <w:r w:rsidRPr="00E129CF">
        <w:rPr>
          <w:rFonts w:ascii="Times New Roman" w:hAnsi="Times New Roman" w:cs="Times New Roman"/>
          <w:color w:val="444444"/>
          <w:sz w:val="24"/>
          <w:szCs w:val="24"/>
          <w:lang w:eastAsia="tr-TR"/>
        </w:rPr>
        <w:br/>
        <w:t>C) İş olsa da sürekli çalışsak.</w:t>
      </w:r>
      <w:r w:rsidRPr="00E129CF">
        <w:rPr>
          <w:rFonts w:ascii="Times New Roman" w:hAnsi="Times New Roman" w:cs="Times New Roman"/>
          <w:color w:val="444444"/>
          <w:sz w:val="24"/>
          <w:szCs w:val="24"/>
          <w:lang w:eastAsia="tr-TR"/>
        </w:rPr>
        <w:br/>
        <w:t>D) Yarın bu kadar geç kalmasın.</w:t>
      </w:r>
    </w:p>
    <w:p w:rsidR="00657BE8" w:rsidRPr="00E129CF" w:rsidRDefault="00657BE8" w:rsidP="00B543C3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color w:val="444444"/>
          <w:sz w:val="24"/>
          <w:szCs w:val="24"/>
          <w:lang w:eastAsia="tr-TR"/>
        </w:rPr>
        <w:t> </w:t>
      </w:r>
    </w:p>
    <w:p w:rsidR="00657BE8" w:rsidRPr="00E129CF" w:rsidRDefault="00657BE8" w:rsidP="00EB328E">
      <w:pPr>
        <w:pStyle w:val="NoSpacing"/>
        <w:rPr>
          <w:rStyle w:val="Strong"/>
          <w:rFonts w:ascii="Times New Roman" w:hAnsi="Times New Roman" w:cs="Times New Roman"/>
          <w:b w:val="0"/>
          <w:bCs w:val="0"/>
          <w:color w:val="444444"/>
          <w:sz w:val="24"/>
          <w:szCs w:val="24"/>
          <w:shd w:val="clear" w:color="auto" w:fill="FFFFFF"/>
        </w:rPr>
      </w:pPr>
    </w:p>
    <w:p w:rsidR="00657BE8" w:rsidRPr="00E129CF" w:rsidRDefault="00657BE8" w:rsidP="00EB328E">
      <w:pPr>
        <w:pStyle w:val="NoSpacing"/>
        <w:rPr>
          <w:rStyle w:val="Strong"/>
          <w:rFonts w:ascii="Times New Roman" w:hAnsi="Times New Roman" w:cs="Times New Roman"/>
          <w:b w:val="0"/>
          <w:bCs w:val="0"/>
          <w:color w:val="444444"/>
          <w:sz w:val="24"/>
          <w:szCs w:val="24"/>
          <w:shd w:val="clear" w:color="auto" w:fill="FFFFFF"/>
        </w:rPr>
      </w:pPr>
    </w:p>
    <w:p w:rsidR="00657BE8" w:rsidRPr="00E129CF" w:rsidRDefault="00657BE8" w:rsidP="00EB328E">
      <w:pPr>
        <w:pStyle w:val="NoSpacing"/>
        <w:rPr>
          <w:rStyle w:val="Strong"/>
          <w:rFonts w:ascii="Times New Roman" w:hAnsi="Times New Roman" w:cs="Times New Roman"/>
          <w:b w:val="0"/>
          <w:bCs w:val="0"/>
          <w:color w:val="444444"/>
          <w:sz w:val="24"/>
          <w:szCs w:val="24"/>
          <w:shd w:val="clear" w:color="auto" w:fill="FFFFFF"/>
        </w:rPr>
      </w:pPr>
      <w:r w:rsidRPr="00E129CF">
        <w:rPr>
          <w:rStyle w:val="Strong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19. Aşağıdaki cümlelerden hangisinin yüklemi türemiş bir fiil değildir?</w:t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Style w:val="Strong"/>
          <w:rFonts w:ascii="Times New Roman" w:hAnsi="Times New Roman" w:cs="Times New Roman"/>
          <w:b w:val="0"/>
          <w:bCs w:val="0"/>
          <w:color w:val="444444"/>
          <w:sz w:val="24"/>
          <w:szCs w:val="24"/>
          <w:shd w:val="clear" w:color="auto" w:fill="FFFFFF"/>
        </w:rPr>
        <w:t>A)</w:t>
      </w:r>
      <w:r w:rsidRPr="00E129CF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Traktörü tarla komşusuna sattı.</w:t>
      </w:r>
    </w:p>
    <w:p w:rsidR="00657BE8" w:rsidRPr="00E129CF" w:rsidRDefault="00657BE8" w:rsidP="0070463F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29CF">
        <w:rPr>
          <w:rStyle w:val="Strong"/>
          <w:rFonts w:ascii="Times New Roman" w:hAnsi="Times New Roman" w:cs="Times New Roman"/>
          <w:b w:val="0"/>
          <w:bCs w:val="0"/>
          <w:color w:val="444444"/>
          <w:sz w:val="24"/>
          <w:szCs w:val="24"/>
          <w:shd w:val="clear" w:color="auto" w:fill="FFFFFF"/>
        </w:rPr>
        <w:t>B)</w:t>
      </w:r>
      <w:r w:rsidRPr="00E129CF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Bütün zararını bizden çıkarttı.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Style w:val="Strong"/>
          <w:rFonts w:ascii="Times New Roman" w:hAnsi="Times New Roman" w:cs="Times New Roman"/>
          <w:b w:val="0"/>
          <w:bCs w:val="0"/>
          <w:color w:val="444444"/>
          <w:sz w:val="24"/>
          <w:szCs w:val="24"/>
          <w:shd w:val="clear" w:color="auto" w:fill="FFFFFF"/>
        </w:rPr>
        <w:t>C)</w:t>
      </w:r>
      <w:r w:rsidRPr="00E129CF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Bu evde iyi günler de yaşandı.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Style w:val="Strong"/>
          <w:rFonts w:ascii="Times New Roman" w:hAnsi="Times New Roman" w:cs="Times New Roman"/>
          <w:b w:val="0"/>
          <w:bCs w:val="0"/>
          <w:color w:val="444444"/>
          <w:sz w:val="24"/>
          <w:szCs w:val="24"/>
          <w:shd w:val="clear" w:color="auto" w:fill="FFFFFF"/>
        </w:rPr>
        <w:t>D)</w:t>
      </w:r>
      <w:r w:rsidRPr="00E129CF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İtfaiye yangını başarıyla söndürdü.</w:t>
      </w:r>
    </w:p>
    <w:p w:rsidR="00657BE8" w:rsidRPr="00E129CF" w:rsidRDefault="00657BE8" w:rsidP="0070463F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57BE8" w:rsidRPr="00E129CF" w:rsidRDefault="00657BE8" w:rsidP="0070463F">
      <w:pPr>
        <w:pStyle w:val="NoSpacing"/>
        <w:rPr>
          <w:rFonts w:ascii="Times New Roman" w:hAnsi="Times New Roman" w:cs="Times New Roman"/>
          <w:color w:val="484848"/>
          <w:sz w:val="24"/>
          <w:szCs w:val="24"/>
          <w:shd w:val="clear" w:color="auto" w:fill="FFFFFF"/>
        </w:rPr>
      </w:pPr>
      <w:r w:rsidRPr="00E129CF">
        <w:rPr>
          <w:rStyle w:val="Strong"/>
          <w:rFonts w:ascii="Times New Roman" w:hAnsi="Times New Roman" w:cs="Times New Roman"/>
          <w:color w:val="484848"/>
          <w:sz w:val="24"/>
          <w:szCs w:val="24"/>
          <w:shd w:val="clear" w:color="auto" w:fill="FFFFFF"/>
        </w:rPr>
        <w:t xml:space="preserve">20.Aşağıdaki cümlelerin hangisinde </w:t>
      </w:r>
      <w:r w:rsidRPr="00E129CF">
        <w:rPr>
          <w:rStyle w:val="Strong"/>
          <w:rFonts w:ascii="Times New Roman" w:hAnsi="Times New Roman" w:cs="Times New Roman"/>
          <w:color w:val="484848"/>
          <w:sz w:val="24"/>
          <w:szCs w:val="24"/>
          <w:u w:val="single"/>
          <w:shd w:val="clear" w:color="auto" w:fill="FFFFFF"/>
        </w:rPr>
        <w:t>durum ya da zaman anlamlı bir zarf kullanılmamış</w:t>
      </w:r>
      <w:r w:rsidRPr="00E129CF">
        <w:rPr>
          <w:rStyle w:val="Strong"/>
          <w:rFonts w:ascii="Times New Roman" w:hAnsi="Times New Roman" w:cs="Times New Roman"/>
          <w:color w:val="484848"/>
          <w:sz w:val="24"/>
          <w:szCs w:val="24"/>
          <w:u w:val="single"/>
          <w:shd w:val="clear" w:color="auto" w:fill="FFFFFF"/>
        </w:rPr>
        <w:softHyphen/>
        <w:t>tır?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color w:val="444444"/>
          <w:sz w:val="24"/>
          <w:szCs w:val="24"/>
          <w:lang w:eastAsia="tr-TR"/>
        </w:rPr>
        <w:t>A)Buraya koşarak geldim.</w:t>
      </w:r>
    </w:p>
    <w:p w:rsidR="00657BE8" w:rsidRPr="00E129CF" w:rsidRDefault="00657BE8" w:rsidP="0070463F">
      <w:pPr>
        <w:pStyle w:val="NoSpacing"/>
        <w:rPr>
          <w:rFonts w:ascii="Times New Roman" w:hAnsi="Times New Roman" w:cs="Times New Roman"/>
          <w:color w:val="444444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color w:val="444444"/>
          <w:sz w:val="24"/>
          <w:szCs w:val="24"/>
          <w:lang w:eastAsia="tr-TR"/>
        </w:rPr>
        <w:t>B)Okula dün gittim.</w:t>
      </w:r>
    </w:p>
    <w:p w:rsidR="00657BE8" w:rsidRPr="00E129CF" w:rsidRDefault="00657BE8" w:rsidP="0070463F">
      <w:pPr>
        <w:pStyle w:val="NoSpacing"/>
        <w:rPr>
          <w:rFonts w:ascii="Times New Roman" w:hAnsi="Times New Roman" w:cs="Times New Roman"/>
          <w:color w:val="444444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color w:val="444444"/>
          <w:sz w:val="24"/>
          <w:szCs w:val="24"/>
          <w:lang w:eastAsia="tr-TR"/>
        </w:rPr>
        <w:t>C)Bunu nasıl yapabildin?</w:t>
      </w:r>
    </w:p>
    <w:p w:rsidR="00657BE8" w:rsidRPr="00E129CF" w:rsidRDefault="00657BE8" w:rsidP="0070463F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29CF">
        <w:rPr>
          <w:rFonts w:ascii="Times New Roman" w:hAnsi="Times New Roman" w:cs="Times New Roman"/>
          <w:color w:val="444444"/>
          <w:sz w:val="24"/>
          <w:szCs w:val="24"/>
          <w:lang w:eastAsia="tr-TR"/>
        </w:rPr>
        <w:t>D)Başından geçenleri gülerek anlattı.</w:t>
      </w:r>
    </w:p>
    <w:p w:rsidR="00657BE8" w:rsidRPr="00E129CF" w:rsidRDefault="00657BE8" w:rsidP="003132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2"/>
        <w:gridCol w:w="642"/>
        <w:gridCol w:w="642"/>
        <w:gridCol w:w="643"/>
        <w:gridCol w:w="643"/>
      </w:tblGrid>
      <w:tr w:rsidR="00657BE8" w:rsidRPr="004C4962">
        <w:trPr>
          <w:trHeight w:val="331"/>
        </w:trPr>
        <w:tc>
          <w:tcPr>
            <w:tcW w:w="3212" w:type="dxa"/>
            <w:gridSpan w:val="5"/>
          </w:tcPr>
          <w:p w:rsidR="00657BE8" w:rsidRPr="004C4962" w:rsidRDefault="00657BE8" w:rsidP="004C4962">
            <w:pPr>
              <w:pStyle w:val="NoSpacing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CEVAP ANAHTARI</w:t>
            </w: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A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B</w:t>
            </w: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C</w:t>
            </w: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D</w:t>
            </w: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10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10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657BE8" w:rsidRPr="004C4962">
        <w:trPr>
          <w:trHeight w:val="331"/>
        </w:trPr>
        <w:tc>
          <w:tcPr>
            <w:tcW w:w="642" w:type="dxa"/>
          </w:tcPr>
          <w:p w:rsidR="00657BE8" w:rsidRPr="004C4962" w:rsidRDefault="00657BE8" w:rsidP="005F25D6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  <w:r w:rsidRPr="004C4962"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657BE8" w:rsidRPr="004C4962" w:rsidRDefault="00657BE8" w:rsidP="00E22BCA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</w:tbl>
    <w:p w:rsidR="00657BE8" w:rsidRPr="00E129CF" w:rsidRDefault="00657BE8" w:rsidP="003132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7BE8" w:rsidRPr="00E129CF" w:rsidRDefault="00657BE8" w:rsidP="003132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 xml:space="preserve">Not: </w:t>
      </w:r>
    </w:p>
    <w:p w:rsidR="00657BE8" w:rsidRPr="00E129CF" w:rsidRDefault="00657BE8" w:rsidP="003132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 xml:space="preserve">Her soru </w:t>
      </w:r>
      <w:r w:rsidRPr="00E129CF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E129CF">
        <w:rPr>
          <w:rFonts w:ascii="Times New Roman" w:hAnsi="Times New Roman" w:cs="Times New Roman"/>
          <w:sz w:val="24"/>
          <w:szCs w:val="24"/>
        </w:rPr>
        <w:t xml:space="preserve"> puandır.</w:t>
      </w:r>
    </w:p>
    <w:p w:rsidR="00657BE8" w:rsidRPr="00E129CF" w:rsidRDefault="00657BE8" w:rsidP="003132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 xml:space="preserve">Sınav süresi </w:t>
      </w:r>
      <w:r w:rsidRPr="00E129CF">
        <w:rPr>
          <w:rFonts w:ascii="Times New Roman" w:hAnsi="Times New Roman" w:cs="Times New Roman"/>
          <w:sz w:val="24"/>
          <w:szCs w:val="24"/>
          <w:u w:val="single"/>
        </w:rPr>
        <w:t>40</w:t>
      </w:r>
      <w:r w:rsidRPr="00E129CF">
        <w:rPr>
          <w:rFonts w:ascii="Times New Roman" w:hAnsi="Times New Roman" w:cs="Times New Roman"/>
          <w:sz w:val="24"/>
          <w:szCs w:val="24"/>
        </w:rPr>
        <w:t xml:space="preserve"> dakikadır.</w:t>
      </w:r>
    </w:p>
    <w:p w:rsidR="00657BE8" w:rsidRDefault="00657BE8" w:rsidP="003132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>Cevapları tabloya işaretlenecektir.</w:t>
      </w:r>
      <w:bookmarkStart w:id="0" w:name="_GoBack"/>
      <w:bookmarkEnd w:id="0"/>
    </w:p>
    <w:sectPr w:rsidR="00657BE8" w:rsidSect="002D43A3">
      <w:type w:val="continuous"/>
      <w:pgSz w:w="11906" w:h="16838"/>
      <w:pgMar w:top="284" w:right="567" w:bottom="284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918"/>
    <w:rsid w:val="00024BDD"/>
    <w:rsid w:val="00024D96"/>
    <w:rsid w:val="000C4DBF"/>
    <w:rsid w:val="001325C3"/>
    <w:rsid w:val="00172D78"/>
    <w:rsid w:val="002268ED"/>
    <w:rsid w:val="00273ACE"/>
    <w:rsid w:val="002873EF"/>
    <w:rsid w:val="002D43A3"/>
    <w:rsid w:val="002F1FBC"/>
    <w:rsid w:val="003132CF"/>
    <w:rsid w:val="00383559"/>
    <w:rsid w:val="003A2A0D"/>
    <w:rsid w:val="00434245"/>
    <w:rsid w:val="004A07BB"/>
    <w:rsid w:val="004C4962"/>
    <w:rsid w:val="004C5A8E"/>
    <w:rsid w:val="004D399B"/>
    <w:rsid w:val="004E3E22"/>
    <w:rsid w:val="005F25D6"/>
    <w:rsid w:val="0060341C"/>
    <w:rsid w:val="0061050F"/>
    <w:rsid w:val="00612BE7"/>
    <w:rsid w:val="00633562"/>
    <w:rsid w:val="00657BE8"/>
    <w:rsid w:val="006620E7"/>
    <w:rsid w:val="00694F5F"/>
    <w:rsid w:val="0070463F"/>
    <w:rsid w:val="007253DF"/>
    <w:rsid w:val="007256EA"/>
    <w:rsid w:val="00814B26"/>
    <w:rsid w:val="00864C2F"/>
    <w:rsid w:val="008C39B0"/>
    <w:rsid w:val="00921111"/>
    <w:rsid w:val="00983351"/>
    <w:rsid w:val="00A514F4"/>
    <w:rsid w:val="00A64ABA"/>
    <w:rsid w:val="00A94918"/>
    <w:rsid w:val="00B07C0B"/>
    <w:rsid w:val="00B15347"/>
    <w:rsid w:val="00B543C3"/>
    <w:rsid w:val="00B80026"/>
    <w:rsid w:val="00B9265D"/>
    <w:rsid w:val="00B92888"/>
    <w:rsid w:val="00C653EF"/>
    <w:rsid w:val="00C75AB4"/>
    <w:rsid w:val="00C82F85"/>
    <w:rsid w:val="00CE58C2"/>
    <w:rsid w:val="00D0732C"/>
    <w:rsid w:val="00D12603"/>
    <w:rsid w:val="00D21AF5"/>
    <w:rsid w:val="00DB79E0"/>
    <w:rsid w:val="00E129CF"/>
    <w:rsid w:val="00E22BCA"/>
    <w:rsid w:val="00EB328E"/>
    <w:rsid w:val="00EF0029"/>
    <w:rsid w:val="00F00895"/>
    <w:rsid w:val="00F20B1A"/>
    <w:rsid w:val="00FB6091"/>
    <w:rsid w:val="00FC6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F5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0732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633562"/>
  </w:style>
  <w:style w:type="character" w:styleId="Hyperlink">
    <w:name w:val="Hyperlink"/>
    <w:basedOn w:val="DefaultParagraphFont"/>
    <w:uiPriority w:val="99"/>
    <w:rsid w:val="00633562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612BE7"/>
    <w:rPr>
      <w:b/>
      <w:bCs/>
    </w:rPr>
  </w:style>
  <w:style w:type="paragraph" w:styleId="NoSpacing">
    <w:name w:val="No Spacing"/>
    <w:uiPriority w:val="99"/>
    <w:qFormat/>
    <w:rsid w:val="00FB6091"/>
    <w:rPr>
      <w:rFonts w:cs="Calibri"/>
      <w:lang w:eastAsia="en-US"/>
    </w:rPr>
  </w:style>
  <w:style w:type="paragraph" w:customStyle="1" w:styleId="style9">
    <w:name w:val="style9"/>
    <w:basedOn w:val="Normal"/>
    <w:uiPriority w:val="99"/>
    <w:rsid w:val="00B92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17">
    <w:name w:val="fontstyle17"/>
    <w:basedOn w:val="DefaultParagraphFont"/>
    <w:uiPriority w:val="99"/>
    <w:rsid w:val="00B9265D"/>
  </w:style>
  <w:style w:type="paragraph" w:customStyle="1" w:styleId="style7">
    <w:name w:val="style7"/>
    <w:basedOn w:val="Normal"/>
    <w:uiPriority w:val="99"/>
    <w:rsid w:val="00B92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0">
    <w:name w:val="style10"/>
    <w:basedOn w:val="Normal"/>
    <w:uiPriority w:val="99"/>
    <w:rsid w:val="00603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rsid w:val="00610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70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46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030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ilgicik.com/yazi/fiil-catis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lgicik.com/yazi/sozcuk-turleri/" TargetMode="External"/><Relationship Id="rId5" Type="http://schemas.openxmlformats.org/officeDocument/2006/relationships/hyperlink" Target="http://www.bilgicik.com/yazi/cumlenin-ogeleri/" TargetMode="External"/><Relationship Id="rId4" Type="http://schemas.openxmlformats.org/officeDocument/2006/relationships/hyperlink" Target="http://www.sorubak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</TotalTime>
  <Pages>2</Pages>
  <Words>854</Words>
  <Characters>4869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öztürk</dc:creator>
  <cp:keywords/>
  <dc:description/>
  <cp:lastModifiedBy>eda</cp:lastModifiedBy>
  <cp:revision>60</cp:revision>
  <dcterms:created xsi:type="dcterms:W3CDTF">2012-05-20T13:21:00Z</dcterms:created>
  <dcterms:modified xsi:type="dcterms:W3CDTF">2013-05-10T16:16:00Z</dcterms:modified>
</cp:coreProperties>
</file>