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0C2" w:rsidRPr="0058432B" w:rsidRDefault="00AF10C2" w:rsidP="0058432B">
      <w:pPr>
        <w:spacing w:after="0"/>
        <w:rPr>
          <w:rFonts w:ascii="Hand writing Mutlu" w:hAnsi="Hand writing Mutlu" w:cs="Hand writing Mutlu"/>
          <w:sz w:val="20"/>
          <w:szCs w:val="20"/>
        </w:rPr>
      </w:pPr>
      <w:r w:rsidRPr="0058432B">
        <w:rPr>
          <w:rFonts w:ascii="Hand writing Mutlu" w:hAnsi="Hand writing Mutlu" w:cs="Hand writing Mutlu"/>
          <w:sz w:val="20"/>
          <w:szCs w:val="20"/>
        </w:rPr>
        <w:t>ADI SOYADI:</w:t>
      </w:r>
      <w:r w:rsidRPr="0058432B">
        <w:rPr>
          <w:rFonts w:ascii="Hand writing Mutlu" w:hAnsi="Hand writing Mutlu" w:cs="Hand writing Mutlu"/>
          <w:sz w:val="20"/>
          <w:szCs w:val="20"/>
        </w:rPr>
        <w:tab/>
      </w:r>
      <w:r w:rsidRPr="0058432B">
        <w:rPr>
          <w:rFonts w:ascii="Hand writing Mutlu" w:hAnsi="Hand writing Mutlu" w:cs="Hand writing Mutlu"/>
          <w:sz w:val="20"/>
          <w:szCs w:val="20"/>
        </w:rPr>
        <w:tab/>
      </w:r>
      <w:r w:rsidRPr="0058432B">
        <w:rPr>
          <w:rFonts w:ascii="Hand writing Mutlu" w:hAnsi="Hand writing Mutlu" w:cs="Hand writing Mutlu"/>
          <w:sz w:val="20"/>
          <w:szCs w:val="20"/>
        </w:rPr>
        <w:tab/>
      </w:r>
      <w:r w:rsidRPr="0058432B">
        <w:rPr>
          <w:rFonts w:ascii="Hand writing Mutlu" w:hAnsi="Hand writing Mutlu" w:cs="Hand writing Mutlu"/>
          <w:sz w:val="20"/>
          <w:szCs w:val="20"/>
        </w:rPr>
        <w:tab/>
      </w:r>
      <w:r w:rsidRPr="0058432B">
        <w:rPr>
          <w:rFonts w:ascii="Hand writing Mutlu" w:hAnsi="Hand writing Mutlu" w:cs="Hand writing Mutlu"/>
          <w:sz w:val="20"/>
          <w:szCs w:val="20"/>
        </w:rPr>
        <w:tab/>
      </w:r>
      <w:r w:rsidRPr="0058432B">
        <w:rPr>
          <w:rFonts w:ascii="Hand writing Mutlu" w:hAnsi="Hand writing Mutlu" w:cs="Hand writing Mutlu"/>
          <w:sz w:val="20"/>
          <w:szCs w:val="20"/>
        </w:rPr>
        <w:tab/>
        <w:t>ALDIĞI PUAN:</w:t>
      </w:r>
    </w:p>
    <w:p w:rsidR="00AF10C2" w:rsidRDefault="00AF10C2" w:rsidP="0058432B">
      <w:pPr>
        <w:spacing w:after="0"/>
        <w:rPr>
          <w:rFonts w:ascii="Hand writing Mutlu" w:hAnsi="Hand writing Mutlu" w:cs="Hand writing Mutlu"/>
          <w:sz w:val="20"/>
          <w:szCs w:val="20"/>
        </w:rPr>
      </w:pPr>
      <w:r w:rsidRPr="0058432B">
        <w:rPr>
          <w:rFonts w:ascii="Hand writing Mutlu" w:hAnsi="Hand writing Mutlu" w:cs="Hand writing Mutlu"/>
          <w:sz w:val="20"/>
          <w:szCs w:val="20"/>
        </w:rPr>
        <w:t>SINIFI:7/</w:t>
      </w:r>
      <w:r w:rsidRPr="00DF76D2">
        <w:rPr>
          <w:rFonts w:ascii="Hand writing Mutlu" w:hAnsi="Hand writing Mutlu" w:cs="Hand writing Mutlu"/>
          <w:sz w:val="20"/>
          <w:szCs w:val="20"/>
        </w:rPr>
        <w:t xml:space="preserve"> </w:t>
      </w:r>
    </w:p>
    <w:p w:rsidR="00AF10C2" w:rsidRPr="0058432B" w:rsidRDefault="00AF10C2" w:rsidP="0058432B">
      <w:pPr>
        <w:spacing w:after="0"/>
        <w:rPr>
          <w:rFonts w:ascii="Hand writing Mutlu" w:hAnsi="Hand writing Mutlu" w:cs="Hand writing Mutlu"/>
          <w:sz w:val="20"/>
          <w:szCs w:val="20"/>
        </w:rPr>
      </w:pPr>
      <w:r w:rsidRPr="0058432B">
        <w:rPr>
          <w:rFonts w:ascii="Hand writing Mutlu" w:hAnsi="Hand writing Mutlu" w:cs="Hand writing Mutlu"/>
          <w:sz w:val="20"/>
          <w:szCs w:val="20"/>
        </w:rPr>
        <w:t>NO:</w:t>
      </w:r>
    </w:p>
    <w:p w:rsidR="00AF10C2" w:rsidRPr="0058432B" w:rsidRDefault="00AF10C2" w:rsidP="0058432B">
      <w:pPr>
        <w:spacing w:after="0"/>
        <w:jc w:val="center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 xml:space="preserve">2012-2013 </w:t>
      </w:r>
      <w:r w:rsidRPr="0058432B">
        <w:rPr>
          <w:rFonts w:ascii="Hand writing Mutlu" w:hAnsi="Hand writing Mutlu" w:cs="Hand writing Mutlu"/>
          <w:sz w:val="20"/>
          <w:szCs w:val="20"/>
        </w:rPr>
        <w:t xml:space="preserve"> EĞİTİM ÖĞRETİM YILI SİNCAN CUMHURİYET İLKÖĞRETİM OKULU</w:t>
      </w:r>
    </w:p>
    <w:p w:rsidR="00AF10C2" w:rsidRPr="0058432B" w:rsidRDefault="00AF10C2" w:rsidP="0058432B">
      <w:pPr>
        <w:pStyle w:val="ListParagraph"/>
        <w:tabs>
          <w:tab w:val="left" w:pos="567"/>
        </w:tabs>
        <w:spacing w:after="0"/>
        <w:ind w:left="0"/>
        <w:jc w:val="center"/>
        <w:rPr>
          <w:rFonts w:ascii="Hand writing Mutlu" w:hAnsi="Hand writing Mutlu" w:cs="Hand writing Mutlu"/>
          <w:sz w:val="20"/>
          <w:szCs w:val="20"/>
        </w:rPr>
        <w:sectPr w:rsidR="00AF10C2" w:rsidRPr="0058432B" w:rsidSect="002562D9">
          <w:headerReference w:type="default" r:id="rId7"/>
          <w:pgSz w:w="11906" w:h="16838" w:code="9"/>
          <w:pgMar w:top="397" w:right="567" w:bottom="397" w:left="567" w:header="340" w:footer="397" w:gutter="0"/>
          <w:cols w:space="708"/>
          <w:docGrid w:linePitch="360"/>
        </w:sectPr>
      </w:pPr>
      <w:r>
        <w:rPr>
          <w:rFonts w:ascii="Hand writing Mutlu" w:hAnsi="Hand writing Mutlu" w:cs="Hand writing Mutlu"/>
          <w:sz w:val="20"/>
          <w:szCs w:val="20"/>
        </w:rPr>
        <w:t>7.SINIF MATEMATİK DERSİ 2.DÖNEM 1</w:t>
      </w:r>
      <w:r w:rsidRPr="0058432B">
        <w:rPr>
          <w:rFonts w:ascii="Hand writing Mutlu" w:hAnsi="Hand writing Mutlu" w:cs="Hand writing Mutlu"/>
          <w:sz w:val="20"/>
          <w:szCs w:val="20"/>
        </w:rPr>
        <w:t>.YAZILI YOKLAMA SINAVI(</w:t>
      </w:r>
      <w:r>
        <w:rPr>
          <w:rFonts w:ascii="Hand writing Mutlu" w:hAnsi="Hand writing Mutlu" w:cs="Hand writing Mutlu"/>
          <w:sz w:val="20"/>
          <w:szCs w:val="20"/>
        </w:rPr>
        <w:t>19</w:t>
      </w:r>
      <w:r w:rsidRPr="0058432B">
        <w:rPr>
          <w:rFonts w:ascii="Hand writing Mutlu" w:hAnsi="Hand writing Mutlu" w:cs="Hand writing Mutlu"/>
          <w:sz w:val="20"/>
          <w:szCs w:val="20"/>
        </w:rPr>
        <w:t>/0</w:t>
      </w:r>
      <w:r>
        <w:rPr>
          <w:rFonts w:ascii="Hand writing Mutlu" w:hAnsi="Hand writing Mutlu" w:cs="Hand writing Mutlu"/>
          <w:sz w:val="20"/>
          <w:szCs w:val="20"/>
        </w:rPr>
        <w:t>3</w:t>
      </w:r>
      <w:r w:rsidRPr="0058432B">
        <w:rPr>
          <w:rFonts w:ascii="Hand writing Mutlu" w:hAnsi="Hand writing Mutlu" w:cs="Hand writing Mutlu"/>
          <w:sz w:val="20"/>
          <w:szCs w:val="20"/>
        </w:rPr>
        <w:t xml:space="preserve">/2012) </w:t>
      </w:r>
    </w:p>
    <w:p w:rsidR="00AF10C2" w:rsidRPr="0058432B" w:rsidRDefault="00AF10C2" w:rsidP="000D4283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hyperlink r:id="rId8" w:history="1">
        <w:r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  </w:t>
      </w:r>
    </w:p>
    <w:p w:rsidR="00AF10C2" w:rsidRDefault="00AF10C2" w:rsidP="00EE7563">
      <w:pPr>
        <w:pStyle w:val="ListParagraph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Hand writing Mutlu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7.15pt;margin-top:6.05pt;width:0;height:625.4pt;z-index:251658240" o:connectortype="straigh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27.15pt;margin-top:15.1pt;width:192.5pt;height:141.5pt;z-index:-251660288;visibility:visible">
            <v:imagedata r:id="rId9" o:title=""/>
          </v:shape>
        </w:pict>
      </w:r>
      <w:r>
        <w:rPr>
          <w:rFonts w:ascii="Hand writing Mutlu" w:hAnsi="Hand writing Mutlu" w:cs="Hand writing Mutlu"/>
          <w:sz w:val="20"/>
          <w:szCs w:val="20"/>
        </w:rPr>
        <w:t>Aşağıda 18, 12 ve 24 dişli çarklar vardır.</w:t>
      </w: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Büyük çark 3 tam tur attığında, diğerleri kaçar tur atarlar?</w:t>
      </w: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Pr="000B7538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EE7563">
      <w:pPr>
        <w:pStyle w:val="ListParagraph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Aşağıda verilen şekilde x kaç derecedir?</w:t>
      </w: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r w:rsidRPr="00864CE6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Resim 2" o:spid="_x0000_i1025" type="#_x0000_t75" style="width:174pt;height:166.5pt;visibility:visible">
            <v:imagedata r:id="rId10" o:title=""/>
          </v:shape>
        </w:pict>
      </w: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Pr="000B7538" w:rsidRDefault="00AF10C2" w:rsidP="000B753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EE7563">
      <w:pPr>
        <w:pStyle w:val="ListParagraph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Aşağıdaki sekizgende dış açıların ölçüleri verilmiştir. Buna göre, x kaç derecedir?</w:t>
      </w:r>
    </w:p>
    <w:p w:rsidR="00AF10C2" w:rsidRDefault="00AF10C2" w:rsidP="00A158C3">
      <w:pPr>
        <w:tabs>
          <w:tab w:val="left" w:pos="567"/>
        </w:tabs>
        <w:spacing w:after="0"/>
        <w:jc w:val="right"/>
        <w:rPr>
          <w:rFonts w:ascii="Hand writing Mutlu" w:hAnsi="Hand writing Mutlu" w:cs="Hand writing Mutlu"/>
          <w:sz w:val="20"/>
          <w:szCs w:val="20"/>
        </w:rPr>
      </w:pPr>
      <w:r w:rsidRPr="00864CE6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Resim 4" o:spid="_x0000_i1026" type="#_x0000_t75" style="width:162pt;height:207.75pt;visibility:visible">
            <v:imagedata r:id="rId11" o:title="" croptop="1418f" cropbottom="2205f" cropleft="2726f" cropright="4095f"/>
          </v:shape>
        </w:pict>
      </w:r>
    </w:p>
    <w:p w:rsidR="00AF10C2" w:rsidRDefault="00AF10C2" w:rsidP="00A158C3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A158C3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A158C3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Pr="00A158C3" w:rsidRDefault="00AF10C2" w:rsidP="00A158C3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EE7563">
      <w:pPr>
        <w:pStyle w:val="ListParagraph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Aşağıda bir bölümü ve bir iç açısı verilen düzgün çokgen vardır. Bu düzgün çokgen kaç kenarlıdır?</w:t>
      </w:r>
    </w:p>
    <w:p w:rsidR="00AF10C2" w:rsidRDefault="00AF10C2" w:rsidP="00175BEF">
      <w:pPr>
        <w:tabs>
          <w:tab w:val="left" w:pos="567"/>
        </w:tabs>
        <w:spacing w:after="0"/>
        <w:jc w:val="right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r>
        <w:rPr>
          <w:noProof/>
          <w:lang w:eastAsia="tr-TR"/>
        </w:rPr>
        <w:pict>
          <v:shape id="Resim 5" o:spid="_x0000_s1028" type="#_x0000_t75" style="position:absolute;margin-left:99.75pt;margin-top:2.65pt;width:151.5pt;height:87.5pt;z-index:-251659264;visibility:visible">
            <v:imagedata r:id="rId12" o:title=""/>
          </v:shape>
        </w:pict>
      </w: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175BEF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EE7563">
      <w:pPr>
        <w:pStyle w:val="ListParagraph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Hand writing Mutlu"/>
          <w:sz w:val="20"/>
          <w:szCs w:val="20"/>
        </w:rPr>
      </w:pPr>
      <w:r>
        <w:rPr>
          <w:noProof/>
          <w:lang w:eastAsia="tr-TR"/>
        </w:rPr>
        <w:pict>
          <v:shape id="_x0000_s1029" type="#_x0000_t32" style="position:absolute;left:0;text-align:left;margin-left:268.35pt;margin-top:3.95pt;width:0;height:749pt;z-index:251659264" o:connectortype="straight"/>
        </w:pict>
      </w:r>
      <w:r>
        <w:rPr>
          <w:rFonts w:ascii="Hand writing Mutlu" w:hAnsi="Hand writing Mutlu" w:cs="Hand writing Mutlu"/>
          <w:sz w:val="20"/>
          <w:szCs w:val="20"/>
        </w:rPr>
        <w:t>Aşağıda düzgün sekizgen ve eş kenar üçgenden oluşturulmuş uçurtma vardır. Buna göre, x + y değeri nedir?</w:t>
      </w:r>
    </w:p>
    <w:p w:rsidR="00AF10C2" w:rsidRDefault="00AF10C2" w:rsidP="003C4DD7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r w:rsidRPr="00864CE6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Resim 6" o:spid="_x0000_i1027" type="#_x0000_t75" style="width:156.75pt;height:132.75pt;visibility:visible">
            <v:imagedata r:id="rId13" o:title=""/>
          </v:shape>
        </w:pict>
      </w:r>
    </w:p>
    <w:p w:rsidR="00AF10C2" w:rsidRDefault="00AF10C2" w:rsidP="003C4DD7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3C4DD7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3C4DD7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Pr="003C4DD7" w:rsidRDefault="00AF10C2" w:rsidP="003C4DD7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EE7563">
      <w:pPr>
        <w:pStyle w:val="ListParagraph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Aşağıdaki ABCD ve EBCF dikdörtgenleri birbirine benzerdir ve benzerlik oranı 3 tür. Şekilde EB doğru parçasının uzunluğu 3cm ise, AE doğru parçasının uzunluğu kaç cm dir?</w:t>
      </w:r>
    </w:p>
    <w:p w:rsidR="00AF10C2" w:rsidRDefault="00AF10C2" w:rsidP="009F7687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r w:rsidRPr="00864CE6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Resim 1" o:spid="_x0000_i1028" type="#_x0000_t75" style="width:116.25pt;height:79.5pt;visibility:visible">
            <v:imagedata r:id="rId14" o:title=""/>
          </v:shape>
        </w:pict>
      </w:r>
    </w:p>
    <w:p w:rsidR="00AF10C2" w:rsidRDefault="00AF10C2" w:rsidP="009F7687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9F7687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452E49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452E49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452E49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452E49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EE7563">
      <w:pPr>
        <w:pStyle w:val="ListParagraph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Aşağıda dört şirketin kârlarını gösteren sütün grafikleri verilmiştir. E şirketi kâr durumunu diğerlerine yakın göstermek için hangi grafiği kullanmalıdır?( X ile işaret atınız.)</w:t>
      </w:r>
    </w:p>
    <w:p w:rsidR="00AF10C2" w:rsidRDefault="00AF10C2" w:rsidP="00931F0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r w:rsidRPr="00864CE6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Resim 8" o:spid="_x0000_i1029" type="#_x0000_t75" style="width:258.75pt;height:171pt;visibility:visible">
            <v:imagedata r:id="rId15" o:title=""/>
          </v:shape>
        </w:pict>
      </w:r>
    </w:p>
    <w:p w:rsidR="00AF10C2" w:rsidRDefault="00AF10C2" w:rsidP="00EE7563">
      <w:pPr>
        <w:pStyle w:val="ListParagraph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Aşağıdaki grafik bir sınıfta sevilen renkleri göstermektedir.</w:t>
      </w:r>
    </w:p>
    <w:p w:rsidR="00AF10C2" w:rsidRDefault="00AF10C2" w:rsidP="00F57DE5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r w:rsidRPr="00864CE6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Grafik 1" o:spid="_x0000_i1030" type="#_x0000_t75" style="width:222pt;height:204pt;visibility:visible">
            <v:imagedata r:id="rId16" o:title="" cropbottom="-16f"/>
            <o:lock v:ext="edit" aspectratio="f"/>
          </v:shape>
        </w:pict>
      </w:r>
    </w:p>
    <w:p w:rsidR="00AF10C2" w:rsidRDefault="00AF10C2" w:rsidP="00F57DE5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Buna göre;</w:t>
      </w:r>
    </w:p>
    <w:p w:rsidR="00AF10C2" w:rsidRDefault="00AF10C2" w:rsidP="002636E3">
      <w:pPr>
        <w:pStyle w:val="ListParagraph"/>
        <w:numPr>
          <w:ilvl w:val="0"/>
          <w:numId w:val="16"/>
        </w:numPr>
        <w:tabs>
          <w:tab w:val="left" w:pos="567"/>
        </w:tabs>
        <w:spacing w:after="0"/>
        <w:ind w:left="284" w:hanging="284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Hangi renkleri kızlar erkeklerden daha çok seviyor?</w:t>
      </w:r>
    </w:p>
    <w:p w:rsidR="00AF10C2" w:rsidRDefault="00AF10C2" w:rsidP="00CB0F00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Pr="00CB0F00" w:rsidRDefault="00AF10C2" w:rsidP="00CB0F00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2636E3">
      <w:pPr>
        <w:pStyle w:val="ListParagraph"/>
        <w:numPr>
          <w:ilvl w:val="0"/>
          <w:numId w:val="16"/>
        </w:numPr>
        <w:tabs>
          <w:tab w:val="left" w:pos="567"/>
        </w:tabs>
        <w:spacing w:after="0"/>
        <w:ind w:left="284" w:hanging="284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Turuncu rengi seven öğrenci sayısı kaçtır?</w:t>
      </w:r>
    </w:p>
    <w:p w:rsidR="00AF10C2" w:rsidRDefault="00AF10C2" w:rsidP="00CB0F00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CB0F00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F57DE5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Pr="00C02D67" w:rsidRDefault="00AF10C2" w:rsidP="004C0548">
      <w:pPr>
        <w:pStyle w:val="ListParagraph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Aşağı</w:t>
      </w:r>
      <w:r w:rsidRPr="00C02D67">
        <w:rPr>
          <w:rFonts w:ascii="Hand writing Mutlu" w:hAnsi="Hand writing Mutlu" w:cs="Hand writing Mutlu"/>
          <w:sz w:val="20"/>
          <w:szCs w:val="20"/>
        </w:rPr>
        <w:t>daki tabloda bir sınıfta sevilen dersler i</w:t>
      </w:r>
      <w:r>
        <w:rPr>
          <w:rFonts w:ascii="Hand writing Mutlu" w:hAnsi="Hand writing Mutlu" w:cs="Hand writing Mutlu"/>
          <w:sz w:val="20"/>
          <w:szCs w:val="20"/>
        </w:rPr>
        <w:t>le ilgili tablo, daire grafiği ile gösterildiğinde derslere karşılık gelen açıları boş yerlere uygun biçimde yazınız.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992"/>
        <w:gridCol w:w="1560"/>
      </w:tblGrid>
      <w:tr w:rsidR="00AF10C2" w:rsidRPr="00864CE6">
        <w:trPr>
          <w:jc w:val="right"/>
        </w:trPr>
        <w:tc>
          <w:tcPr>
            <w:tcW w:w="1384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Dersler</w:t>
            </w:r>
          </w:p>
        </w:tc>
        <w:tc>
          <w:tcPr>
            <w:tcW w:w="992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Kişi Sayısı</w:t>
            </w:r>
          </w:p>
        </w:tc>
        <w:tc>
          <w:tcPr>
            <w:tcW w:w="1560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Daire Dilimi Açısı</w:t>
            </w:r>
          </w:p>
        </w:tc>
      </w:tr>
      <w:tr w:rsidR="00AF10C2" w:rsidRPr="00864CE6">
        <w:trPr>
          <w:trHeight w:val="454"/>
          <w:jc w:val="right"/>
        </w:trPr>
        <w:tc>
          <w:tcPr>
            <w:tcW w:w="1384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Türkçe</w:t>
            </w:r>
          </w:p>
        </w:tc>
        <w:tc>
          <w:tcPr>
            <w:tcW w:w="992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8</w:t>
            </w:r>
          </w:p>
        </w:tc>
        <w:tc>
          <w:tcPr>
            <w:tcW w:w="1560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</w:p>
        </w:tc>
      </w:tr>
      <w:tr w:rsidR="00AF10C2" w:rsidRPr="00864CE6">
        <w:trPr>
          <w:trHeight w:val="454"/>
          <w:jc w:val="right"/>
        </w:trPr>
        <w:tc>
          <w:tcPr>
            <w:tcW w:w="1384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Matematik</w:t>
            </w:r>
          </w:p>
        </w:tc>
        <w:tc>
          <w:tcPr>
            <w:tcW w:w="992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15</w:t>
            </w:r>
          </w:p>
        </w:tc>
        <w:tc>
          <w:tcPr>
            <w:tcW w:w="1560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</w:p>
        </w:tc>
      </w:tr>
      <w:tr w:rsidR="00AF10C2" w:rsidRPr="00864CE6">
        <w:trPr>
          <w:trHeight w:val="454"/>
          <w:jc w:val="right"/>
        </w:trPr>
        <w:tc>
          <w:tcPr>
            <w:tcW w:w="1384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Benden Eğt.</w:t>
            </w:r>
          </w:p>
        </w:tc>
        <w:tc>
          <w:tcPr>
            <w:tcW w:w="992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</w:p>
        </w:tc>
      </w:tr>
      <w:tr w:rsidR="00AF10C2" w:rsidRPr="00864CE6">
        <w:trPr>
          <w:trHeight w:val="454"/>
          <w:jc w:val="right"/>
        </w:trPr>
        <w:tc>
          <w:tcPr>
            <w:tcW w:w="1384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İngilizce</w:t>
            </w:r>
          </w:p>
        </w:tc>
        <w:tc>
          <w:tcPr>
            <w:tcW w:w="992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  <w:r w:rsidRPr="00864CE6">
              <w:rPr>
                <w:rFonts w:ascii="Hand writing Mutlu" w:hAnsi="Hand writing Mutlu" w:cs="Hand writing Mutlu"/>
                <w:sz w:val="20"/>
                <w:szCs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AF10C2" w:rsidRPr="00864CE6" w:rsidRDefault="00AF10C2" w:rsidP="00864CE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sz w:val="20"/>
                <w:szCs w:val="20"/>
              </w:rPr>
            </w:pPr>
          </w:p>
        </w:tc>
      </w:tr>
    </w:tbl>
    <w:p w:rsidR="00AF10C2" w:rsidRDefault="00AF10C2" w:rsidP="004C0548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2636E3">
      <w:pPr>
        <w:pStyle w:val="ListParagraph"/>
        <w:numPr>
          <w:ilvl w:val="0"/>
          <w:numId w:val="14"/>
        </w:numPr>
        <w:tabs>
          <w:tab w:val="left" w:pos="567"/>
        </w:tabs>
        <w:spacing w:after="0"/>
        <w:ind w:left="0" w:firstLine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1, 2, 2, 2, 3, 3, 4, 5, 7, 8, 12 sayı dizisinin;</w:t>
      </w:r>
    </w:p>
    <w:p w:rsidR="00AF10C2" w:rsidRDefault="00AF10C2" w:rsidP="002636E3">
      <w:pPr>
        <w:pStyle w:val="ListParagraph"/>
        <w:numPr>
          <w:ilvl w:val="0"/>
          <w:numId w:val="15"/>
        </w:num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>Modu kaçtır?</w:t>
      </w:r>
    </w:p>
    <w:p w:rsidR="00AF10C2" w:rsidRDefault="00AF10C2" w:rsidP="002636E3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Default="00AF10C2" w:rsidP="002636E3">
      <w:pPr>
        <w:pStyle w:val="ListParagraph"/>
        <w:numPr>
          <w:ilvl w:val="0"/>
          <w:numId w:val="15"/>
        </w:num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  <w:r>
        <w:rPr>
          <w:rFonts w:ascii="Hand writing Mutlu" w:hAnsi="Hand writing Mutlu" w:cs="Hand writing Mutlu"/>
          <w:sz w:val="20"/>
          <w:szCs w:val="20"/>
        </w:rPr>
        <w:t xml:space="preserve"> Çeyrekler açıklığı nedir?</w:t>
      </w:r>
    </w:p>
    <w:p w:rsidR="00AF10C2" w:rsidRDefault="00AF10C2" w:rsidP="002636E3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Pr="002636E3" w:rsidRDefault="00AF10C2" w:rsidP="002636E3">
      <w:pPr>
        <w:tabs>
          <w:tab w:val="left" w:pos="567"/>
        </w:tabs>
        <w:spacing w:after="0"/>
        <w:rPr>
          <w:rFonts w:ascii="Hand writing Mutlu" w:hAnsi="Hand writing Mutlu" w:cs="Hand writing Mutlu"/>
          <w:sz w:val="20"/>
          <w:szCs w:val="20"/>
        </w:rPr>
      </w:pPr>
    </w:p>
    <w:p w:rsidR="00AF10C2" w:rsidRPr="002636E3" w:rsidRDefault="00AF10C2" w:rsidP="000D4283">
      <w:pPr>
        <w:tabs>
          <w:tab w:val="left" w:pos="567"/>
        </w:tabs>
        <w:spacing w:after="0"/>
        <w:rPr>
          <w:rFonts w:ascii="Hand writing Mutlu" w:hAnsi="Hand writing Mutlu" w:cs="Hand writing Mutlu"/>
          <w:sz w:val="16"/>
          <w:szCs w:val="16"/>
        </w:rPr>
      </w:pPr>
      <w:r w:rsidRPr="002636E3">
        <w:rPr>
          <w:rFonts w:ascii="Hand writing Mutlu" w:hAnsi="Hand writing Mutlu" w:cs="Hand writing Mutlu"/>
          <w:sz w:val="16"/>
          <w:szCs w:val="16"/>
        </w:rPr>
        <w:t>Not: Her soru 10 puandır.</w:t>
      </w:r>
    </w:p>
    <w:p w:rsidR="00AF10C2" w:rsidRPr="002636E3" w:rsidRDefault="00AF10C2" w:rsidP="000D4283">
      <w:pPr>
        <w:tabs>
          <w:tab w:val="left" w:pos="567"/>
        </w:tabs>
        <w:spacing w:after="0"/>
        <w:rPr>
          <w:rFonts w:ascii="Hand writing Mutlu" w:hAnsi="Hand writing Mutlu" w:cs="Hand writing Mutlu"/>
          <w:sz w:val="16"/>
          <w:szCs w:val="16"/>
        </w:rPr>
      </w:pPr>
      <w:r w:rsidRPr="002636E3">
        <w:rPr>
          <w:rFonts w:ascii="Hand writing Mutlu" w:hAnsi="Hand writing Mutlu" w:cs="Hand writing Mutlu"/>
          <w:sz w:val="16"/>
          <w:szCs w:val="16"/>
        </w:rPr>
        <w:t>Süre bir ders saatidir.</w:t>
      </w:r>
      <w:r w:rsidRPr="002636E3">
        <w:rPr>
          <w:rFonts w:ascii="Hand writing Mutlu" w:hAnsi="Hand writing Mutlu" w:cs="Hand writing Mutlu"/>
          <w:sz w:val="16"/>
          <w:szCs w:val="16"/>
        </w:rPr>
        <w:tab/>
      </w:r>
      <w:r>
        <w:rPr>
          <w:rFonts w:ascii="Hand writing Mutlu" w:hAnsi="Hand writing Mutlu" w:cs="Hand writing Mutlu"/>
          <w:sz w:val="16"/>
          <w:szCs w:val="16"/>
        </w:rPr>
        <w:tab/>
      </w:r>
      <w:r>
        <w:rPr>
          <w:rFonts w:ascii="Hand writing Mutlu" w:hAnsi="Hand writing Mutlu" w:cs="Hand writing Mutlu"/>
          <w:sz w:val="16"/>
          <w:szCs w:val="16"/>
        </w:rPr>
        <w:tab/>
      </w:r>
      <w:r w:rsidRPr="002636E3">
        <w:rPr>
          <w:rFonts w:ascii="Hand writing Mutlu" w:hAnsi="Hand writing Mutlu" w:cs="Hand writing Mutlu"/>
          <w:sz w:val="16"/>
          <w:szCs w:val="16"/>
        </w:rPr>
        <w:t>Ayhan ÖZER</w:t>
      </w:r>
    </w:p>
    <w:p w:rsidR="00AF10C2" w:rsidRPr="002636E3" w:rsidRDefault="00AF10C2" w:rsidP="000D4283">
      <w:pPr>
        <w:tabs>
          <w:tab w:val="left" w:pos="567"/>
        </w:tabs>
        <w:spacing w:after="0"/>
        <w:rPr>
          <w:rFonts w:ascii="Hand writing Mutlu" w:hAnsi="Hand writing Mutlu" w:cs="Hand writing Mutlu"/>
          <w:sz w:val="16"/>
          <w:szCs w:val="16"/>
        </w:rPr>
      </w:pPr>
      <w:r w:rsidRPr="002636E3">
        <w:rPr>
          <w:rFonts w:ascii="Hand writing Mutlu" w:hAnsi="Hand writing Mutlu" w:cs="Hand writing Mutlu"/>
          <w:sz w:val="16"/>
          <w:szCs w:val="16"/>
        </w:rPr>
        <w:tab/>
      </w:r>
      <w:r w:rsidRPr="002636E3">
        <w:rPr>
          <w:rFonts w:ascii="Hand writing Mutlu" w:hAnsi="Hand writing Mutlu" w:cs="Hand writing Mutlu"/>
          <w:sz w:val="16"/>
          <w:szCs w:val="16"/>
        </w:rPr>
        <w:tab/>
      </w:r>
      <w:r w:rsidRPr="002636E3">
        <w:rPr>
          <w:rFonts w:ascii="Hand writing Mutlu" w:hAnsi="Hand writing Mutlu" w:cs="Hand writing Mutlu"/>
          <w:sz w:val="16"/>
          <w:szCs w:val="16"/>
        </w:rPr>
        <w:tab/>
      </w:r>
      <w:r w:rsidRPr="002636E3">
        <w:rPr>
          <w:rFonts w:ascii="Hand writing Mutlu" w:hAnsi="Hand writing Mutlu" w:cs="Hand writing Mutlu"/>
          <w:sz w:val="16"/>
          <w:szCs w:val="16"/>
        </w:rPr>
        <w:tab/>
      </w:r>
      <w:r w:rsidRPr="002636E3">
        <w:rPr>
          <w:rFonts w:ascii="Hand writing Mutlu" w:hAnsi="Hand writing Mutlu" w:cs="Hand writing Mutlu"/>
          <w:sz w:val="16"/>
          <w:szCs w:val="16"/>
        </w:rPr>
        <w:tab/>
      </w:r>
      <w:r>
        <w:rPr>
          <w:rFonts w:ascii="Hand writing Mutlu" w:hAnsi="Hand writing Mutlu" w:cs="Hand writing Mutlu"/>
          <w:sz w:val="16"/>
          <w:szCs w:val="16"/>
        </w:rPr>
        <w:tab/>
      </w:r>
      <w:r w:rsidRPr="002636E3">
        <w:rPr>
          <w:rFonts w:ascii="Hand writing Mutlu" w:hAnsi="Hand writing Mutlu" w:cs="Hand writing Mutlu"/>
          <w:sz w:val="16"/>
          <w:szCs w:val="16"/>
        </w:rPr>
        <w:t>Matematik Öğrt.</w:t>
      </w:r>
    </w:p>
    <w:sectPr w:rsidR="00AF10C2" w:rsidRPr="002636E3" w:rsidSect="00BE1167">
      <w:type w:val="continuous"/>
      <w:pgSz w:w="11906" w:h="16838"/>
      <w:pgMar w:top="426" w:right="566" w:bottom="426" w:left="567" w:header="708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0C2" w:rsidRDefault="00AF10C2" w:rsidP="002562D9">
      <w:pPr>
        <w:spacing w:after="0" w:line="240" w:lineRule="auto"/>
      </w:pPr>
      <w:r>
        <w:separator/>
      </w:r>
    </w:p>
  </w:endnote>
  <w:endnote w:type="continuationSeparator" w:id="0">
    <w:p w:rsidR="00AF10C2" w:rsidRDefault="00AF10C2" w:rsidP="00256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0C2" w:rsidRDefault="00AF10C2" w:rsidP="002562D9">
      <w:pPr>
        <w:spacing w:after="0" w:line="240" w:lineRule="auto"/>
      </w:pPr>
      <w:r>
        <w:separator/>
      </w:r>
    </w:p>
  </w:footnote>
  <w:footnote w:type="continuationSeparator" w:id="0">
    <w:p w:rsidR="00AF10C2" w:rsidRDefault="00AF10C2" w:rsidP="00256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0C2" w:rsidRPr="00A63BE1" w:rsidRDefault="00AF10C2" w:rsidP="002562D9">
    <w:pPr>
      <w:pStyle w:val="Header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E02"/>
    <w:multiLevelType w:val="hybridMultilevel"/>
    <w:tmpl w:val="28D4B4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610C3"/>
    <w:multiLevelType w:val="hybridMultilevel"/>
    <w:tmpl w:val="F40AA596"/>
    <w:lvl w:ilvl="0" w:tplc="6746515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5FA0805"/>
    <w:multiLevelType w:val="hybridMultilevel"/>
    <w:tmpl w:val="DE4ED382"/>
    <w:lvl w:ilvl="0" w:tplc="677444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755ED4"/>
    <w:multiLevelType w:val="hybridMultilevel"/>
    <w:tmpl w:val="34FE64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04612"/>
    <w:multiLevelType w:val="hybridMultilevel"/>
    <w:tmpl w:val="9F18CA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51146"/>
    <w:multiLevelType w:val="hybridMultilevel"/>
    <w:tmpl w:val="A9DAA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02814"/>
    <w:multiLevelType w:val="hybridMultilevel"/>
    <w:tmpl w:val="3580CDB2"/>
    <w:lvl w:ilvl="0" w:tplc="D11A7E8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86AA3"/>
    <w:multiLevelType w:val="hybridMultilevel"/>
    <w:tmpl w:val="7A466E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E157C"/>
    <w:multiLevelType w:val="hybridMultilevel"/>
    <w:tmpl w:val="728E13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2601C"/>
    <w:multiLevelType w:val="hybridMultilevel"/>
    <w:tmpl w:val="156651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5747F"/>
    <w:multiLevelType w:val="hybridMultilevel"/>
    <w:tmpl w:val="28D4B4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00C8D"/>
    <w:multiLevelType w:val="hybridMultilevel"/>
    <w:tmpl w:val="728E13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84251C"/>
    <w:multiLevelType w:val="hybridMultilevel"/>
    <w:tmpl w:val="2DC43D22"/>
    <w:lvl w:ilvl="0" w:tplc="AE6CF80A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D7565"/>
    <w:multiLevelType w:val="hybridMultilevel"/>
    <w:tmpl w:val="F15635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D0104D"/>
    <w:multiLevelType w:val="hybridMultilevel"/>
    <w:tmpl w:val="C4AC8464"/>
    <w:lvl w:ilvl="0" w:tplc="66C28982">
      <w:start w:val="1"/>
      <w:numFmt w:val="lowerLetter"/>
      <w:lvlText w:val="%1)"/>
      <w:lvlJc w:val="left"/>
      <w:pPr>
        <w:ind w:left="720" w:hanging="360"/>
      </w:pPr>
      <w:rPr>
        <w:rFonts w:ascii="Cambria Math" w:hAnsi="Cambria Math" w:cs="Cambria Math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553467"/>
    <w:multiLevelType w:val="hybridMultilevel"/>
    <w:tmpl w:val="F9109ED6"/>
    <w:lvl w:ilvl="0" w:tplc="05ACD0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15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14"/>
  </w:num>
  <w:num w:numId="11">
    <w:abstractNumId w:val="2"/>
  </w:num>
  <w:num w:numId="12">
    <w:abstractNumId w:val="4"/>
  </w:num>
  <w:num w:numId="13">
    <w:abstractNumId w:val="7"/>
  </w:num>
  <w:num w:numId="14">
    <w:abstractNumId w:val="5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69F9"/>
    <w:rsid w:val="0000442C"/>
    <w:rsid w:val="00030580"/>
    <w:rsid w:val="00031048"/>
    <w:rsid w:val="00067EE5"/>
    <w:rsid w:val="00097F0A"/>
    <w:rsid w:val="000B7538"/>
    <w:rsid w:val="000D3BCA"/>
    <w:rsid w:val="000D4283"/>
    <w:rsid w:val="00110510"/>
    <w:rsid w:val="00112B03"/>
    <w:rsid w:val="00153667"/>
    <w:rsid w:val="00173D3E"/>
    <w:rsid w:val="00175BEF"/>
    <w:rsid w:val="001A1534"/>
    <w:rsid w:val="001A1CB0"/>
    <w:rsid w:val="001A65FE"/>
    <w:rsid w:val="001D4928"/>
    <w:rsid w:val="001F6F78"/>
    <w:rsid w:val="002060A3"/>
    <w:rsid w:val="002340E3"/>
    <w:rsid w:val="002562D9"/>
    <w:rsid w:val="002636E3"/>
    <w:rsid w:val="0027265A"/>
    <w:rsid w:val="002A0108"/>
    <w:rsid w:val="002B5D6C"/>
    <w:rsid w:val="002D3346"/>
    <w:rsid w:val="002E1187"/>
    <w:rsid w:val="003310ED"/>
    <w:rsid w:val="00345A5C"/>
    <w:rsid w:val="00363663"/>
    <w:rsid w:val="00376596"/>
    <w:rsid w:val="003769F9"/>
    <w:rsid w:val="003906B2"/>
    <w:rsid w:val="003C4DD7"/>
    <w:rsid w:val="003E6884"/>
    <w:rsid w:val="003F63B1"/>
    <w:rsid w:val="00404AC6"/>
    <w:rsid w:val="0042079C"/>
    <w:rsid w:val="00440D37"/>
    <w:rsid w:val="00452E49"/>
    <w:rsid w:val="00462110"/>
    <w:rsid w:val="004A4E71"/>
    <w:rsid w:val="004B3E22"/>
    <w:rsid w:val="004C0548"/>
    <w:rsid w:val="00513C7F"/>
    <w:rsid w:val="0058432B"/>
    <w:rsid w:val="00593816"/>
    <w:rsid w:val="00594CA1"/>
    <w:rsid w:val="005C3DC6"/>
    <w:rsid w:val="005F72B9"/>
    <w:rsid w:val="00607364"/>
    <w:rsid w:val="00641952"/>
    <w:rsid w:val="006444B8"/>
    <w:rsid w:val="00686BFB"/>
    <w:rsid w:val="006923B3"/>
    <w:rsid w:val="006A2370"/>
    <w:rsid w:val="006A2FF7"/>
    <w:rsid w:val="007031DC"/>
    <w:rsid w:val="00731698"/>
    <w:rsid w:val="0075070F"/>
    <w:rsid w:val="00766C91"/>
    <w:rsid w:val="007801BA"/>
    <w:rsid w:val="007820C5"/>
    <w:rsid w:val="0078649F"/>
    <w:rsid w:val="00794F1F"/>
    <w:rsid w:val="00795E33"/>
    <w:rsid w:val="007A468B"/>
    <w:rsid w:val="007E13FF"/>
    <w:rsid w:val="007E391B"/>
    <w:rsid w:val="008514C4"/>
    <w:rsid w:val="00864CE6"/>
    <w:rsid w:val="008673EB"/>
    <w:rsid w:val="008B724B"/>
    <w:rsid w:val="008E02A6"/>
    <w:rsid w:val="008F1BB6"/>
    <w:rsid w:val="00931F08"/>
    <w:rsid w:val="00940CF8"/>
    <w:rsid w:val="00977C7D"/>
    <w:rsid w:val="009D499A"/>
    <w:rsid w:val="009E600F"/>
    <w:rsid w:val="009E68CC"/>
    <w:rsid w:val="009F7687"/>
    <w:rsid w:val="00A158C3"/>
    <w:rsid w:val="00A36B24"/>
    <w:rsid w:val="00A63BE1"/>
    <w:rsid w:val="00A716CE"/>
    <w:rsid w:val="00A90D89"/>
    <w:rsid w:val="00A92E8E"/>
    <w:rsid w:val="00AD3390"/>
    <w:rsid w:val="00AF10C2"/>
    <w:rsid w:val="00B13E44"/>
    <w:rsid w:val="00B2089A"/>
    <w:rsid w:val="00B85D66"/>
    <w:rsid w:val="00BB5769"/>
    <w:rsid w:val="00BC7FC1"/>
    <w:rsid w:val="00BE1167"/>
    <w:rsid w:val="00C02D67"/>
    <w:rsid w:val="00C74091"/>
    <w:rsid w:val="00C8346C"/>
    <w:rsid w:val="00CB0F00"/>
    <w:rsid w:val="00D46F2F"/>
    <w:rsid w:val="00D71B1C"/>
    <w:rsid w:val="00D87B63"/>
    <w:rsid w:val="00D93021"/>
    <w:rsid w:val="00D957FA"/>
    <w:rsid w:val="00DB51FC"/>
    <w:rsid w:val="00DF76D2"/>
    <w:rsid w:val="00E01807"/>
    <w:rsid w:val="00E20553"/>
    <w:rsid w:val="00E348A0"/>
    <w:rsid w:val="00E37760"/>
    <w:rsid w:val="00E42C31"/>
    <w:rsid w:val="00E437A4"/>
    <w:rsid w:val="00EA7A09"/>
    <w:rsid w:val="00EE7563"/>
    <w:rsid w:val="00EF630C"/>
    <w:rsid w:val="00F10D23"/>
    <w:rsid w:val="00F16A85"/>
    <w:rsid w:val="00F256CE"/>
    <w:rsid w:val="00F57DE5"/>
    <w:rsid w:val="00F77162"/>
    <w:rsid w:val="00F813A3"/>
    <w:rsid w:val="00F86764"/>
    <w:rsid w:val="00FB04FA"/>
    <w:rsid w:val="00FD5252"/>
    <w:rsid w:val="00FE75E6"/>
    <w:rsid w:val="00FE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C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76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69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31698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1A65FE"/>
    <w:rPr>
      <w:color w:val="808080"/>
    </w:rPr>
  </w:style>
  <w:style w:type="table" w:styleId="TableGrid">
    <w:name w:val="Table Grid"/>
    <w:basedOn w:val="TableNormal"/>
    <w:uiPriority w:val="99"/>
    <w:rsid w:val="0046211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256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62D9"/>
  </w:style>
  <w:style w:type="paragraph" w:styleId="Footer">
    <w:name w:val="footer"/>
    <w:basedOn w:val="Normal"/>
    <w:link w:val="FooterChar"/>
    <w:uiPriority w:val="99"/>
    <w:semiHidden/>
    <w:rsid w:val="002562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62D9"/>
  </w:style>
  <w:style w:type="character" w:styleId="Hyperlink">
    <w:name w:val="Hyperlink"/>
    <w:basedOn w:val="DefaultParagraphFont"/>
    <w:uiPriority w:val="99"/>
    <w:rsid w:val="00513C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2</Pages>
  <Words>254</Words>
  <Characters>1451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Ayhan ÖZER</dc:creator>
  <cp:keywords/>
  <dc:description/>
  <cp:lastModifiedBy>EDANUR</cp:lastModifiedBy>
  <cp:revision>24</cp:revision>
  <cp:lastPrinted>2012-03-18T21:03:00Z</cp:lastPrinted>
  <dcterms:created xsi:type="dcterms:W3CDTF">2012-03-18T19:14:00Z</dcterms:created>
  <dcterms:modified xsi:type="dcterms:W3CDTF">2013-03-17T09:10:00Z</dcterms:modified>
</cp:coreProperties>
</file>