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FC4" w:rsidRDefault="009F7FC4"/>
    <w:p w:rsidR="009F7FC4" w:rsidRDefault="009F7FC4">
      <w:r>
        <w:t>1)</w:t>
      </w:r>
    </w:p>
    <w:p w:rsidR="009F7FC4" w:rsidRDefault="009F7FC4">
      <w:r w:rsidRPr="0064047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4pt;height:99.75pt;visibility:visible">
            <v:imagedata r:id="rId7" o:title=""/>
          </v:shape>
        </w:pict>
      </w:r>
    </w:p>
    <w:p w:rsidR="009F7FC4" w:rsidRDefault="009F7FC4">
      <w:r>
        <w:t>2)</w:t>
      </w:r>
    </w:p>
    <w:p w:rsidR="009F7FC4" w:rsidRDefault="009F7FC4">
      <w:r w:rsidRPr="00640474">
        <w:rPr>
          <w:noProof/>
          <w:lang w:eastAsia="tr-TR"/>
        </w:rPr>
        <w:pict>
          <v:shape id="Resim 2" o:spid="_x0000_i1026" type="#_x0000_t75" style="width:228pt;height:81pt;visibility:visible">
            <v:imagedata r:id="rId8" o:title=""/>
          </v:shape>
        </w:pict>
      </w:r>
    </w:p>
    <w:p w:rsidR="009F7FC4" w:rsidRDefault="009F7FC4">
      <w:r>
        <w:t>3)</w:t>
      </w:r>
    </w:p>
    <w:p w:rsidR="009F7FC4" w:rsidRDefault="009F7FC4">
      <w:r w:rsidRPr="004C73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4" o:spid="_x0000_i1027" type="#_x0000_t75" style="width:222pt;height:120pt;visibility:visible">
            <v:imagedata r:id="rId9" o:title=""/>
          </v:shape>
        </w:pict>
      </w:r>
    </w:p>
    <w:p w:rsidR="009F7FC4" w:rsidRDefault="009F7FC4">
      <w:r>
        <w:t xml:space="preserve">4) </w:t>
      </w:r>
    </w:p>
    <w:p w:rsidR="009F7FC4" w:rsidRDefault="009F7FC4">
      <w:r w:rsidRPr="004C733F">
        <w:rPr>
          <w:rFonts w:ascii="Verdana" w:hAnsi="Verdana" w:cs="Verdana"/>
          <w:b/>
          <w:bCs/>
          <w:noProof/>
          <w:sz w:val="16"/>
          <w:szCs w:val="16"/>
          <w:lang w:eastAsia="tr-TR"/>
        </w:rPr>
        <w:pict>
          <v:shape id="Resim 3" o:spid="_x0000_i1028" type="#_x0000_t75" style="width:255pt;height:135pt;visibility:visible">
            <v:imagedata r:id="rId10" o:title=""/>
          </v:shape>
        </w:pict>
      </w:r>
    </w:p>
    <w:p w:rsidR="009F7FC4" w:rsidRDefault="009F7FC4">
      <w:r>
        <w:rPr>
          <w:noProof/>
          <w:lang w:eastAsia="tr-TR"/>
        </w:rPr>
        <w:pict>
          <v:shape id="Resim 60" o:spid="_x0000_s1026" type="#_x0000_t75" style="position:absolute;margin-left:.05pt;margin-top:21.4pt;width:260.25pt;height:105pt;z-index:-251660800;visibility:visible" wrapcoords="-62 0 -62 21446 21600 21446 21600 0 -62 0">
            <v:imagedata r:id="rId11" o:title=""/>
            <w10:wrap type="tight"/>
          </v:shape>
        </w:pict>
      </w:r>
      <w:r>
        <w:t xml:space="preserve">5) </w:t>
      </w:r>
    </w:p>
    <w:p w:rsidR="009F7FC4" w:rsidRDefault="009F7FC4"/>
    <w:p w:rsidR="009F7FC4" w:rsidRDefault="009F7FC4">
      <w:r>
        <w:t xml:space="preserve">6) </w:t>
      </w:r>
    </w:p>
    <w:p w:rsidR="009F7FC4" w:rsidRDefault="009F7FC4">
      <w:r w:rsidRPr="004C733F">
        <w:rPr>
          <w:rFonts w:ascii="Times New Roman" w:hAnsi="Times New Roman" w:cs="Times New Roman"/>
          <w:b/>
          <w:bCs/>
          <w:noProof/>
          <w:lang w:eastAsia="tr-TR"/>
        </w:rPr>
        <w:pict>
          <v:shape id="Resim 71" o:spid="_x0000_i1029" type="#_x0000_t75" style="width:220.5pt;height:279.75pt;visibility:visible">
            <v:imagedata r:id="rId12" o:title=""/>
          </v:shape>
        </w:pict>
      </w:r>
    </w:p>
    <w:p w:rsidR="009F7FC4" w:rsidRDefault="009F7FC4">
      <w:r>
        <w:rPr>
          <w:noProof/>
          <w:lang w:eastAsia="tr-TR"/>
        </w:rPr>
        <w:pict>
          <v:shape id="Resim 72" o:spid="_x0000_s1027" type="#_x0000_t75" style="position:absolute;margin-left:21.4pt;margin-top:.25pt;width:222.75pt;height:59.25pt;z-index:-251659776;visibility:visible" wrapcoords="-73 0 -73 21327 21600 21327 21600 0 -73 0">
            <v:imagedata r:id="rId13" o:title=""/>
            <w10:wrap type="tight"/>
          </v:shape>
        </w:pict>
      </w:r>
      <w:r>
        <w:t xml:space="preserve">7) </w:t>
      </w:r>
    </w:p>
    <w:p w:rsidR="009F7FC4" w:rsidRDefault="009F7FC4"/>
    <w:p w:rsidR="009F7FC4" w:rsidRDefault="009F7FC4"/>
    <w:p w:rsidR="009F7FC4" w:rsidRDefault="009F7FC4">
      <w:r>
        <w:t xml:space="preserve">8) </w:t>
      </w:r>
      <w:r w:rsidRPr="004C733F">
        <w:rPr>
          <w:rFonts w:ascii="Verdana" w:hAnsi="Verdana" w:cs="Verdana"/>
          <w:b/>
          <w:bCs/>
          <w:noProof/>
          <w:sz w:val="16"/>
          <w:szCs w:val="16"/>
          <w:lang w:eastAsia="tr-TR"/>
        </w:rPr>
        <w:pict>
          <v:shape id="Resim 4" o:spid="_x0000_i1030" type="#_x0000_t75" style="width:255pt;height:199.5pt;visibility:visible">
            <v:imagedata r:id="rId14" o:title=""/>
          </v:shape>
        </w:pict>
      </w:r>
    </w:p>
    <w:p w:rsidR="009F7FC4" w:rsidRDefault="009F7FC4">
      <w:r>
        <w:t>9) A(-3 , 4) noktası koordinat sistemi üzerinde kaçıncı bölgede bulunmaktadır?</w:t>
      </w:r>
    </w:p>
    <w:p w:rsidR="009F7FC4" w:rsidRDefault="009F7FC4">
      <w:r>
        <w:t>A) I              B)  II           C) III            D) IV</w:t>
      </w:r>
    </w:p>
    <w:p w:rsidR="009F7FC4" w:rsidRDefault="009F7FC4"/>
    <w:p w:rsidR="009F7FC4" w:rsidRDefault="009F7FC4">
      <w:r>
        <w:t>10) 5 kişilik bir banka 5 arkadaş kaç farklı şekilde sıralanabilir?</w:t>
      </w:r>
    </w:p>
    <w:p w:rsidR="009F7FC4" w:rsidRDefault="009F7FC4">
      <w:r>
        <w:t xml:space="preserve">A) 120            B) 60             C)  24                    D) 1 </w:t>
      </w:r>
    </w:p>
    <w:p w:rsidR="009F7FC4" w:rsidRDefault="009F7FC4">
      <w:r>
        <w:t>11) 5 kişi 2 kişilik bir koltuğa kaç farklı şekilde oturabilir?</w:t>
      </w:r>
    </w:p>
    <w:p w:rsidR="009F7FC4" w:rsidRDefault="009F7FC4">
      <w:r>
        <w:t>A) 5                 B) 10             C) 15                     D) 20</w:t>
      </w:r>
    </w:p>
    <w:p w:rsidR="009F7FC4" w:rsidRDefault="009F7FC4">
      <w:r>
        <w:t>12)  24 kişilik bir sınıftan bir başkan ve bir başkan yardımcısı kaç farklı şekilde seçilebilir?</w:t>
      </w:r>
    </w:p>
    <w:p w:rsidR="009F7FC4" w:rsidRDefault="009F7FC4">
      <w:r>
        <w:t>A) 24x24         B) 24x23          C) 24x12          D) 23x</w:t>
      </w:r>
      <w:bookmarkStart w:id="0" w:name="_GoBack"/>
      <w:bookmarkEnd w:id="0"/>
      <w:r>
        <w:t>12</w:t>
      </w:r>
    </w:p>
    <w:p w:rsidR="009F7FC4" w:rsidRDefault="009F7FC4">
      <w:r>
        <w:t xml:space="preserve">13)  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31" type="#_x0000_t75" style="width:27.75pt;height:63pt">
            <v:imagedata r:id="rId15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32" type="#_x0000_t75" style="width:27.75pt;height:63pt">
            <v:imagedata r:id="rId15" o:title="" chromakey="white"/>
          </v:shape>
        </w:pict>
      </w:r>
      <w:r w:rsidRPr="004C733F">
        <w:fldChar w:fldCharType="end"/>
      </w:r>
      <w:r>
        <w:t xml:space="preserve">  işleminin sonucu kaçtır?</w:t>
      </w:r>
    </w:p>
    <w:p w:rsidR="009F7FC4" w:rsidRDefault="009F7FC4">
      <w:r>
        <w:t>A) 2                B) 17               C) 72                D) 120</w:t>
      </w:r>
    </w:p>
    <w:p w:rsidR="009F7FC4" w:rsidRDefault="009F7FC4">
      <w:r>
        <w:t xml:space="preserve">14) </w:t>
      </w:r>
    </w:p>
    <w:p w:rsidR="009F7FC4" w:rsidRDefault="009F7FC4">
      <w:r w:rsidRPr="004C733F">
        <w:rPr>
          <w:rFonts w:ascii="Verdana" w:hAnsi="Verdana" w:cs="Verdana"/>
          <w:b/>
          <w:bCs/>
          <w:noProof/>
          <w:sz w:val="16"/>
          <w:szCs w:val="16"/>
          <w:lang w:eastAsia="tr-TR"/>
        </w:rPr>
        <w:pict>
          <v:shape id="Resim 5" o:spid="_x0000_i1033" type="#_x0000_t75" style="width:255.75pt;height:210.75pt;visibility:visible">
            <v:imagedata r:id="rId16" o:title=""/>
          </v:shape>
        </w:pict>
      </w:r>
    </w:p>
    <w:p w:rsidR="009F7FC4" w:rsidRDefault="009F7FC4">
      <w:r>
        <w:t xml:space="preserve">15) </w:t>
      </w:r>
      <w:r w:rsidRPr="004C733F">
        <w:rPr>
          <w:rFonts w:ascii="Verdana" w:hAnsi="Verdana" w:cs="Verdana"/>
          <w:b/>
          <w:bCs/>
          <w:noProof/>
          <w:sz w:val="16"/>
          <w:szCs w:val="16"/>
          <w:lang w:eastAsia="tr-TR"/>
        </w:rPr>
        <w:pict>
          <v:shape id="Resim 6" o:spid="_x0000_i1034" type="#_x0000_t75" style="width:255pt;height:106.5pt;visibility:visible">
            <v:imagedata r:id="rId17" o:title=""/>
          </v:shape>
        </w:pict>
      </w:r>
    </w:p>
    <w:p w:rsidR="009F7FC4" w:rsidRDefault="009F7FC4">
      <w:r>
        <w:t>16) Bir torbada 4 mavi, 3 sarı ve 5 kırmızı top vardır. Rastgele seçilen bir topun sarı veya mavi olma olasılığı kaçtır?</w:t>
      </w:r>
    </w:p>
    <w:p w:rsidR="009F7FC4" w:rsidRDefault="009F7FC4">
      <w:r>
        <w:t xml:space="preserve">A)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35" type="#_x0000_t75" style="width:27.75pt;height:54.75pt">
            <v:imagedata r:id="rId18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36" type="#_x0000_t75" style="width:27.75pt;height:54.75pt">
            <v:imagedata r:id="rId18" o:title="" chromakey="white"/>
          </v:shape>
        </w:pict>
      </w:r>
      <w:r w:rsidRPr="004C733F">
        <w:fldChar w:fldCharType="end"/>
      </w:r>
      <w:r>
        <w:t xml:space="preserve">                  B)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37" type="#_x0000_t75" style="width:33.75pt;height:63pt">
            <v:imagedata r:id="rId19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38" type="#_x0000_t75" style="width:33.75pt;height:63pt">
            <v:imagedata r:id="rId19" o:title="" chromakey="white"/>
          </v:shape>
        </w:pict>
      </w:r>
      <w:r w:rsidRPr="004C733F">
        <w:fldChar w:fldCharType="end"/>
      </w:r>
      <w:r>
        <w:t xml:space="preserve">                     C)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39" type="#_x0000_t75" style="width:33.75pt;height:63pt">
            <v:imagedata r:id="rId19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40" type="#_x0000_t75" style="width:33.75pt;height:63pt">
            <v:imagedata r:id="rId19" o:title="" chromakey="white"/>
          </v:shape>
        </w:pict>
      </w:r>
      <w:r w:rsidRPr="004C733F">
        <w:fldChar w:fldCharType="end"/>
      </w:r>
      <w:r>
        <w:t xml:space="preserve">                 D) 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41" type="#_x0000_t75" style="width:33.75pt;height:63pt">
            <v:imagedata r:id="rId19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42" type="#_x0000_t75" style="width:33.75pt;height:63pt">
            <v:imagedata r:id="rId19" o:title="" chromakey="white"/>
          </v:shape>
        </w:pict>
      </w:r>
      <w:r w:rsidRPr="004C733F">
        <w:fldChar w:fldCharType="end"/>
      </w:r>
    </w:p>
    <w:p w:rsidR="009F7FC4" w:rsidRDefault="009F7FC4"/>
    <w:p w:rsidR="009F7FC4" w:rsidRDefault="009F7FC4">
      <w:r>
        <w:rPr>
          <w:noProof/>
          <w:lang w:eastAsia="tr-TR"/>
        </w:rPr>
        <w:pict>
          <v:shape id="Resim 7" o:spid="_x0000_s1028" type="#_x0000_t75" style="position:absolute;margin-left:3.8pt;margin-top:19.85pt;width:256.75pt;height:124.3pt;z-index:-251658752;visibility:visible" wrapcoords="-63 0 -63 21470 21600 21470 21600 0 -63 0">
            <v:imagedata r:id="rId20" o:title=""/>
            <w10:wrap type="tight"/>
          </v:shape>
        </w:pict>
      </w:r>
      <w:r>
        <w:t xml:space="preserve">17) </w:t>
      </w:r>
    </w:p>
    <w:p w:rsidR="009F7FC4" w:rsidRDefault="009F7FC4">
      <w:r>
        <w:t xml:space="preserve">18) </w:t>
      </w:r>
      <w:r w:rsidRPr="004C733F">
        <w:rPr>
          <w:rFonts w:ascii="Verdana" w:hAnsi="Verdana" w:cs="Verdana"/>
          <w:b/>
          <w:bCs/>
          <w:noProof/>
          <w:sz w:val="16"/>
          <w:szCs w:val="16"/>
          <w:lang w:eastAsia="tr-TR"/>
        </w:rPr>
        <w:pict>
          <v:shape id="Resim 8" o:spid="_x0000_i1043" type="#_x0000_t75" style="width:253.5pt;height:163.5pt;visibility:visible">
            <v:imagedata r:id="rId21" o:title=""/>
          </v:shape>
        </w:pict>
      </w:r>
    </w:p>
    <w:p w:rsidR="009F7FC4" w:rsidRDefault="009F7FC4">
      <w:r>
        <w:t>19) 2, 3, 4, 5 rakamları kullanılarak üç basamaklı ve rakamları farklı kaç sayı yazılabilir?</w:t>
      </w:r>
    </w:p>
    <w:p w:rsidR="009F7FC4" w:rsidRDefault="009F7FC4">
      <w:r>
        <w:t>A) 12            B) 16                   C) 24                  D) 28</w:t>
      </w:r>
    </w:p>
    <w:p w:rsidR="009F7FC4" w:rsidRDefault="009F7FC4">
      <w:r>
        <w:rPr>
          <w:noProof/>
          <w:lang w:eastAsia="tr-TR"/>
        </w:rPr>
        <w:pict>
          <v:rect id="Dikdörtgen 10" o:spid="_x0000_s1029" style="position:absolute;margin-left:41.85pt;margin-top:21.55pt;width:67.85pt;height:61.05pt;z-index:251659776;visibility:visible;v-text-anchor:middle" fillcolor="#f79646" strokecolor="#243f60" strokeweight="2pt">
            <v:textbox>
              <w:txbxContent>
                <w:p w:rsidR="009F7FC4" w:rsidRDefault="009F7FC4" w:rsidP="00DA36BF"/>
                <w:p w:rsidR="009F7FC4" w:rsidRDefault="009F7FC4" w:rsidP="00DA36BF"/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30" style="position:absolute;margin-left:26.95pt;margin-top:4.7pt;width:100.55pt;height:97.8pt;z-index:251658752;visibility:visible;v-text-anchor:middle" fillcolor="#4f81bd" strokecolor="#243f60" strokeweight="2pt">
            <v:textbox>
              <w:txbxContent>
                <w:p w:rsidR="009F7FC4" w:rsidRPr="004C733F" w:rsidRDefault="009F7FC4" w:rsidP="00377E6D">
                  <w:pPr>
                    <w:jc w:val="center"/>
                    <w:rPr>
                      <w:color w:val="000000"/>
                    </w:rPr>
                  </w:pPr>
                </w:p>
                <w:p w:rsidR="009F7FC4" w:rsidRPr="004C733F" w:rsidRDefault="009F7FC4" w:rsidP="00377E6D">
                  <w:pPr>
                    <w:jc w:val="center"/>
                    <w:rPr>
                      <w:color w:val="000000"/>
                    </w:rPr>
                  </w:pPr>
                </w:p>
                <w:p w:rsidR="009F7FC4" w:rsidRPr="004C733F" w:rsidRDefault="009F7FC4" w:rsidP="00377E6D">
                  <w:pPr>
                    <w:jc w:val="center"/>
                    <w:rPr>
                      <w:color w:val="EEECE1"/>
                    </w:rPr>
                  </w:pPr>
                </w:p>
                <w:p w:rsidR="009F7FC4" w:rsidRPr="004C733F" w:rsidRDefault="009F7FC4" w:rsidP="00377E6D">
                  <w:pPr>
                    <w:jc w:val="center"/>
                    <w:rPr>
                      <w:color w:val="EEECE1"/>
                    </w:rPr>
                  </w:pPr>
                </w:p>
              </w:txbxContent>
            </v:textbox>
          </v:rect>
        </w:pict>
      </w:r>
      <w:r>
        <w:t xml:space="preserve">20) </w:t>
      </w:r>
    </w:p>
    <w:p w:rsidR="009F7FC4" w:rsidRDefault="009F7FC4"/>
    <w:p w:rsidR="009F7FC4" w:rsidRDefault="009F7FC4"/>
    <w:p w:rsidR="009F7FC4" w:rsidRDefault="009F7FC4"/>
    <w:p w:rsidR="009F7FC4" w:rsidRDefault="009F7FC4">
      <w:r>
        <w:t xml:space="preserve">                          5 cm</w:t>
      </w:r>
    </w:p>
    <w:p w:rsidR="009F7FC4" w:rsidRDefault="009F7FC4">
      <w:r>
        <w:t>Yukarıdaki şekilde iç içe geçmiş karelerden oluşan bir panoya rastgele atılan bir okun mavi bölgeye gelme olasılığı kaçtır?</w:t>
      </w:r>
    </w:p>
    <w:p w:rsidR="009F7FC4" w:rsidRDefault="009F7FC4" w:rsidP="00377E6D">
      <w:r>
        <w:t xml:space="preserve">A)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44" type="#_x0000_t75" style="width:27.75pt;height:54.75pt">
            <v:imagedata r:id="rId18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45" type="#_x0000_t75" style="width:27.75pt;height:54.75pt">
            <v:imagedata r:id="rId18" o:title="" chromakey="white"/>
          </v:shape>
        </w:pict>
      </w:r>
      <w:r w:rsidRPr="004C733F">
        <w:fldChar w:fldCharType="end"/>
      </w:r>
      <w:r>
        <w:t xml:space="preserve">                     B)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46" type="#_x0000_t75" style="width:33.75pt;height:63pt">
            <v:imagedata r:id="rId19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47" type="#_x0000_t75" style="width:33.75pt;height:63pt">
            <v:imagedata r:id="rId19" o:title="" chromakey="white"/>
          </v:shape>
        </w:pict>
      </w:r>
      <w:r w:rsidRPr="004C733F">
        <w:fldChar w:fldCharType="end"/>
      </w:r>
      <w:r>
        <w:t xml:space="preserve">                 C)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48" type="#_x0000_t75" style="width:33.75pt;height:63pt">
            <v:imagedata r:id="rId19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49" type="#_x0000_t75" style="width:33.75pt;height:63pt">
            <v:imagedata r:id="rId19" o:title="" chromakey="white"/>
          </v:shape>
        </w:pict>
      </w:r>
      <w:r w:rsidRPr="004C733F">
        <w:fldChar w:fldCharType="end"/>
      </w:r>
      <w:r>
        <w:t xml:space="preserve">                   D) </w:t>
      </w:r>
      <w:r w:rsidRPr="004C733F">
        <w:fldChar w:fldCharType="begin"/>
      </w:r>
      <w:r w:rsidRPr="004C733F">
        <w:instrText xml:space="preserve"> QUOTE </w:instrText>
      </w:r>
      <w:r w:rsidRPr="004C733F">
        <w:pict>
          <v:shape id="_x0000_i1050" type="#_x0000_t75" style="width:13.5pt;height:23.25pt">
            <v:imagedata r:id="rId22" o:title="" chromakey="white"/>
          </v:shape>
        </w:pict>
      </w:r>
      <w:r w:rsidRPr="004C733F">
        <w:instrText xml:space="preserve"> </w:instrText>
      </w:r>
      <w:r w:rsidRPr="004C733F">
        <w:fldChar w:fldCharType="separate"/>
      </w:r>
      <w:r w:rsidRPr="004C733F">
        <w:pict>
          <v:shape id="_x0000_i1051" type="#_x0000_t75" style="width:13.5pt;height:23.25pt">
            <v:imagedata r:id="rId22" o:title="" chromakey="white"/>
          </v:shape>
        </w:pict>
      </w:r>
      <w:r w:rsidRPr="004C733F">
        <w:fldChar w:fldCharType="end"/>
      </w:r>
    </w:p>
    <w:p w:rsidR="009F7FC4" w:rsidRDefault="009F7FC4" w:rsidP="00377E6D">
      <w:hyperlink r:id="rId23" w:history="1">
        <w:r w:rsidRPr="00601B26">
          <w:rPr>
            <w:rStyle w:val="Hyperlink"/>
          </w:rPr>
          <w:t>www.sorubak.com</w:t>
        </w:r>
      </w:hyperlink>
      <w:r>
        <w:t xml:space="preserve"> </w:t>
      </w:r>
    </w:p>
    <w:p w:rsidR="009F7FC4" w:rsidRDefault="009F7FC4" w:rsidP="00377E6D"/>
    <w:p w:rsidR="009F7FC4" w:rsidRDefault="009F7FC4" w:rsidP="00377E6D">
      <w:pPr>
        <w:jc w:val="center"/>
      </w:pPr>
      <w:r>
        <w:t>Şerafettin YENER</w:t>
      </w:r>
    </w:p>
    <w:p w:rsidR="009F7FC4" w:rsidRPr="00377E6D" w:rsidRDefault="009F7FC4" w:rsidP="00377E6D">
      <w:pPr>
        <w:jc w:val="center"/>
      </w:pPr>
      <w:r>
        <w:t>Matematik Öğretmeni</w:t>
      </w:r>
    </w:p>
    <w:sectPr w:rsidR="009F7FC4" w:rsidRPr="00377E6D" w:rsidSect="00356772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284" w:right="284" w:bottom="284" w:left="284" w:header="340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FC4" w:rsidRDefault="009F7FC4" w:rsidP="001C4C42">
      <w:pPr>
        <w:spacing w:after="0" w:line="240" w:lineRule="auto"/>
      </w:pPr>
      <w:r>
        <w:separator/>
      </w:r>
    </w:p>
  </w:endnote>
  <w:endnote w:type="continuationSeparator" w:id="0">
    <w:p w:rsidR="009F7FC4" w:rsidRDefault="009F7FC4" w:rsidP="001C4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C4" w:rsidRDefault="009F7F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C4" w:rsidRDefault="009F7F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FC4" w:rsidRDefault="009F7FC4" w:rsidP="001C4C42">
      <w:pPr>
        <w:spacing w:after="0" w:line="240" w:lineRule="auto"/>
      </w:pPr>
      <w:r>
        <w:separator/>
      </w:r>
    </w:p>
  </w:footnote>
  <w:footnote w:type="continuationSeparator" w:id="0">
    <w:p w:rsidR="009F7FC4" w:rsidRDefault="009F7FC4" w:rsidP="001C4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C4" w:rsidRPr="001C4C42" w:rsidRDefault="009F7FC4" w:rsidP="001C4C42">
    <w:pPr>
      <w:tabs>
        <w:tab w:val="center" w:pos="5130"/>
        <w:tab w:val="left" w:pos="8850"/>
      </w:tabs>
      <w:spacing w:after="0" w:line="240" w:lineRule="auto"/>
      <w:jc w:val="center"/>
      <w:rPr>
        <w:rFonts w:ascii="Times New Roman" w:hAnsi="Times New Roman" w:cs="Times New Roman"/>
        <w:b/>
        <w:bCs/>
        <w:lang w:eastAsia="tr-TR"/>
      </w:rPr>
    </w:pPr>
    <w:r w:rsidRPr="001C4C42">
      <w:rPr>
        <w:rFonts w:ascii="Times New Roman" w:hAnsi="Times New Roman" w:cs="Times New Roman"/>
        <w:b/>
        <w:bCs/>
        <w:lang w:eastAsia="tr-TR"/>
      </w:rPr>
      <w:t>2012- 2013 EĞİTİM ÖĞRETİM YILI</w:t>
    </w:r>
    <w:r>
      <w:rPr>
        <w:rFonts w:ascii="Times New Roman" w:hAnsi="Times New Roman" w:cs="Times New Roman"/>
        <w:b/>
        <w:bCs/>
        <w:lang w:eastAsia="tr-TR"/>
      </w:rPr>
      <w:t xml:space="preserve"> </w:t>
    </w:r>
    <w:r w:rsidRPr="001C4C42">
      <w:rPr>
        <w:rFonts w:ascii="Times New Roman" w:hAnsi="Times New Roman" w:cs="Times New Roman"/>
        <w:b/>
        <w:bCs/>
        <w:lang w:eastAsia="tr-TR"/>
      </w:rPr>
      <w:t>ORTAKÖY ATATÜRK ORTAOKULU</w:t>
    </w:r>
  </w:p>
  <w:p w:rsidR="009F7FC4" w:rsidRDefault="009F7FC4" w:rsidP="001C4C42">
    <w:pPr>
      <w:pStyle w:val="Header"/>
      <w:jc w:val="center"/>
      <w:rPr>
        <w:rFonts w:ascii="Times New Roman" w:hAnsi="Times New Roman" w:cs="Times New Roman"/>
        <w:b/>
        <w:bCs/>
        <w:lang w:eastAsia="tr-TR"/>
      </w:rPr>
    </w:pPr>
    <w:r>
      <w:rPr>
        <w:rFonts w:ascii="Times New Roman" w:hAnsi="Times New Roman" w:cs="Times New Roman"/>
        <w:b/>
        <w:bCs/>
        <w:lang w:eastAsia="tr-TR"/>
      </w:rPr>
      <w:t>7.  SINIF MATEMATİK DERSİ 2</w:t>
    </w:r>
    <w:r w:rsidRPr="001C4C42">
      <w:rPr>
        <w:rFonts w:ascii="Times New Roman" w:hAnsi="Times New Roman" w:cs="Times New Roman"/>
        <w:b/>
        <w:bCs/>
        <w:lang w:eastAsia="tr-TR"/>
      </w:rPr>
      <w:t xml:space="preserve">. DÖNEM </w:t>
    </w:r>
    <w:r>
      <w:rPr>
        <w:rFonts w:ascii="Times New Roman" w:hAnsi="Times New Roman" w:cs="Times New Roman"/>
        <w:b/>
        <w:bCs/>
        <w:lang w:eastAsia="tr-TR"/>
      </w:rPr>
      <w:t>1</w:t>
    </w:r>
    <w:r w:rsidRPr="001C4C42">
      <w:rPr>
        <w:rFonts w:ascii="Times New Roman" w:hAnsi="Times New Roman" w:cs="Times New Roman"/>
        <w:b/>
        <w:bCs/>
        <w:lang w:eastAsia="tr-TR"/>
      </w:rPr>
      <w:t>. ORTAK YAZILI SINAV SORULARI</w:t>
    </w:r>
  </w:p>
  <w:p w:rsidR="009F7FC4" w:rsidRDefault="009F7FC4" w:rsidP="00356772">
    <w:pPr>
      <w:pStyle w:val="Header"/>
    </w:pPr>
    <w:r>
      <w:rPr>
        <w:rFonts w:ascii="Times New Roman" w:hAnsi="Times New Roman" w:cs="Times New Roman"/>
        <w:b/>
        <w:bCs/>
        <w:lang w:eastAsia="tr-TR"/>
      </w:rPr>
      <w:tab/>
    </w:r>
    <w:r>
      <w:rPr>
        <w:rFonts w:ascii="Times New Roman" w:hAnsi="Times New Roman" w:cs="Times New Roman"/>
        <w:b/>
        <w:bCs/>
        <w:lang w:eastAsia="tr-TR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C4" w:rsidRPr="001C4C42" w:rsidRDefault="009F7FC4" w:rsidP="00356772">
    <w:pPr>
      <w:tabs>
        <w:tab w:val="center" w:pos="5130"/>
        <w:tab w:val="left" w:pos="8850"/>
      </w:tabs>
      <w:spacing w:after="0" w:line="240" w:lineRule="auto"/>
      <w:jc w:val="center"/>
      <w:rPr>
        <w:rFonts w:ascii="Times New Roman" w:hAnsi="Times New Roman" w:cs="Times New Roman"/>
        <w:b/>
        <w:bCs/>
        <w:lang w:eastAsia="tr-TR"/>
      </w:rPr>
    </w:pPr>
    <w:r w:rsidRPr="001C4C42">
      <w:rPr>
        <w:rFonts w:ascii="Times New Roman" w:hAnsi="Times New Roman" w:cs="Times New Roman"/>
        <w:b/>
        <w:bCs/>
        <w:lang w:eastAsia="tr-TR"/>
      </w:rPr>
      <w:t>2012- 2013 EĞİTİM ÖĞRETİM YILI</w:t>
    </w:r>
    <w:r>
      <w:rPr>
        <w:rFonts w:ascii="Times New Roman" w:hAnsi="Times New Roman" w:cs="Times New Roman"/>
        <w:b/>
        <w:bCs/>
        <w:lang w:eastAsia="tr-TR"/>
      </w:rPr>
      <w:t xml:space="preserve"> </w:t>
    </w:r>
    <w:r w:rsidRPr="001C4C42">
      <w:rPr>
        <w:rFonts w:ascii="Times New Roman" w:hAnsi="Times New Roman" w:cs="Times New Roman"/>
        <w:b/>
        <w:bCs/>
        <w:lang w:eastAsia="tr-TR"/>
      </w:rPr>
      <w:t>ORTAKÖY ATATÜRK ORTAOKULU</w:t>
    </w:r>
  </w:p>
  <w:p w:rsidR="009F7FC4" w:rsidRDefault="009F7FC4" w:rsidP="00356772">
    <w:pPr>
      <w:pStyle w:val="Header"/>
      <w:jc w:val="center"/>
      <w:rPr>
        <w:rFonts w:ascii="Times New Roman" w:hAnsi="Times New Roman" w:cs="Times New Roman"/>
        <w:b/>
        <w:bCs/>
        <w:lang w:eastAsia="tr-TR"/>
      </w:rPr>
    </w:pPr>
    <w:r>
      <w:rPr>
        <w:rFonts w:ascii="Times New Roman" w:hAnsi="Times New Roman" w:cs="Times New Roman"/>
        <w:b/>
        <w:bCs/>
        <w:lang w:eastAsia="tr-TR"/>
      </w:rPr>
      <w:t>7.  SINIF MATEMATİK DERSİ 2</w:t>
    </w:r>
    <w:r w:rsidRPr="001C4C42">
      <w:rPr>
        <w:rFonts w:ascii="Times New Roman" w:hAnsi="Times New Roman" w:cs="Times New Roman"/>
        <w:b/>
        <w:bCs/>
        <w:lang w:eastAsia="tr-TR"/>
      </w:rPr>
      <w:t xml:space="preserve">. DÖNEM </w:t>
    </w:r>
    <w:r>
      <w:rPr>
        <w:rFonts w:ascii="Times New Roman" w:hAnsi="Times New Roman" w:cs="Times New Roman"/>
        <w:b/>
        <w:bCs/>
        <w:lang w:eastAsia="tr-TR"/>
      </w:rPr>
      <w:t>1</w:t>
    </w:r>
    <w:r w:rsidRPr="001C4C42">
      <w:rPr>
        <w:rFonts w:ascii="Times New Roman" w:hAnsi="Times New Roman" w:cs="Times New Roman"/>
        <w:b/>
        <w:bCs/>
        <w:lang w:eastAsia="tr-TR"/>
      </w:rPr>
      <w:t>. ORTAK YAZILI SINAV SORULARI</w:t>
    </w:r>
  </w:p>
  <w:p w:rsidR="009F7FC4" w:rsidRDefault="009F7FC4" w:rsidP="00356772">
    <w:pPr>
      <w:pStyle w:val="Header"/>
      <w:jc w:val="center"/>
      <w:rPr>
        <w:rFonts w:ascii="Times New Roman" w:hAnsi="Times New Roman" w:cs="Times New Roman"/>
        <w:b/>
        <w:bCs/>
        <w:lang w:eastAsia="tr-TR"/>
      </w:rPr>
    </w:pPr>
  </w:p>
  <w:p w:rsidR="009F7FC4" w:rsidRDefault="009F7FC4" w:rsidP="00356772">
    <w:pPr>
      <w:pStyle w:val="Header"/>
    </w:pPr>
    <w:r>
      <w:rPr>
        <w:rFonts w:ascii="Times New Roman" w:hAnsi="Times New Roman" w:cs="Times New Roman"/>
        <w:b/>
        <w:bCs/>
        <w:lang w:eastAsia="tr-TR"/>
      </w:rPr>
      <w:t>Adı :                                            Soyadı :</w:t>
    </w:r>
    <w:r>
      <w:rPr>
        <w:rFonts w:ascii="Times New Roman" w:hAnsi="Times New Roman" w:cs="Times New Roman"/>
        <w:b/>
        <w:bCs/>
        <w:lang w:eastAsia="tr-TR"/>
      </w:rPr>
      <w:tab/>
      <w:t xml:space="preserve">                                                             No:</w:t>
    </w:r>
    <w:r>
      <w:rPr>
        <w:rFonts w:ascii="Times New Roman" w:hAnsi="Times New Roman" w:cs="Times New Roman"/>
        <w:b/>
        <w:bCs/>
        <w:lang w:eastAsia="tr-TR"/>
      </w:rPr>
      <w:tab/>
      <w:t xml:space="preserve">  Sınıf:</w:t>
    </w:r>
    <w:r>
      <w:rPr>
        <w:rFonts w:ascii="Times New Roman" w:hAnsi="Times New Roman" w:cs="Times New Roman"/>
        <w:b/>
        <w:bCs/>
        <w:lang w:eastAsia="tr-T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35203"/>
    <w:multiLevelType w:val="hybridMultilevel"/>
    <w:tmpl w:val="61C8AB86"/>
    <w:lvl w:ilvl="0" w:tplc="D27EC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AFF"/>
    <w:rsid w:val="0006503D"/>
    <w:rsid w:val="00077699"/>
    <w:rsid w:val="000B25C2"/>
    <w:rsid w:val="00125B7E"/>
    <w:rsid w:val="001C4C42"/>
    <w:rsid w:val="00283AFF"/>
    <w:rsid w:val="00356772"/>
    <w:rsid w:val="00377E6D"/>
    <w:rsid w:val="003D0E99"/>
    <w:rsid w:val="00461ABF"/>
    <w:rsid w:val="004C733F"/>
    <w:rsid w:val="004F7762"/>
    <w:rsid w:val="00601B26"/>
    <w:rsid w:val="00640474"/>
    <w:rsid w:val="006B461E"/>
    <w:rsid w:val="007A0C64"/>
    <w:rsid w:val="007B54EE"/>
    <w:rsid w:val="008A0F08"/>
    <w:rsid w:val="009F7FC4"/>
    <w:rsid w:val="00A42228"/>
    <w:rsid w:val="00B11424"/>
    <w:rsid w:val="00C57550"/>
    <w:rsid w:val="00D01028"/>
    <w:rsid w:val="00D02982"/>
    <w:rsid w:val="00DA36BF"/>
    <w:rsid w:val="00F35047"/>
    <w:rsid w:val="00FE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03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4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4C42"/>
  </w:style>
  <w:style w:type="paragraph" w:styleId="Footer">
    <w:name w:val="footer"/>
    <w:basedOn w:val="Normal"/>
    <w:link w:val="FooterChar"/>
    <w:uiPriority w:val="99"/>
    <w:rsid w:val="001C4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4C42"/>
  </w:style>
  <w:style w:type="paragraph" w:styleId="BalloonText">
    <w:name w:val="Balloon Text"/>
    <w:basedOn w:val="Normal"/>
    <w:link w:val="BalloonTextChar"/>
    <w:uiPriority w:val="99"/>
    <w:semiHidden/>
    <w:rsid w:val="001C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4C4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F7762"/>
    <w:rPr>
      <w:color w:val="808080"/>
    </w:rPr>
  </w:style>
  <w:style w:type="paragraph" w:styleId="ListParagraph">
    <w:name w:val="List Paragraph"/>
    <w:basedOn w:val="Normal"/>
    <w:uiPriority w:val="99"/>
    <w:qFormat/>
    <w:rsid w:val="00377E6D"/>
    <w:pPr>
      <w:ind w:left="720"/>
    </w:pPr>
  </w:style>
  <w:style w:type="character" w:styleId="Hyperlink">
    <w:name w:val="Hyperlink"/>
    <w:basedOn w:val="DefaultParagraphFont"/>
    <w:uiPriority w:val="99"/>
    <w:rsid w:val="00B114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230</Words>
  <Characters>1313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şerafettin</dc:creator>
  <cp:keywords/>
  <dc:description/>
  <cp:lastModifiedBy>EDANUR</cp:lastModifiedBy>
  <cp:revision>14</cp:revision>
  <dcterms:created xsi:type="dcterms:W3CDTF">2013-03-19T05:30:00Z</dcterms:created>
  <dcterms:modified xsi:type="dcterms:W3CDTF">2013-03-19T21:10:00Z</dcterms:modified>
</cp:coreProperties>
</file>