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359" w:rsidRDefault="007B0359" w:rsidP="0011474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2012-2013  EĞİTİM-ÖĞRETİM YILI 2. DÖNEM 7.  SINIF 1. İNGİLİZCE YAZILISI </w:t>
      </w:r>
      <w:hyperlink r:id="rId5" w:history="1">
        <w:r>
          <w:rPr>
            <w:rStyle w:val="Hyperlink"/>
            <w:rFonts w:ascii="Comic Sans MS" w:hAnsi="Comic Sans MS" w:cs="Comic Sans MS"/>
            <w:sz w:val="20"/>
            <w:szCs w:val="20"/>
          </w:rPr>
          <w:t>www.sorubak.com</w:t>
        </w:r>
      </w:hyperlink>
    </w:p>
    <w:p w:rsidR="007B0359" w:rsidRPr="0049687B" w:rsidRDefault="007B0359" w:rsidP="00114740">
      <w:pPr>
        <w:pStyle w:val="ListParagraph"/>
        <w:numPr>
          <w:ilvl w:val="0"/>
          <w:numId w:val="1"/>
        </w:numPr>
        <w:rPr>
          <w:b/>
          <w:bCs/>
          <w:sz w:val="28"/>
          <w:szCs w:val="28"/>
        </w:rPr>
      </w:pPr>
      <w:r w:rsidRPr="0049687B">
        <w:rPr>
          <w:b/>
          <w:bCs/>
          <w:sz w:val="28"/>
          <w:szCs w:val="28"/>
        </w:rPr>
        <w:t>Match  the signs  with the sentences. ( cümlelerle işaretleri eşleştirin)</w:t>
      </w:r>
      <w:r>
        <w:rPr>
          <w:b/>
          <w:bCs/>
          <w:sz w:val="28"/>
          <w:szCs w:val="28"/>
        </w:rPr>
        <w:t>(5X3)</w:t>
      </w:r>
    </w:p>
    <w:p w:rsidR="007B0359" w:rsidRPr="00805BEC" w:rsidRDefault="007B0359" w:rsidP="00805BEC">
      <w:pPr>
        <w:rPr>
          <w:sz w:val="28"/>
          <w:szCs w:val="28"/>
        </w:rPr>
      </w:pPr>
      <w:r>
        <w:rPr>
          <w:sz w:val="28"/>
          <w:szCs w:val="28"/>
        </w:rPr>
        <w:t>____-1--</w:t>
      </w:r>
      <w:r w:rsidRPr="00805BEC">
        <w:rPr>
          <w:sz w:val="28"/>
          <w:szCs w:val="28"/>
        </w:rPr>
        <w:t>You  shouldn’t  throw the litter on the ground.</w:t>
      </w:r>
      <w:r>
        <w:rPr>
          <w:sz w:val="28"/>
          <w:szCs w:val="28"/>
        </w:rPr>
        <w:t xml:space="preserve"> </w:t>
      </w:r>
      <w:r w:rsidRPr="00805BEC">
        <w:rPr>
          <w:sz w:val="28"/>
          <w:szCs w:val="28"/>
        </w:rPr>
        <w:t xml:space="preserve"> </w:t>
      </w:r>
      <w:r>
        <w:rPr>
          <w:noProof/>
          <w:lang w:eastAsia="tr-TR"/>
        </w:rPr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http://t3.gstatic.com/images?q=tbn:ANd9GcSfmfxTuF6zREdxBECHU_yrlwa2AuvibtBgIPnVLU70_ArmF1hjvCCfm4ZZ" href="http://www.google.com.tr/imgres?q=litter&amp;hl=tr&amp;biw=1366&amp;bih=587&amp;gbv=2&amp;tbm=isch&amp;tbnid=2bT_rBCKStJ9QM:&amp;imgrefurl=http://www.recyclereminders.com/Litter-Signs/Do-Not-Litter/SKU-K-7317.aspx&amp;docid=nUX7jtpRMO-NdM&amp;imgurl=http://www.recyclereminders.com/img/lg/K/Do-Not-Litter-symbol-Sign-K-7317.gif&amp;w=400&amp;h=400&amp;ei=7DxeT963Oemf0QXS18HlDQ&amp;zoom=1&amp;iact=rc&amp;dur=440&amp;sig=108581666900586180873&amp;page=2&amp;tbnh=127&amp;tbnw=127&amp;start=23&amp;ndsp=28&amp;ved=1t:429,r:25,s:23&amp;tx=62&amp;ty=" style="width:62pt;height:62pt;rotation:-11492840fd;flip:y;visibility:visible;mso-position-horizontal-relative:char;mso-position-vertical-relative:line" o:button="t">
            <v:fill o:detectmouseclick="t"/>
            <v:imagedata r:id="rId6" o:title=""/>
            <w10:anchorlock/>
          </v:shape>
        </w:pict>
      </w:r>
    </w:p>
    <w:p w:rsidR="007B0359" w:rsidRDefault="007B0359" w:rsidP="0054033D">
      <w:pPr>
        <w:tabs>
          <w:tab w:val="left" w:pos="8074"/>
        </w:tabs>
        <w:rPr>
          <w:sz w:val="28"/>
          <w:szCs w:val="28"/>
        </w:rPr>
      </w:pPr>
      <w:r>
        <w:rPr>
          <w:sz w:val="28"/>
          <w:szCs w:val="28"/>
        </w:rPr>
        <w:t>_____2-</w:t>
      </w:r>
      <w:r w:rsidRPr="00805BEC">
        <w:rPr>
          <w:sz w:val="28"/>
          <w:szCs w:val="28"/>
        </w:rPr>
        <w:t>You  mustn’t make noise.</w:t>
      </w:r>
      <w:r>
        <w:rPr>
          <w:sz w:val="28"/>
          <w:szCs w:val="28"/>
        </w:rPr>
        <w:t xml:space="preserve"> </w:t>
      </w:r>
      <w:hyperlink r:id="rId7" w:history="1">
        <w:r w:rsidRPr="00341CBD">
          <w:rPr>
            <w:rFonts w:ascii="Arial" w:hAnsi="Arial" w:cs="Arial"/>
            <w:noProof/>
            <w:color w:val="0000FF"/>
            <w:sz w:val="27"/>
            <w:szCs w:val="27"/>
            <w:shd w:val="clear" w:color="auto" w:fill="CCCCCC"/>
            <w:lang w:eastAsia="tr-TR"/>
          </w:rPr>
          <w:pict>
            <v:shape id="Resim 4" o:spid="_x0000_i1026" type="#_x0000_t75" alt="http://t3.gstatic.com/images?q=tbn:ANd9GcThCZS4UJeeZ3Rk66Ek5QeNxDNtlkcFTfyBH4FAIEzipJiNL4NO4gxjeOVE" href="http://www.google.com.tr/imgres?q=noise&amp;hl=tr&amp;biw=1366&amp;bih=587&amp;gbv=2&amp;tbm=isch&amp;tbnid=BSmX0XG82qc44M:&amp;imgrefurl=http://www.wanderlustwonder.com/2011/08/01/and-now-the-negative-side-of-the-disney-wonder-one-bedroom-concierge-suite/&amp;docid=wvTHghiOf7pjQM&amp;imgurl=http://www.wanderlustwonder.com/wp-content/uploads/2011/07/no-noise.jpg&amp;w=884&amp;h=884&amp;ei=ND1eT-GUKYHW0QW-y8D4BA&amp;zoom=1&amp;iact=rc&amp;dur=210&amp;sig=108581666900586180873&amp;page=2&amp;tbnh=121&amp;tbnw=119&amp;start=24&amp;ndsp=28&amp;ved=1t:429,r:5,s:24&amp;tx=52&amp;ty=" style="width:57.75pt;height:57.75pt;visibility:visible" o:button="t">
              <v:fill o:detectmouseclick="t"/>
              <v:imagedata r:id="rId8" o:title=""/>
            </v:shape>
          </w:pict>
        </w:r>
      </w:hyperlink>
      <w:r>
        <w:rPr>
          <w:sz w:val="28"/>
          <w:szCs w:val="28"/>
        </w:rPr>
        <w:t xml:space="preserve">   </w:t>
      </w:r>
    </w:p>
    <w:p w:rsidR="007B0359" w:rsidRPr="00805BEC" w:rsidRDefault="007B0359" w:rsidP="0054033D">
      <w:pPr>
        <w:tabs>
          <w:tab w:val="left" w:pos="8074"/>
        </w:tabs>
        <w:rPr>
          <w:sz w:val="28"/>
          <w:szCs w:val="28"/>
        </w:rPr>
      </w:pPr>
      <w:r>
        <w:rPr>
          <w:sz w:val="28"/>
          <w:szCs w:val="28"/>
        </w:rPr>
        <w:t>______ 3-</w:t>
      </w:r>
      <w:r w:rsidRPr="00805BEC">
        <w:rPr>
          <w:sz w:val="28"/>
          <w:szCs w:val="28"/>
        </w:rPr>
        <w:t>You  can have breakfast here.</w:t>
      </w:r>
      <w:r w:rsidRPr="0054033D">
        <w:rPr>
          <w:rFonts w:ascii="Arial" w:hAnsi="Arial" w:cs="Arial"/>
          <w:color w:val="1122CC"/>
          <w:sz w:val="27"/>
          <w:szCs w:val="27"/>
        </w:rPr>
        <w:t xml:space="preserve"> </w:t>
      </w:r>
      <w:hyperlink r:id="rId9" w:history="1">
        <w:r w:rsidRPr="00341CBD">
          <w:rPr>
            <w:rFonts w:ascii="Arial" w:hAnsi="Arial" w:cs="Arial"/>
            <w:noProof/>
            <w:color w:val="1122CC"/>
            <w:sz w:val="27"/>
            <w:szCs w:val="27"/>
            <w:lang w:eastAsia="tr-TR"/>
          </w:rPr>
          <w:pict>
            <v:shape id="rg_hi" o:spid="_x0000_i1027" type="#_x0000_t75" alt="http://t0.gstatic.com/images?q=tbn:ANd9GcRhfEDX7XiCfFtINxfSgE5bCSV4f9lEskw8z8G6ydjnhKd1lDmV" href="http://www.google.com.tr/imgres?q=breakfast&amp;hl=tr&amp;gbv=2&amp;biw=1366&amp;bih=587&amp;tbm=isch&amp;tbnid=p0sAKEI9OQXdWM:&amp;imgrefurl=http://www.rockypointfellowship.com/recent-news-events/special-message-for-the-mens-liberty-ranch-breakfast/&amp;docid=VqC1jRs395YOjM&amp;imgurl=http://www.rockypointfellowship.com/wp-content/uploads/2012/03/prayerbreakfast2.jpg&amp;w=1280&amp;h=773&amp;ei=eD1eT8K6PInX0QWdsaS8DQ&amp;zoom" style="width:73.5pt;height:44.25pt;visibility:visible" o:button="t">
              <v:fill o:detectmouseclick="t"/>
              <v:imagedata r:id="rId10" o:title=""/>
            </v:shape>
          </w:pict>
        </w:r>
      </w:hyperlink>
    </w:p>
    <w:p w:rsidR="007B0359" w:rsidRPr="00805BEC" w:rsidRDefault="007B0359" w:rsidP="00805BEC">
      <w:pPr>
        <w:rPr>
          <w:sz w:val="28"/>
          <w:szCs w:val="28"/>
        </w:rPr>
      </w:pPr>
      <w:r>
        <w:rPr>
          <w:sz w:val="28"/>
          <w:szCs w:val="28"/>
        </w:rPr>
        <w:t>______4-</w:t>
      </w:r>
      <w:r w:rsidRPr="00805BEC">
        <w:rPr>
          <w:sz w:val="28"/>
          <w:szCs w:val="28"/>
        </w:rPr>
        <w:t>You  must be in bed by midnight.</w:t>
      </w:r>
      <w:r w:rsidRPr="0054033D">
        <w:rPr>
          <w:rFonts w:ascii="Arial" w:hAnsi="Arial" w:cs="Arial"/>
          <w:color w:val="1122CC"/>
          <w:sz w:val="27"/>
          <w:szCs w:val="27"/>
        </w:rPr>
        <w:t xml:space="preserve"> </w:t>
      </w:r>
      <w:hyperlink r:id="rId11" w:history="1">
        <w:r w:rsidRPr="00341CBD">
          <w:rPr>
            <w:rFonts w:ascii="Arial" w:hAnsi="Arial" w:cs="Arial"/>
            <w:noProof/>
            <w:color w:val="1122CC"/>
            <w:sz w:val="27"/>
            <w:szCs w:val="27"/>
            <w:lang w:eastAsia="tr-TR"/>
          </w:rPr>
          <w:pict>
            <v:shape id="_x0000_i1028" type="#_x0000_t75" alt="http://t2.gstatic.com/images?q=tbn:ANd9GcTB71wzOgrUoYmB0lataVGvsoffusbccKbzLH6UEFsFFNoWyrLW" href="http://www.google.com.tr/imgres?q=sleep&amp;hl=tr&amp;gbv=2&amp;biw=1366&amp;bih=587&amp;tbm=isch&amp;tbnid=KUe-m-lLOZJGBM:&amp;imgrefurl=http://orientalsparkle.blogspot.com/2011/04/sleep-on-it.html&amp;docid=63eAT6qRSsyKZM&amp;imgurl=http://3.bp.blogspot.com/-rdQ0r8Dk8xo/TZfzkuP-j5I/AAAAAAAAAFs/zMA-43VUHiA/s1600/sleep2.gif&amp;w=394&amp;h=243&amp;ei=LD5eT5KwJciv0QWjqM22DQ&amp;zoom" style="width:84pt;height:51.75pt;visibility:visible" o:button="t">
              <v:fill o:detectmouseclick="t"/>
              <v:imagedata r:id="rId12" o:title=""/>
            </v:shape>
          </w:pict>
        </w:r>
      </w:hyperlink>
    </w:p>
    <w:p w:rsidR="007B0359" w:rsidRPr="0076572D" w:rsidRDefault="007B0359" w:rsidP="00805BEC">
      <w:pPr>
        <w:rPr>
          <w:rFonts w:ascii="Arial" w:hAnsi="Arial" w:cs="Arial"/>
          <w:color w:val="1122CC"/>
          <w:sz w:val="27"/>
          <w:szCs w:val="27"/>
        </w:rPr>
      </w:pPr>
      <w:r>
        <w:rPr>
          <w:sz w:val="28"/>
          <w:szCs w:val="28"/>
        </w:rPr>
        <w:t>_______5-</w:t>
      </w:r>
      <w:r w:rsidRPr="00805BEC">
        <w:rPr>
          <w:sz w:val="28"/>
          <w:szCs w:val="28"/>
        </w:rPr>
        <w:t>You  mustn’t use this door.</w:t>
      </w:r>
      <w:r w:rsidRPr="00D048B3">
        <w:rPr>
          <w:rFonts w:ascii="Arial" w:hAnsi="Arial" w:cs="Arial"/>
          <w:color w:val="1122CC"/>
          <w:sz w:val="27"/>
          <w:szCs w:val="27"/>
        </w:rPr>
        <w:t xml:space="preserve"> </w:t>
      </w:r>
      <w:hyperlink r:id="rId13" w:history="1">
        <w:r w:rsidRPr="00341CBD">
          <w:rPr>
            <w:rFonts w:ascii="Arial" w:hAnsi="Arial" w:cs="Arial"/>
            <w:noProof/>
            <w:color w:val="1122CC"/>
            <w:sz w:val="27"/>
            <w:szCs w:val="27"/>
            <w:lang w:eastAsia="tr-TR"/>
          </w:rPr>
          <w:pict>
            <v:shape id="_x0000_i1029" type="#_x0000_t75" alt="http://t3.gstatic.com/images?q=tbn:ANd9GcQ3B5I1s2XaNFTiSwzxzKQwswKCG6fZhZBXtU5esBuyO32h1CXZ5Q" href="http://www.google.com.tr/imgres?q=no+exit&amp;hl=tr&amp;gbv=2&amp;biw=1366&amp;bih=587&amp;tbm=isch&amp;tbnid=21ifhuD9FU2wbM:&amp;imgrefurl=http://abeginnersguidetofreedom.blogspot.com/2010/04/no-exit.html&amp;docid=LsOKNSXz_7V_sM&amp;imgurl=http://2.bp.blogspot.com/_keYs6QGNW0Q/S9dZINNE5jI/AAAAAAAAA2g/jXAawz1EKOo/s1600/No-exit.gif&amp;w=427&amp;h=569&amp;ei=rz9eT_vlJsam0QXcgsDODQ&amp;zoom" style="width:55.5pt;height:73.5pt;visibility:visible" o:button="t">
              <v:fill o:detectmouseclick="t"/>
              <v:imagedata r:id="rId14" o:title=""/>
            </v:shape>
          </w:pict>
        </w:r>
      </w:hyperlink>
    </w:p>
    <w:tbl>
      <w:tblPr>
        <w:tblW w:w="95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3"/>
      </w:tblGrid>
      <w:tr w:rsidR="007B0359" w:rsidRPr="00341CBD">
        <w:trPr>
          <w:trHeight w:val="1164"/>
        </w:trPr>
        <w:tc>
          <w:tcPr>
            <w:tcW w:w="9573" w:type="dxa"/>
          </w:tcPr>
          <w:p w:rsidR="007B0359" w:rsidRPr="00341CBD" w:rsidRDefault="007B0359" w:rsidP="0049687B">
            <w:pPr>
              <w:pStyle w:val="NoSpacing"/>
            </w:pPr>
          </w:p>
          <w:p w:rsidR="007B0359" w:rsidRPr="00341CBD" w:rsidRDefault="007B0359" w:rsidP="0049687B">
            <w:pPr>
              <w:pStyle w:val="NoSpacing"/>
              <w:rPr>
                <w:b/>
                <w:bCs/>
                <w:sz w:val="28"/>
                <w:szCs w:val="28"/>
              </w:rPr>
            </w:pPr>
            <w:r w:rsidRPr="00341CBD">
              <w:rPr>
                <w:b/>
                <w:bCs/>
                <w:sz w:val="28"/>
                <w:szCs w:val="28"/>
              </w:rPr>
              <w:t xml:space="preserve">a )  Lights  out at 12           b) No exit         c) Silence      d) Use  the bins </w:t>
            </w:r>
          </w:p>
          <w:p w:rsidR="007B0359" w:rsidRPr="00341CBD" w:rsidRDefault="007B0359" w:rsidP="0049687B">
            <w:pPr>
              <w:pStyle w:val="NoSpacing"/>
              <w:rPr>
                <w:b/>
                <w:bCs/>
                <w:sz w:val="28"/>
                <w:szCs w:val="28"/>
              </w:rPr>
            </w:pPr>
            <w:r w:rsidRPr="00341CBD">
              <w:rPr>
                <w:b/>
                <w:bCs/>
                <w:sz w:val="28"/>
                <w:szCs w:val="28"/>
              </w:rPr>
              <w:t xml:space="preserve">                       e)  Food served 7 a.m – 10 a.m    </w:t>
            </w:r>
          </w:p>
          <w:p w:rsidR="007B0359" w:rsidRPr="00341CBD" w:rsidRDefault="007B0359" w:rsidP="00341CBD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7B0359" w:rsidRDefault="007B0359" w:rsidP="00114740">
      <w:pPr>
        <w:pStyle w:val="NoSpacing"/>
        <w:rPr>
          <w:b/>
          <w:bCs/>
          <w:sz w:val="28"/>
          <w:szCs w:val="28"/>
        </w:rPr>
      </w:pPr>
    </w:p>
    <w:p w:rsidR="007B0359" w:rsidRDefault="007B0359" w:rsidP="009B646D">
      <w:pPr>
        <w:pStyle w:val="NoSpacing"/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CHOOSE THE CORRECT PRONOUN. ( uygun zamiri seçin)   ( 5x3)</w:t>
      </w:r>
    </w:p>
    <w:p w:rsidR="007B0359" w:rsidRDefault="007B0359" w:rsidP="009B646D">
      <w:pPr>
        <w:pStyle w:val="NoSpacing"/>
        <w:ind w:left="390"/>
        <w:rPr>
          <w:b/>
          <w:bCs/>
          <w:sz w:val="28"/>
          <w:szCs w:val="28"/>
        </w:rPr>
      </w:pPr>
    </w:p>
    <w:p w:rsidR="007B0359" w:rsidRPr="00805BEC" w:rsidRDefault="007B0359" w:rsidP="00805BEC">
      <w:pPr>
        <w:rPr>
          <w:sz w:val="28"/>
          <w:szCs w:val="28"/>
        </w:rPr>
      </w:pPr>
      <w:r>
        <w:rPr>
          <w:sz w:val="28"/>
          <w:szCs w:val="28"/>
        </w:rPr>
        <w:t>1-</w:t>
      </w:r>
      <w:r w:rsidRPr="00805BEC">
        <w:rPr>
          <w:sz w:val="28"/>
          <w:szCs w:val="28"/>
        </w:rPr>
        <w:t xml:space="preserve"> Ann is a girl   </w:t>
      </w:r>
      <w:r w:rsidRPr="00805BEC">
        <w:rPr>
          <w:b/>
          <w:bCs/>
          <w:sz w:val="28"/>
          <w:szCs w:val="28"/>
          <w:u w:val="single"/>
        </w:rPr>
        <w:t>who / which</w:t>
      </w:r>
      <w:r w:rsidRPr="00805BEC">
        <w:rPr>
          <w:sz w:val="28"/>
          <w:szCs w:val="28"/>
        </w:rPr>
        <w:t xml:space="preserve">   speaks six languages.</w:t>
      </w:r>
    </w:p>
    <w:p w:rsidR="007B0359" w:rsidRPr="00805BEC" w:rsidRDefault="007B0359" w:rsidP="00805BEC">
      <w:pPr>
        <w:rPr>
          <w:sz w:val="28"/>
          <w:szCs w:val="28"/>
        </w:rPr>
      </w:pPr>
      <w:r w:rsidRPr="00805BEC">
        <w:rPr>
          <w:sz w:val="28"/>
          <w:szCs w:val="28"/>
        </w:rPr>
        <w:t xml:space="preserve"> </w:t>
      </w:r>
      <w:r>
        <w:rPr>
          <w:sz w:val="28"/>
          <w:szCs w:val="28"/>
        </w:rPr>
        <w:t>2-</w:t>
      </w:r>
      <w:r w:rsidRPr="00805BEC">
        <w:rPr>
          <w:sz w:val="28"/>
          <w:szCs w:val="28"/>
        </w:rPr>
        <w:t xml:space="preserve">The  pandas are  animals    </w:t>
      </w:r>
      <w:r w:rsidRPr="00805BEC">
        <w:rPr>
          <w:b/>
          <w:bCs/>
          <w:sz w:val="28"/>
          <w:szCs w:val="28"/>
          <w:u w:val="single"/>
        </w:rPr>
        <w:t>which / where</w:t>
      </w:r>
      <w:r w:rsidRPr="00805BEC">
        <w:rPr>
          <w:sz w:val="28"/>
          <w:szCs w:val="28"/>
        </w:rPr>
        <w:t xml:space="preserve">  live in china.</w:t>
      </w:r>
    </w:p>
    <w:p w:rsidR="007B0359" w:rsidRPr="00805BEC" w:rsidRDefault="007B0359" w:rsidP="00805BEC">
      <w:pPr>
        <w:rPr>
          <w:sz w:val="28"/>
          <w:szCs w:val="28"/>
        </w:rPr>
      </w:pPr>
      <w:r>
        <w:rPr>
          <w:sz w:val="28"/>
          <w:szCs w:val="28"/>
        </w:rPr>
        <w:t>3-</w:t>
      </w:r>
      <w:r w:rsidRPr="00805BEC">
        <w:rPr>
          <w:sz w:val="28"/>
          <w:szCs w:val="28"/>
        </w:rPr>
        <w:t xml:space="preserve">This is the boy    </w:t>
      </w:r>
      <w:r w:rsidRPr="00805BEC">
        <w:rPr>
          <w:b/>
          <w:bCs/>
          <w:sz w:val="28"/>
          <w:szCs w:val="28"/>
          <w:u w:val="single"/>
        </w:rPr>
        <w:t>whose / who</w:t>
      </w:r>
      <w:r w:rsidRPr="00805BEC">
        <w:rPr>
          <w:sz w:val="28"/>
          <w:szCs w:val="28"/>
        </w:rPr>
        <w:t xml:space="preserve">    father is our doctor.</w:t>
      </w:r>
    </w:p>
    <w:p w:rsidR="007B0359" w:rsidRPr="00805BEC" w:rsidRDefault="007B0359" w:rsidP="00805BEC">
      <w:pPr>
        <w:rPr>
          <w:sz w:val="28"/>
          <w:szCs w:val="28"/>
        </w:rPr>
      </w:pPr>
      <w:r w:rsidRPr="00805BEC">
        <w:rPr>
          <w:sz w:val="28"/>
          <w:szCs w:val="28"/>
        </w:rPr>
        <w:t xml:space="preserve"> </w:t>
      </w:r>
      <w:r>
        <w:rPr>
          <w:sz w:val="28"/>
          <w:szCs w:val="28"/>
        </w:rPr>
        <w:t>4-</w:t>
      </w:r>
      <w:r w:rsidRPr="00805BEC">
        <w:rPr>
          <w:sz w:val="28"/>
          <w:szCs w:val="28"/>
        </w:rPr>
        <w:t xml:space="preserve">George is the one   </w:t>
      </w:r>
      <w:r w:rsidRPr="00805BEC">
        <w:rPr>
          <w:b/>
          <w:bCs/>
          <w:sz w:val="28"/>
          <w:szCs w:val="28"/>
          <w:u w:val="single"/>
        </w:rPr>
        <w:t xml:space="preserve">who / which </w:t>
      </w:r>
      <w:r w:rsidRPr="00805BEC">
        <w:rPr>
          <w:sz w:val="28"/>
          <w:szCs w:val="28"/>
        </w:rPr>
        <w:t xml:space="preserve">  does the shopping.</w:t>
      </w:r>
    </w:p>
    <w:p w:rsidR="007B0359" w:rsidRPr="0049687B" w:rsidRDefault="007B0359" w:rsidP="0049687B">
      <w:pPr>
        <w:rPr>
          <w:sz w:val="28"/>
          <w:szCs w:val="28"/>
        </w:rPr>
      </w:pPr>
      <w:r w:rsidRPr="00805BEC">
        <w:rPr>
          <w:sz w:val="28"/>
          <w:szCs w:val="28"/>
        </w:rPr>
        <w:t xml:space="preserve"> </w:t>
      </w:r>
      <w:r>
        <w:rPr>
          <w:sz w:val="28"/>
          <w:szCs w:val="28"/>
        </w:rPr>
        <w:t>5-</w:t>
      </w:r>
      <w:r w:rsidRPr="00805BEC">
        <w:rPr>
          <w:sz w:val="28"/>
          <w:szCs w:val="28"/>
        </w:rPr>
        <w:t xml:space="preserve">I  watch  a film  </w:t>
      </w:r>
      <w:r w:rsidRPr="00805BEC">
        <w:rPr>
          <w:b/>
          <w:bCs/>
          <w:sz w:val="28"/>
          <w:szCs w:val="28"/>
          <w:u w:val="single"/>
        </w:rPr>
        <w:t>which / who</w:t>
      </w:r>
      <w:r w:rsidRPr="00805BEC">
        <w:rPr>
          <w:sz w:val="28"/>
          <w:szCs w:val="28"/>
        </w:rPr>
        <w:t xml:space="preserve"> was about dinosaurs.</w:t>
      </w:r>
    </w:p>
    <w:p w:rsidR="007B0359" w:rsidRPr="0076572D" w:rsidRDefault="007B0359" w:rsidP="0076572D">
      <w:pPr>
        <w:pStyle w:val="NoSpacing"/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Complete  the blanks ( boşlukları </w:t>
      </w:r>
      <w:r w:rsidRPr="0049687B">
        <w:rPr>
          <w:b/>
          <w:bCs/>
          <w:sz w:val="28"/>
          <w:szCs w:val="28"/>
        </w:rPr>
        <w:t xml:space="preserve"> tamamlayın)</w:t>
      </w:r>
      <w:r>
        <w:rPr>
          <w:b/>
          <w:bCs/>
          <w:sz w:val="28"/>
          <w:szCs w:val="28"/>
        </w:rPr>
        <w:t xml:space="preserve"> </w:t>
      </w:r>
      <w:r w:rsidRPr="0076572D">
        <w:rPr>
          <w:b/>
          <w:bCs/>
          <w:sz w:val="28"/>
          <w:szCs w:val="28"/>
        </w:rPr>
        <w:t>( 10x2)</w:t>
      </w:r>
    </w:p>
    <w:p w:rsidR="007B0359" w:rsidRDefault="007B0359" w:rsidP="00D4018B">
      <w:pPr>
        <w:pStyle w:val="NoSpacing"/>
        <w:ind w:left="390"/>
        <w:rPr>
          <w:sz w:val="28"/>
          <w:szCs w:val="28"/>
        </w:rPr>
      </w:pPr>
    </w:p>
    <w:tbl>
      <w:tblPr>
        <w:tblW w:w="898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984"/>
      </w:tblGrid>
      <w:tr w:rsidR="007B0359" w:rsidRPr="00341CBD">
        <w:trPr>
          <w:trHeight w:val="943"/>
        </w:trPr>
        <w:tc>
          <w:tcPr>
            <w:tcW w:w="8984" w:type="dxa"/>
          </w:tcPr>
          <w:p w:rsidR="007B0359" w:rsidRPr="00341CBD" w:rsidRDefault="007B0359" w:rsidP="00D4018B">
            <w:pPr>
              <w:pStyle w:val="NoSpacing"/>
              <w:rPr>
                <w:sz w:val="28"/>
                <w:szCs w:val="28"/>
              </w:rPr>
            </w:pPr>
          </w:p>
          <w:p w:rsidR="007B0359" w:rsidRPr="00341CBD" w:rsidRDefault="007B0359" w:rsidP="00D4018B">
            <w:pPr>
              <w:pStyle w:val="NoSpacing"/>
              <w:rPr>
                <w:b/>
                <w:bCs/>
                <w:sz w:val="28"/>
                <w:szCs w:val="28"/>
              </w:rPr>
            </w:pPr>
            <w:r w:rsidRPr="00341CBD">
              <w:rPr>
                <w:b/>
                <w:bCs/>
                <w:sz w:val="28"/>
                <w:szCs w:val="28"/>
              </w:rPr>
              <w:t>mop ,   make  ,  lay ,  dust , wash ,  do,  iron,  take out , cook, walk</w:t>
            </w:r>
          </w:p>
        </w:tc>
      </w:tr>
    </w:tbl>
    <w:p w:rsidR="007B0359" w:rsidRDefault="007B0359" w:rsidP="00D4018B">
      <w:pPr>
        <w:pStyle w:val="NoSpacing"/>
        <w:ind w:left="390"/>
        <w:rPr>
          <w:sz w:val="28"/>
          <w:szCs w:val="28"/>
        </w:rPr>
      </w:pPr>
    </w:p>
    <w:p w:rsidR="007B0359" w:rsidRPr="00805BEC" w:rsidRDefault="007B0359" w:rsidP="00805BEC">
      <w:pPr>
        <w:rPr>
          <w:sz w:val="28"/>
          <w:szCs w:val="28"/>
        </w:rPr>
      </w:pPr>
      <w:r w:rsidRPr="00805BEC">
        <w:rPr>
          <w:sz w:val="28"/>
          <w:szCs w:val="28"/>
        </w:rPr>
        <w:t>1._______________ the table</w:t>
      </w:r>
      <w:r>
        <w:rPr>
          <w:sz w:val="28"/>
          <w:szCs w:val="28"/>
        </w:rPr>
        <w:t xml:space="preserve">                  </w:t>
      </w:r>
      <w:r w:rsidRPr="00805BEC">
        <w:rPr>
          <w:sz w:val="28"/>
          <w:szCs w:val="28"/>
        </w:rPr>
        <w:t>2._______________ the furniture.</w:t>
      </w:r>
    </w:p>
    <w:p w:rsidR="007B0359" w:rsidRPr="00805BEC" w:rsidRDefault="007B0359" w:rsidP="00805BEC">
      <w:pPr>
        <w:rPr>
          <w:sz w:val="28"/>
          <w:szCs w:val="28"/>
        </w:rPr>
      </w:pPr>
      <w:r w:rsidRPr="00805BEC">
        <w:rPr>
          <w:sz w:val="28"/>
          <w:szCs w:val="28"/>
        </w:rPr>
        <w:t>3._______________  the  clothes.</w:t>
      </w:r>
      <w:r>
        <w:rPr>
          <w:sz w:val="28"/>
          <w:szCs w:val="28"/>
        </w:rPr>
        <w:t xml:space="preserve">          </w:t>
      </w:r>
      <w:r w:rsidRPr="00805BEC">
        <w:rPr>
          <w:sz w:val="28"/>
          <w:szCs w:val="28"/>
        </w:rPr>
        <w:t>4._______________the car.</w:t>
      </w:r>
    </w:p>
    <w:p w:rsidR="007B0359" w:rsidRPr="00805BEC" w:rsidRDefault="007B0359" w:rsidP="00805BEC">
      <w:pPr>
        <w:rPr>
          <w:sz w:val="28"/>
          <w:szCs w:val="28"/>
        </w:rPr>
      </w:pPr>
      <w:r w:rsidRPr="00805BEC">
        <w:rPr>
          <w:sz w:val="28"/>
          <w:szCs w:val="28"/>
        </w:rPr>
        <w:t>5._______________ the beds.</w:t>
      </w:r>
      <w:r>
        <w:rPr>
          <w:sz w:val="28"/>
          <w:szCs w:val="28"/>
        </w:rPr>
        <w:t xml:space="preserve">                </w:t>
      </w:r>
      <w:r w:rsidRPr="00805BEC">
        <w:rPr>
          <w:sz w:val="28"/>
          <w:szCs w:val="28"/>
        </w:rPr>
        <w:t>6._______________the shopping.</w:t>
      </w:r>
    </w:p>
    <w:p w:rsidR="007B0359" w:rsidRPr="00805BEC" w:rsidRDefault="007B0359" w:rsidP="00805BEC">
      <w:pPr>
        <w:rPr>
          <w:sz w:val="28"/>
          <w:szCs w:val="28"/>
        </w:rPr>
      </w:pPr>
      <w:r w:rsidRPr="00805BEC">
        <w:rPr>
          <w:sz w:val="28"/>
          <w:szCs w:val="28"/>
        </w:rPr>
        <w:t>7._______________ the rubbish.</w:t>
      </w:r>
      <w:r>
        <w:rPr>
          <w:sz w:val="28"/>
          <w:szCs w:val="28"/>
        </w:rPr>
        <w:t xml:space="preserve">          </w:t>
      </w:r>
      <w:r w:rsidRPr="00805BEC">
        <w:rPr>
          <w:sz w:val="28"/>
          <w:szCs w:val="28"/>
        </w:rPr>
        <w:t>8._______________the dog.</w:t>
      </w:r>
    </w:p>
    <w:p w:rsidR="007B0359" w:rsidRPr="00805BEC" w:rsidRDefault="007B0359" w:rsidP="00805BEC">
      <w:pPr>
        <w:rPr>
          <w:sz w:val="28"/>
          <w:szCs w:val="28"/>
        </w:rPr>
      </w:pPr>
      <w:r w:rsidRPr="00805BEC">
        <w:rPr>
          <w:sz w:val="28"/>
          <w:szCs w:val="28"/>
        </w:rPr>
        <w:t>9._______________ the floor.</w:t>
      </w:r>
      <w:r>
        <w:rPr>
          <w:sz w:val="28"/>
          <w:szCs w:val="28"/>
        </w:rPr>
        <w:t xml:space="preserve">             </w:t>
      </w:r>
      <w:r w:rsidRPr="00805BEC">
        <w:rPr>
          <w:sz w:val="28"/>
          <w:szCs w:val="28"/>
        </w:rPr>
        <w:t>10.______________ the diner.</w:t>
      </w:r>
    </w:p>
    <w:p w:rsidR="007B0359" w:rsidRPr="00FC7AA9" w:rsidRDefault="007B0359" w:rsidP="00FC7AA9">
      <w:pPr>
        <w:rPr>
          <w:b/>
          <w:bCs/>
          <w:color w:val="000000"/>
          <w:sz w:val="28"/>
          <w:szCs w:val="28"/>
          <w:lang w:val="en-US"/>
        </w:rPr>
      </w:pPr>
      <w:r>
        <w:rPr>
          <w:noProof/>
          <w:lang w:eastAsia="tr-TR"/>
        </w:rPr>
        <w:pict>
          <v:shape id="Resim 5" o:spid="_x0000_s1027" type="#_x0000_t75" style="position:absolute;margin-left:211.8pt;margin-top:18.3pt;width:31.95pt;height:30pt;z-index:-251661312;visibility:visible">
            <v:imagedata r:id="rId15" o:title=""/>
            <w10:anchorlock/>
          </v:shape>
        </w:pict>
      </w:r>
      <w:r w:rsidRPr="00FC7AA9">
        <w:rPr>
          <w:b/>
          <w:bCs/>
          <w:color w:val="000000"/>
          <w:sz w:val="28"/>
          <w:szCs w:val="28"/>
          <w:lang w:val="en-US"/>
        </w:rPr>
        <w:t xml:space="preserve">D) </w:t>
      </w:r>
      <w:r>
        <w:rPr>
          <w:b/>
          <w:bCs/>
          <w:color w:val="000000"/>
          <w:sz w:val="28"/>
          <w:szCs w:val="28"/>
          <w:lang w:val="en-US"/>
        </w:rPr>
        <w:t>Complete the blanks with “</w:t>
      </w:r>
      <w:r w:rsidRPr="00FC7AA9">
        <w:rPr>
          <w:b/>
          <w:bCs/>
          <w:color w:val="000000"/>
          <w:sz w:val="28"/>
          <w:szCs w:val="28"/>
          <w:lang w:val="en-US"/>
        </w:rPr>
        <w:t>MUST / MUSTN’T</w:t>
      </w:r>
      <w:r>
        <w:rPr>
          <w:b/>
          <w:bCs/>
          <w:color w:val="000000"/>
          <w:sz w:val="28"/>
          <w:szCs w:val="28"/>
          <w:lang w:val="en-US"/>
        </w:rPr>
        <w:t>” ( boşlukları doldurun)  ( 5x3)</w:t>
      </w:r>
    </w:p>
    <w:p w:rsidR="007B0359" w:rsidRDefault="007B0359" w:rsidP="00FC7AA9">
      <w:pPr>
        <w:rPr>
          <w:rFonts w:ascii="Arial" w:hAnsi="Arial" w:cs="Arial"/>
          <w:color w:val="000000"/>
          <w:sz w:val="28"/>
          <w:szCs w:val="28"/>
          <w:lang w:val="en-US"/>
        </w:rPr>
      </w:pPr>
      <w:r w:rsidRPr="00FC7AA9">
        <w:rPr>
          <w:rFonts w:ascii="Arial" w:hAnsi="Arial" w:cs="Arial"/>
          <w:color w:val="000000"/>
          <w:sz w:val="28"/>
          <w:szCs w:val="28"/>
          <w:lang w:val="en-US"/>
        </w:rPr>
        <w:t>1- You …………………</w:t>
      </w:r>
      <w:r>
        <w:rPr>
          <w:rFonts w:ascii="Arial" w:hAnsi="Arial" w:cs="Arial"/>
          <w:color w:val="000000"/>
          <w:sz w:val="28"/>
          <w:szCs w:val="28"/>
          <w:lang w:val="en-US"/>
        </w:rPr>
        <w:t>enter here</w:t>
      </w:r>
      <w:r w:rsidRPr="00FC7AA9">
        <w:rPr>
          <w:rFonts w:ascii="Arial" w:hAnsi="Arial" w:cs="Arial"/>
          <w:color w:val="000000"/>
          <w:sz w:val="28"/>
          <w:szCs w:val="28"/>
          <w:lang w:val="en-US"/>
        </w:rPr>
        <w:t>.</w:t>
      </w:r>
    </w:p>
    <w:p w:rsidR="007B0359" w:rsidRDefault="007B0359" w:rsidP="00FC7AA9">
      <w:pPr>
        <w:rPr>
          <w:rFonts w:ascii="Arial" w:hAnsi="Arial" w:cs="Arial"/>
          <w:color w:val="000000"/>
          <w:sz w:val="28"/>
          <w:szCs w:val="28"/>
          <w:lang w:val="en-US"/>
        </w:rPr>
      </w:pPr>
      <w:r>
        <w:rPr>
          <w:rFonts w:ascii="Arial" w:hAnsi="Arial" w:cs="Arial"/>
          <w:color w:val="000000"/>
          <w:sz w:val="28"/>
          <w:szCs w:val="28"/>
          <w:lang w:val="en-US"/>
        </w:rPr>
        <w:t>2- I ……………</w:t>
      </w:r>
      <w:r w:rsidRPr="00FC7AA9">
        <w:rPr>
          <w:rFonts w:ascii="Arial" w:hAnsi="Arial" w:cs="Arial"/>
          <w:color w:val="000000"/>
          <w:sz w:val="28"/>
          <w:szCs w:val="28"/>
          <w:lang w:val="en-US"/>
        </w:rPr>
        <w:t xml:space="preserve">..study. Tomorrow I have an exam. </w:t>
      </w:r>
      <w:hyperlink r:id="rId16" w:history="1">
        <w:r w:rsidRPr="00341CBD">
          <w:rPr>
            <w:rFonts w:ascii="Arial" w:hAnsi="Arial" w:cs="Arial"/>
            <w:noProof/>
            <w:color w:val="1122CC"/>
            <w:sz w:val="27"/>
            <w:szCs w:val="27"/>
            <w:lang w:eastAsia="tr-TR"/>
          </w:rPr>
          <w:pict>
            <v:shape id="_x0000_i1030" type="#_x0000_t75" alt="http://t1.gstatic.com/images?q=tbn:ANd9GcR9vLn5dwrEQF-7a4oMQxa2LFPMBvwb8rdhlo2mx6s7uDbw7FOeLg" href="http://www.google.com.tr/imgres?q=study+exam&amp;hl=tr&amp;gbv=2&amp;biw=1366&amp;bih=587&amp;tbm=isch&amp;tbnid=fWEJ9CPiFdtDrM:&amp;imgrefurl=http://mmdelrosario.hubpages.com/hub/12_Tips_on_Test_Taking&amp;docid=hMCiTS-PnYOVgM&amp;imgurl=http://s2.hubimg.com/u/93329_f260.jpg&amp;w=260&amp;h=371&amp;ei=EENeT9m-C8Wj0QW-9N3LDQ&amp;zoom" style="width:66pt;height:52.5pt;flip:x;visibility:visible" o:button="t">
              <v:fill o:detectmouseclick="t"/>
              <v:imagedata r:id="rId17" o:title=""/>
            </v:shape>
          </w:pict>
        </w:r>
      </w:hyperlink>
    </w:p>
    <w:p w:rsidR="007B0359" w:rsidRPr="00FC7AA9" w:rsidRDefault="007B0359" w:rsidP="00FC7AA9">
      <w:pPr>
        <w:rPr>
          <w:rFonts w:ascii="Arial" w:hAnsi="Arial" w:cs="Arial"/>
          <w:color w:val="000000"/>
          <w:sz w:val="28"/>
          <w:szCs w:val="28"/>
          <w:lang w:val="en-US"/>
        </w:rPr>
      </w:pPr>
      <w:r w:rsidRPr="00FC7AA9">
        <w:rPr>
          <w:rFonts w:ascii="Arial" w:hAnsi="Arial" w:cs="Arial"/>
          <w:color w:val="000000"/>
          <w:sz w:val="28"/>
          <w:szCs w:val="28"/>
          <w:lang w:val="en-US"/>
        </w:rPr>
        <w:t>3- In the hospital, we…………………………..</w:t>
      </w:r>
      <w:r>
        <w:rPr>
          <w:rFonts w:ascii="Arial" w:hAnsi="Arial" w:cs="Arial"/>
          <w:color w:val="000000"/>
          <w:sz w:val="28"/>
          <w:szCs w:val="28"/>
          <w:lang w:val="en-US"/>
        </w:rPr>
        <w:t>speak</w:t>
      </w:r>
      <w:r w:rsidRPr="00FC7AA9">
        <w:rPr>
          <w:rFonts w:ascii="Arial" w:hAnsi="Arial" w:cs="Arial"/>
          <w:color w:val="000000"/>
          <w:sz w:val="28"/>
          <w:szCs w:val="28"/>
          <w:lang w:val="en-US"/>
        </w:rPr>
        <w:t>.</w:t>
      </w:r>
      <w:r w:rsidRPr="00EA6E40">
        <w:rPr>
          <w:rFonts w:ascii="Arial" w:hAnsi="Arial" w:cs="Arial"/>
          <w:color w:val="1122CC"/>
          <w:sz w:val="27"/>
          <w:szCs w:val="27"/>
        </w:rPr>
        <w:t xml:space="preserve"> </w:t>
      </w:r>
      <w:hyperlink r:id="rId18" w:history="1">
        <w:r w:rsidRPr="00341CBD">
          <w:rPr>
            <w:rFonts w:ascii="Arial" w:hAnsi="Arial" w:cs="Arial"/>
            <w:noProof/>
            <w:color w:val="1122CC"/>
            <w:sz w:val="27"/>
            <w:szCs w:val="27"/>
            <w:lang w:eastAsia="tr-TR"/>
          </w:rPr>
          <w:pict>
            <v:shape id="_x0000_i1031" type="#_x0000_t75" alt="http://t1.gstatic.com/images?q=tbn:ANd9GcRNZK5e28p1THquR8pdujmXuhrOMSqQWrZ2ia75soUkSVW7OnQ_Iw" href="http://www.google.com.tr/imgres?q=be+quite&amp;hl=tr&amp;sa=X&amp;gbv=2&amp;biw=1366&amp;bih=587&amp;tbm=isch&amp;tbnid=LnvZ30FZ4d1WIM:&amp;imgrefurl=http://www.facebook.com/pages/when-trying-to-be-quite-the-stupidist-things-make-you-laugh-/228445646911&amp;docid=rjqlJYzywGxGgM&amp;imgurl=http://profile.ak.fbcdn.net/hprofile-ak-snc4/71175_228445646911_7996258_n.jpg&amp;w=200&amp;h=246&amp;ei=hENeT93ULsGq0QWCpaDSDQ&amp;zoom=1&amp;iact=rc&amp;dur=577&amp;sig=108581666900586180873&amp;page=1&amp;tbnh=119&amp;tbnw=97&amp;start=0&amp;ndsp=24&amp;ved=1t:429,r:1,s:0&amp;tx=42&amp;ty=" style="width:48pt;height:58.5pt;visibility:visible" o:button="t">
              <v:fill o:detectmouseclick="t"/>
              <v:imagedata r:id="rId19" o:title=""/>
            </v:shape>
          </w:pict>
        </w:r>
      </w:hyperlink>
    </w:p>
    <w:p w:rsidR="007B0359" w:rsidRDefault="007B0359" w:rsidP="00FC7AA9">
      <w:pPr>
        <w:rPr>
          <w:rFonts w:ascii="Arial" w:hAnsi="Arial" w:cs="Arial"/>
          <w:color w:val="000000"/>
          <w:sz w:val="28"/>
          <w:szCs w:val="28"/>
          <w:lang w:val="en-US"/>
        </w:rPr>
      </w:pPr>
      <w:r>
        <w:rPr>
          <w:noProof/>
          <w:lang w:eastAsia="tr-TR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028" type="#_x0000_t72" style="position:absolute;margin-left:328.3pt;margin-top:18.8pt;width:48.3pt;height:38.95pt;z-index:251657216" filled="f" strokeweight="2.5pt">
            <w10:wrap side="left"/>
            <w10:anchorlock/>
          </v:shape>
        </w:pict>
      </w:r>
    </w:p>
    <w:p w:rsidR="007B0359" w:rsidRDefault="007B0359" w:rsidP="00FC7AA9">
      <w:pPr>
        <w:rPr>
          <w:rFonts w:ascii="Arial" w:hAnsi="Arial" w:cs="Arial"/>
          <w:color w:val="000000"/>
          <w:sz w:val="28"/>
          <w:szCs w:val="28"/>
          <w:lang w:val="en-US"/>
        </w:rPr>
      </w:pPr>
      <w:r>
        <w:rPr>
          <w:noProof/>
          <w:lang w:eastAsia="tr-TR"/>
        </w:rPr>
        <w:pict>
          <v:oval id="_x0000_s1029" style="position:absolute;margin-left:342.5pt;margin-top:19.95pt;width:18pt;height:18pt;z-index:251658240" fillcolor="yellow">
            <w10:wrap side="left"/>
            <w10:anchorlock/>
          </v:oval>
        </w:pict>
      </w:r>
      <w:r>
        <w:rPr>
          <w:noProof/>
          <w:lang w:eastAsia="tr-TR"/>
        </w:rPr>
        <w:pict>
          <v:oval id="_x0000_s1030" style="position:absolute;margin-left:342.5pt;margin-top:1.95pt;width:18pt;height:18pt;z-index:251656192" fillcolor="red">
            <w10:wrap side="left"/>
            <w10:anchorlock/>
          </v:oval>
        </w:pict>
      </w:r>
      <w:r w:rsidRPr="00FC7AA9">
        <w:rPr>
          <w:rFonts w:ascii="Arial" w:hAnsi="Arial" w:cs="Arial"/>
          <w:color w:val="000000"/>
          <w:sz w:val="28"/>
          <w:szCs w:val="28"/>
          <w:lang w:val="en-US"/>
        </w:rPr>
        <w:t>4- The traffic light is red. You………………………stop.</w:t>
      </w:r>
    </w:p>
    <w:p w:rsidR="007B0359" w:rsidRPr="00352953" w:rsidRDefault="007B0359" w:rsidP="00FC7AA9">
      <w:pPr>
        <w:rPr>
          <w:rFonts w:ascii="Arial" w:hAnsi="Arial" w:cs="Arial"/>
          <w:color w:val="000000"/>
          <w:sz w:val="28"/>
          <w:szCs w:val="28"/>
          <w:lang w:val="en-US"/>
        </w:rPr>
      </w:pPr>
      <w:r>
        <w:rPr>
          <w:noProof/>
          <w:lang w:eastAsia="tr-TR"/>
        </w:rPr>
        <w:pict>
          <v:oval id="_x0000_s1031" style="position:absolute;margin-left:342.5pt;margin-top:9.45pt;width:18pt;height:18pt;z-index:251659264" fillcolor="lime">
            <w10:wrap side="left"/>
            <w10:anchorlock/>
          </v:oval>
        </w:pict>
      </w:r>
      <w:r>
        <w:rPr>
          <w:rFonts w:ascii="Arial" w:hAnsi="Arial" w:cs="Arial"/>
          <w:color w:val="000000"/>
          <w:sz w:val="28"/>
          <w:szCs w:val="28"/>
          <w:lang w:val="en-US"/>
        </w:rPr>
        <w:t>5- He …………………….wear helmet.</w:t>
      </w:r>
      <w:r w:rsidRPr="00FC7AA9">
        <w:rPr>
          <w:rFonts w:ascii="Arial" w:hAnsi="Arial" w:cs="Arial"/>
          <w:color w:val="000000"/>
          <w:sz w:val="28"/>
          <w:szCs w:val="28"/>
          <w:lang w:val="en-US"/>
        </w:rPr>
        <w:t xml:space="preserve"> </w:t>
      </w:r>
      <w:hyperlink r:id="rId20" w:history="1">
        <w:r w:rsidRPr="00341CBD">
          <w:rPr>
            <w:rFonts w:ascii="Arial" w:hAnsi="Arial" w:cs="Arial"/>
            <w:noProof/>
            <w:color w:val="1122CC"/>
            <w:sz w:val="27"/>
            <w:szCs w:val="27"/>
            <w:lang w:eastAsia="tr-TR"/>
          </w:rPr>
          <w:pict>
            <v:shape id="_x0000_i1032" type="#_x0000_t75" alt="http://t1.gstatic.com/images?q=tbn:ANd9GcQ41e1o9FW7v3ffuGS1g60aQKQavVXtVEqONXNgiuy3TqB6J7m6aA" href="http://www.google.com.tr/imgres?q=wear+helmet+sign&amp;hl=tr&amp;gbv=2&amp;biw=1366&amp;bih=587&amp;tbm=isch&amp;tbnid=VJiNopRLv4Lz8M:&amp;imgrefurl=http://sonnetsat4am.blogspot.com/2009_05_01_archive.html&amp;docid=dN_LjVgOuqhc9M&amp;imgurl=http://1.bp.blogspot.com/_HeUY-A2efl4/ShF66JXdORI/AAAAAAAACzM/pO8idKhYiRo/s400/WearHelmet%255B1%255D.jpg&amp;w=364&amp;h=364&amp;ei=3EJeT6OtNqKk0QWq38mGAg&amp;zoom" style="width:55.5pt;height:55.5pt;visibility:visible" o:button="t">
              <v:fill o:detectmouseclick="t"/>
              <v:imagedata r:id="rId21" o:title=""/>
            </v:shape>
          </w:pict>
        </w:r>
      </w:hyperlink>
    </w:p>
    <w:p w:rsidR="007B0359" w:rsidRDefault="007B0359" w:rsidP="00FC7AA9">
      <w:pPr>
        <w:rPr>
          <w:color w:val="000000"/>
          <w:lang w:val="en-US"/>
        </w:rPr>
      </w:pPr>
    </w:p>
    <w:p w:rsidR="007B0359" w:rsidRDefault="007B0359" w:rsidP="00666875">
      <w:pPr>
        <w:rPr>
          <w:sz w:val="28"/>
          <w:szCs w:val="28"/>
          <w:lang w:val="en-US"/>
        </w:rPr>
      </w:pPr>
    </w:p>
    <w:p w:rsidR="007B0359" w:rsidRDefault="007B0359" w:rsidP="00666875">
      <w:pPr>
        <w:rPr>
          <w:sz w:val="28"/>
          <w:szCs w:val="28"/>
          <w:lang w:val="en-US"/>
        </w:rPr>
      </w:pPr>
    </w:p>
    <w:p w:rsidR="007B0359" w:rsidRDefault="007B0359" w:rsidP="00666875">
      <w:pPr>
        <w:rPr>
          <w:sz w:val="28"/>
          <w:szCs w:val="28"/>
          <w:lang w:val="en-US"/>
        </w:rPr>
      </w:pPr>
    </w:p>
    <w:p w:rsidR="007B0359" w:rsidRPr="00EA6E40" w:rsidRDefault="007B0359" w:rsidP="00666875">
      <w:pPr>
        <w:rPr>
          <w:b/>
          <w:bCs/>
          <w:sz w:val="28"/>
          <w:szCs w:val="28"/>
          <w:lang w:val="en-US"/>
        </w:rPr>
      </w:pPr>
      <w:r w:rsidRPr="00EA6E40">
        <w:rPr>
          <w:b/>
          <w:bCs/>
          <w:sz w:val="28"/>
          <w:szCs w:val="28"/>
          <w:lang w:val="en-US"/>
        </w:rPr>
        <w:t>E ) Complete words with “go, do,play” ( kelimeleri  “go, play,do” ile tamamlayın.</w:t>
      </w:r>
      <w:r>
        <w:rPr>
          <w:b/>
          <w:bCs/>
          <w:sz w:val="28"/>
          <w:szCs w:val="28"/>
          <w:lang w:val="en-US"/>
        </w:rPr>
        <w:t xml:space="preserve"> ( 10x2)</w:t>
      </w:r>
    </w:p>
    <w:p w:rsidR="007B0359" w:rsidRPr="00191050" w:rsidRDefault="007B0359" w:rsidP="00666875">
      <w:pPr>
        <w:rPr>
          <w:sz w:val="28"/>
          <w:szCs w:val="28"/>
          <w:lang w:val="en-US"/>
        </w:rPr>
      </w:pPr>
      <w:r w:rsidRPr="00191050">
        <w:rPr>
          <w:sz w:val="28"/>
          <w:szCs w:val="28"/>
          <w:lang w:val="en-US"/>
        </w:rPr>
        <w:t xml:space="preserve">1________  golf                        </w:t>
      </w:r>
      <w:r>
        <w:rPr>
          <w:sz w:val="28"/>
          <w:szCs w:val="28"/>
          <w:lang w:val="en-US"/>
        </w:rPr>
        <w:t xml:space="preserve">                            </w:t>
      </w:r>
      <w:r w:rsidRPr="00191050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   </w:t>
      </w:r>
      <w:r w:rsidRPr="00191050">
        <w:rPr>
          <w:sz w:val="28"/>
          <w:szCs w:val="28"/>
          <w:lang w:val="en-US"/>
        </w:rPr>
        <w:t>2____________  biking</w:t>
      </w:r>
    </w:p>
    <w:p w:rsidR="007B0359" w:rsidRPr="00191050" w:rsidRDefault="007B0359" w:rsidP="00666875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3___________</w:t>
      </w:r>
      <w:r w:rsidRPr="00191050">
        <w:rPr>
          <w:sz w:val="28"/>
          <w:szCs w:val="28"/>
          <w:lang w:val="en-US"/>
        </w:rPr>
        <w:t xml:space="preserve"> aerobics                                         4_____________  darts</w:t>
      </w:r>
    </w:p>
    <w:p w:rsidR="007B0359" w:rsidRPr="00191050" w:rsidRDefault="007B0359" w:rsidP="00666875">
      <w:pPr>
        <w:rPr>
          <w:sz w:val="28"/>
          <w:szCs w:val="28"/>
          <w:lang w:val="en-US"/>
        </w:rPr>
      </w:pPr>
      <w:r w:rsidRPr="00191050">
        <w:rPr>
          <w:sz w:val="28"/>
          <w:szCs w:val="28"/>
          <w:lang w:val="en-US"/>
        </w:rPr>
        <w:t>5___________ ice-skating                                       6____________ football</w:t>
      </w:r>
    </w:p>
    <w:p w:rsidR="007B0359" w:rsidRPr="00191050" w:rsidRDefault="007B0359" w:rsidP="00666875">
      <w:pPr>
        <w:rPr>
          <w:sz w:val="28"/>
          <w:szCs w:val="28"/>
          <w:lang w:val="en-US"/>
        </w:rPr>
      </w:pPr>
      <w:r w:rsidRPr="00191050">
        <w:rPr>
          <w:sz w:val="28"/>
          <w:szCs w:val="28"/>
          <w:lang w:val="en-US"/>
        </w:rPr>
        <w:t>7____________ kickboxing                                     8___________  baseball</w:t>
      </w:r>
    </w:p>
    <w:p w:rsidR="007B0359" w:rsidRDefault="007B0359" w:rsidP="00EA6E40">
      <w:pPr>
        <w:rPr>
          <w:sz w:val="28"/>
          <w:szCs w:val="28"/>
          <w:lang w:val="en-US"/>
        </w:rPr>
      </w:pPr>
      <w:r w:rsidRPr="00191050">
        <w:rPr>
          <w:sz w:val="28"/>
          <w:szCs w:val="28"/>
          <w:lang w:val="en-US"/>
        </w:rPr>
        <w:t>9___________  martial arts                                    10____________  horse riding</w:t>
      </w:r>
    </w:p>
    <w:p w:rsidR="007B0359" w:rsidRPr="00EA6E40" w:rsidRDefault="007B0359" w:rsidP="00EA6E40">
      <w:pPr>
        <w:rPr>
          <w:sz w:val="28"/>
          <w:szCs w:val="28"/>
          <w:lang w:val="en-US"/>
        </w:rPr>
      </w:pPr>
    </w:p>
    <w:p w:rsidR="007B0359" w:rsidRDefault="007B0359" w:rsidP="00E547FE">
      <w:pPr>
        <w:rPr>
          <w:b/>
          <w:bCs/>
          <w:sz w:val="28"/>
          <w:szCs w:val="28"/>
          <w:lang w:val="en-US"/>
        </w:rPr>
      </w:pPr>
      <w:r w:rsidRPr="00E547FE">
        <w:rPr>
          <w:b/>
          <w:bCs/>
          <w:sz w:val="28"/>
          <w:szCs w:val="28"/>
          <w:lang w:val="en-US"/>
        </w:rPr>
        <w:t>F) Complete the sentences with  “ have to , must, mustn’t , can”  ( cümleleri  “ have to , must, mustn’t , can”  ile tamamlayın</w:t>
      </w:r>
      <w:r w:rsidRPr="007D5F93">
        <w:rPr>
          <w:b/>
          <w:bCs/>
          <w:sz w:val="28"/>
          <w:szCs w:val="28"/>
          <w:lang w:val="en-US"/>
        </w:rPr>
        <w:t>.</w:t>
      </w:r>
      <w:r w:rsidRPr="007D5F93">
        <w:rPr>
          <w:rFonts w:ascii="Arial" w:hAnsi="Arial" w:cs="Arial"/>
          <w:sz w:val="27"/>
          <w:szCs w:val="27"/>
        </w:rPr>
        <w:t xml:space="preserve"> (5x3)</w:t>
      </w:r>
    </w:p>
    <w:p w:rsidR="007B0359" w:rsidRDefault="007B0359" w:rsidP="00E547FE">
      <w:pPr>
        <w:rPr>
          <w:b/>
          <w:bCs/>
          <w:sz w:val="28"/>
          <w:szCs w:val="28"/>
          <w:lang w:val="en-US"/>
        </w:rPr>
      </w:pPr>
      <w:r w:rsidRPr="00EA6E40">
        <w:rPr>
          <w:sz w:val="28"/>
          <w:szCs w:val="28"/>
          <w:lang w:val="en-US"/>
        </w:rPr>
        <w:t>1. You  _____________ put your rubbish in the bin.</w:t>
      </w:r>
      <w:r w:rsidRPr="00EA6E40"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</w:t>
      </w:r>
      <w:hyperlink r:id="rId22" w:history="1">
        <w:r w:rsidRPr="00341CBD">
          <w:rPr>
            <w:noProof/>
            <w:sz w:val="28"/>
            <w:szCs w:val="28"/>
            <w:lang w:eastAsia="tr-TR"/>
          </w:rPr>
          <w:pict>
            <v:shape id="_x0000_i1033" type="#_x0000_t75" alt="http://t3.gstatic.com/images?q=tbn:ANd9GcQsqGXPGH5QmrTZS2JJXxVJEzJg1d6COEcxjwd6y_WMXzUxC1oM" href="http://www.google.com.tr/imgres?q=dust+bin&amp;hl=tr&amp;biw=1366&amp;bih=587&amp;gbv=2&amp;tbm=isch&amp;tbnid=WTQ3wkGtCQwnVM:&amp;imgrefurl=http://www.dreamstime.com/royalty-free-stock-photography-dust-bin-image7855737&amp;docid=SueiaBqcenGJYM&amp;imgurl=http://www.dreamstime.com/dust-bin-thumb7855737.jpg&amp;w=325&amp;h=450&amp;ei=wEReT9S1C9Db8gOZlYGIDw&amp;zoom=1&amp;iact=rc&amp;dur=1545&amp;sig=108581666900586180873&amp;page=1&amp;tbnh=110&amp;tbnw=79&amp;start=0&amp;ndsp=30&amp;ved=1t:429,r:1,s:0&amp;tx=-86&amp;ty=" style="width:53.25pt;height:53.25pt;visibility:visible" o:button="t">
              <v:fill o:detectmouseclick="t"/>
              <v:imagedata r:id="rId23" o:title=""/>
            </v:shape>
          </w:pict>
        </w:r>
      </w:hyperlink>
    </w:p>
    <w:p w:rsidR="007B0359" w:rsidRPr="00EA6E40" w:rsidRDefault="007B0359" w:rsidP="00E547FE">
      <w:pPr>
        <w:rPr>
          <w:b/>
          <w:bCs/>
          <w:sz w:val="28"/>
          <w:szCs w:val="28"/>
          <w:lang w:val="en-US"/>
        </w:rPr>
      </w:pPr>
      <w:r w:rsidRPr="00EA6E40">
        <w:rPr>
          <w:sz w:val="28"/>
          <w:szCs w:val="28"/>
          <w:lang w:val="en-US"/>
        </w:rPr>
        <w:t>2. You ______________  eat in the class.</w:t>
      </w:r>
      <w:r w:rsidRPr="00EA6E40">
        <w:rPr>
          <w:rFonts w:ascii="Arial" w:hAnsi="Arial" w:cs="Arial"/>
          <w:color w:val="1122CC"/>
          <w:sz w:val="27"/>
          <w:szCs w:val="27"/>
        </w:rPr>
        <w:t xml:space="preserve"> </w:t>
      </w:r>
      <w:hyperlink r:id="rId24" w:history="1">
        <w:r w:rsidRPr="00341CBD">
          <w:rPr>
            <w:rFonts w:ascii="Arial" w:hAnsi="Arial" w:cs="Arial"/>
            <w:noProof/>
            <w:color w:val="1122CC"/>
            <w:sz w:val="27"/>
            <w:szCs w:val="27"/>
            <w:lang w:eastAsia="tr-TR"/>
          </w:rPr>
          <w:pict>
            <v:shape id="_x0000_i1034" type="#_x0000_t75" alt="http://t2.gstatic.com/images?q=tbn:ANd9GcSV4P8HpZD1U_xtHkxgo-_jRKqQWovvToH-xt0JZkP8tZ37QrkTmg" href="http://www.google.com.tr/imgres?q=prohibition+eating&amp;hl=tr&amp;gbv=2&amp;biw=1366&amp;bih=587&amp;tbm=isch&amp;tbnid=kO2GuLVLiIkqlM:&amp;imgrefurl=http://chemistry.about.com/od/safetysignsandsymbols/ig/Prohibition-Signs-and-Symbols/Do-Not-Eat-or-Drink-Sign.-bO1.htm&amp;docid=N_ETOk_QzDGmKM&amp;imgurl=http://0.tqn.com/d/chemistry/1/0/T/h/donoteatordrink.jpg&amp;w=574&amp;h=574&amp;ei=OEVeT8jLIdCp8QPfhYiKDA&amp;zoom" style="width:66pt;height:66pt;visibility:visible" o:button="t">
              <v:fill o:detectmouseclick="t"/>
              <v:imagedata r:id="rId25" o:title=""/>
            </v:shape>
          </w:pict>
        </w:r>
      </w:hyperlink>
    </w:p>
    <w:p w:rsidR="007B0359" w:rsidRDefault="007B0359" w:rsidP="00E547FE">
      <w:pPr>
        <w:rPr>
          <w:sz w:val="28"/>
          <w:szCs w:val="28"/>
          <w:lang w:val="en-US"/>
        </w:rPr>
      </w:pPr>
      <w:r w:rsidRPr="00EA6E40">
        <w:rPr>
          <w:sz w:val="28"/>
          <w:szCs w:val="28"/>
          <w:lang w:val="en-US"/>
        </w:rPr>
        <w:t>3. ___________ I borrow your pen?</w:t>
      </w:r>
      <w:r w:rsidRPr="00EA6E40">
        <w:rPr>
          <w:rFonts w:ascii="Arial" w:hAnsi="Arial" w:cs="Arial"/>
          <w:color w:val="1122CC"/>
          <w:sz w:val="27"/>
          <w:szCs w:val="27"/>
        </w:rPr>
        <w:t xml:space="preserve"> </w:t>
      </w:r>
      <w:hyperlink r:id="rId26" w:history="1">
        <w:r w:rsidRPr="00341CBD">
          <w:rPr>
            <w:rFonts w:ascii="Arial" w:hAnsi="Arial" w:cs="Arial"/>
            <w:noProof/>
            <w:color w:val="1122CC"/>
            <w:sz w:val="27"/>
            <w:szCs w:val="27"/>
            <w:lang w:eastAsia="tr-TR"/>
          </w:rPr>
          <w:pict>
            <v:shape id="_x0000_i1035" type="#_x0000_t75" alt="http://t3.gstatic.com/images?q=tbn:ANd9GcTXt8ecXw553RtoUj2LVjo0rnuVt3hx8F8DXW4gJGRurLGD0BNYYQ" href="http://www.google.com.tr/imgres?q=borrow+pencil&amp;hl=tr&amp;gbv=2&amp;biw=1366&amp;bih=587&amp;tbm=isch&amp;tbnid=gNtL6f9MssSHuM:&amp;imgrefurl=http://teachertreasures.wordpress.com/2010/10/06/how-to-solve-the-pencil-problem/&amp;docid=1LNnGoa7J3QTZM&amp;imgurl=http://teachertreasures.files.wordpress.com/2010/10/pencil.jpg&amp;w=750&amp;h=968&amp;ei=cEVeT_eACcnG8gP1v43hDg&amp;zoom" style="width:54.75pt;height:70.5pt;visibility:visible" o:button="t">
              <v:fill o:detectmouseclick="t"/>
              <v:imagedata r:id="rId27" o:title=""/>
            </v:shape>
          </w:pict>
        </w:r>
      </w:hyperlink>
    </w:p>
    <w:p w:rsidR="007B0359" w:rsidRPr="00EA6E40" w:rsidRDefault="007B0359" w:rsidP="00E547FE">
      <w:pPr>
        <w:rPr>
          <w:sz w:val="28"/>
          <w:szCs w:val="28"/>
          <w:lang w:val="en-US"/>
        </w:rPr>
      </w:pPr>
      <w:r w:rsidRPr="00EA6E40">
        <w:rPr>
          <w:sz w:val="28"/>
          <w:szCs w:val="28"/>
          <w:lang w:val="en-US"/>
        </w:rPr>
        <w:t xml:space="preserve">4. Students  _____________  wear uniform at school. </w:t>
      </w:r>
      <w:hyperlink r:id="rId28" w:history="1">
        <w:r w:rsidRPr="00341CBD">
          <w:rPr>
            <w:rFonts w:ascii="Arial" w:hAnsi="Arial" w:cs="Arial"/>
            <w:noProof/>
            <w:color w:val="1122CC"/>
            <w:sz w:val="27"/>
            <w:szCs w:val="27"/>
            <w:lang w:eastAsia="tr-TR"/>
          </w:rPr>
          <w:pict>
            <v:shape id="_x0000_i1036" type="#_x0000_t75" alt="http://t2.gstatic.com/images?q=tbn:ANd9GcQNC2l72po1MHk82Am0Pd67RrMMioBHQMnfVU95ua_2qo9o_Faxfg" href="http://www.google.com.tr/imgres?q=wear+school+,un%C4%B1form&amp;hl=tr&amp;gbv=2&amp;biw=1366&amp;bih=587&amp;tbm=isch&amp;tbnid=ofAm3803v8701M:&amp;imgrefurl=http://teacher.scholastic.com/kidusasu/uniforms/&amp;docid=c3-Pm3Tp4lZrWM&amp;imgurl=http://teacher.scholastic.com/kidusasu/uniforms/img/uniform2.jpg&amp;w=389&amp;h=185&amp;ei=v0VeT6jVA4Xr8QPR4YnzDg&amp;zoom" style="width:109.5pt;height:52.5pt;visibility:visible" o:button="t">
              <v:fill o:detectmouseclick="t"/>
              <v:imagedata r:id="rId29" o:title=""/>
            </v:shape>
          </w:pict>
        </w:r>
      </w:hyperlink>
    </w:p>
    <w:p w:rsidR="007B0359" w:rsidRPr="00EA6E40" w:rsidRDefault="007B0359" w:rsidP="00C94DDC">
      <w:pPr>
        <w:rPr>
          <w:sz w:val="28"/>
          <w:szCs w:val="28"/>
          <w:lang w:val="en-US"/>
        </w:rPr>
      </w:pPr>
      <w:r w:rsidRPr="00EA6E40">
        <w:rPr>
          <w:sz w:val="28"/>
          <w:szCs w:val="28"/>
          <w:lang w:val="en-US"/>
        </w:rPr>
        <w:t>5. You _________________ tidy your room before you go out.</w:t>
      </w:r>
      <w:r w:rsidRPr="00EA6E40">
        <w:rPr>
          <w:rFonts w:ascii="Arial" w:hAnsi="Arial" w:cs="Arial"/>
          <w:color w:val="1122CC"/>
          <w:sz w:val="27"/>
          <w:szCs w:val="27"/>
        </w:rPr>
        <w:t xml:space="preserve"> </w:t>
      </w:r>
      <w:hyperlink r:id="rId30" w:history="1">
        <w:r w:rsidRPr="00341CBD">
          <w:rPr>
            <w:rFonts w:ascii="Arial" w:hAnsi="Arial" w:cs="Arial"/>
            <w:noProof/>
            <w:color w:val="1122CC"/>
            <w:sz w:val="27"/>
            <w:szCs w:val="27"/>
            <w:lang w:eastAsia="tr-TR"/>
          </w:rPr>
          <w:pict>
            <v:shape id="_x0000_i1037" type="#_x0000_t75" alt="http://t2.gstatic.com/images?q=tbn:ANd9GcSO6nViKybSHu8uZnjmk-Y1RhI2aOVIGOc0yKyzjMzM7tPOyuaLkA" href="http://www.google.com.tr/imgres?q=tidy+your+room&amp;hl=tr&amp;gbv=2&amp;biw=1366&amp;bih=587&amp;tbm=isch&amp;tbnid=V_LmgSNWIkexYM:&amp;imgrefurl=http://tiki.oneworld.net/sustain/sustain3.html&amp;docid=uR7DZNbhkJ49BM&amp;imgurl=http://tiki.oneworld.net/sustain/bedroom.gif&amp;w=250&amp;h=286&amp;ei=LkZeT6nMGpT_8QOgoZ2hBw&amp;zoom" style="width:63pt;height:1in;visibility:visible" o:button="t">
              <v:fill o:detectmouseclick="t"/>
              <v:imagedata r:id="rId31" o:title=""/>
            </v:shape>
          </w:pict>
        </w:r>
      </w:hyperlink>
    </w:p>
    <w:sectPr w:rsidR="007B0359" w:rsidRPr="00EA6E40" w:rsidSect="007416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05972"/>
    <w:multiLevelType w:val="hybridMultilevel"/>
    <w:tmpl w:val="7AC8C47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>
    <w:nsid w:val="27B1655B"/>
    <w:multiLevelType w:val="hybridMultilevel"/>
    <w:tmpl w:val="901607B8"/>
    <w:lvl w:ilvl="0" w:tplc="24D433D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592A69"/>
    <w:multiLevelType w:val="hybridMultilevel"/>
    <w:tmpl w:val="BAEC8F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111EF5"/>
    <w:multiLevelType w:val="hybridMultilevel"/>
    <w:tmpl w:val="708ADA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CB1319"/>
    <w:multiLevelType w:val="hybridMultilevel"/>
    <w:tmpl w:val="019E6CE2"/>
    <w:lvl w:ilvl="0" w:tplc="C01C86AC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70" w:hanging="360"/>
      </w:pPr>
    </w:lvl>
    <w:lvl w:ilvl="2" w:tplc="041F001B">
      <w:start w:val="1"/>
      <w:numFmt w:val="lowerRoman"/>
      <w:lvlText w:val="%3."/>
      <w:lvlJc w:val="right"/>
      <w:pPr>
        <w:ind w:left="2190" w:hanging="180"/>
      </w:pPr>
    </w:lvl>
    <w:lvl w:ilvl="3" w:tplc="041F000F">
      <w:start w:val="1"/>
      <w:numFmt w:val="decimal"/>
      <w:lvlText w:val="%4."/>
      <w:lvlJc w:val="left"/>
      <w:pPr>
        <w:ind w:left="2910" w:hanging="360"/>
      </w:pPr>
    </w:lvl>
    <w:lvl w:ilvl="4" w:tplc="041F0019">
      <w:start w:val="1"/>
      <w:numFmt w:val="lowerLetter"/>
      <w:lvlText w:val="%5."/>
      <w:lvlJc w:val="left"/>
      <w:pPr>
        <w:ind w:left="3630" w:hanging="360"/>
      </w:pPr>
    </w:lvl>
    <w:lvl w:ilvl="5" w:tplc="041F001B">
      <w:start w:val="1"/>
      <w:numFmt w:val="lowerRoman"/>
      <w:lvlText w:val="%6."/>
      <w:lvlJc w:val="right"/>
      <w:pPr>
        <w:ind w:left="4350" w:hanging="180"/>
      </w:pPr>
    </w:lvl>
    <w:lvl w:ilvl="6" w:tplc="041F000F">
      <w:start w:val="1"/>
      <w:numFmt w:val="decimal"/>
      <w:lvlText w:val="%7."/>
      <w:lvlJc w:val="left"/>
      <w:pPr>
        <w:ind w:left="5070" w:hanging="360"/>
      </w:pPr>
    </w:lvl>
    <w:lvl w:ilvl="7" w:tplc="041F0019">
      <w:start w:val="1"/>
      <w:numFmt w:val="lowerLetter"/>
      <w:lvlText w:val="%8."/>
      <w:lvlJc w:val="left"/>
      <w:pPr>
        <w:ind w:left="5790" w:hanging="360"/>
      </w:pPr>
    </w:lvl>
    <w:lvl w:ilvl="8" w:tplc="041F001B">
      <w:start w:val="1"/>
      <w:numFmt w:val="lowerRoman"/>
      <w:lvlText w:val="%9."/>
      <w:lvlJc w:val="right"/>
      <w:pPr>
        <w:ind w:left="6510" w:hanging="180"/>
      </w:pPr>
    </w:lvl>
  </w:abstractNum>
  <w:abstractNum w:abstractNumId="5">
    <w:nsid w:val="70274E38"/>
    <w:multiLevelType w:val="hybridMultilevel"/>
    <w:tmpl w:val="3D32F0FA"/>
    <w:lvl w:ilvl="0" w:tplc="1A14D2AA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70" w:hanging="360"/>
      </w:pPr>
    </w:lvl>
    <w:lvl w:ilvl="2" w:tplc="041F001B">
      <w:start w:val="1"/>
      <w:numFmt w:val="lowerRoman"/>
      <w:lvlText w:val="%3."/>
      <w:lvlJc w:val="right"/>
      <w:pPr>
        <w:ind w:left="2190" w:hanging="180"/>
      </w:pPr>
    </w:lvl>
    <w:lvl w:ilvl="3" w:tplc="041F000F">
      <w:start w:val="1"/>
      <w:numFmt w:val="decimal"/>
      <w:lvlText w:val="%4."/>
      <w:lvlJc w:val="left"/>
      <w:pPr>
        <w:ind w:left="2910" w:hanging="360"/>
      </w:pPr>
    </w:lvl>
    <w:lvl w:ilvl="4" w:tplc="041F0019">
      <w:start w:val="1"/>
      <w:numFmt w:val="lowerLetter"/>
      <w:lvlText w:val="%5."/>
      <w:lvlJc w:val="left"/>
      <w:pPr>
        <w:ind w:left="3630" w:hanging="360"/>
      </w:pPr>
    </w:lvl>
    <w:lvl w:ilvl="5" w:tplc="041F001B">
      <w:start w:val="1"/>
      <w:numFmt w:val="lowerRoman"/>
      <w:lvlText w:val="%6."/>
      <w:lvlJc w:val="right"/>
      <w:pPr>
        <w:ind w:left="4350" w:hanging="180"/>
      </w:pPr>
    </w:lvl>
    <w:lvl w:ilvl="6" w:tplc="041F000F">
      <w:start w:val="1"/>
      <w:numFmt w:val="decimal"/>
      <w:lvlText w:val="%7."/>
      <w:lvlJc w:val="left"/>
      <w:pPr>
        <w:ind w:left="5070" w:hanging="360"/>
      </w:pPr>
    </w:lvl>
    <w:lvl w:ilvl="7" w:tplc="041F0019">
      <w:start w:val="1"/>
      <w:numFmt w:val="lowerLetter"/>
      <w:lvlText w:val="%8."/>
      <w:lvlJc w:val="left"/>
      <w:pPr>
        <w:ind w:left="5790" w:hanging="360"/>
      </w:pPr>
    </w:lvl>
    <w:lvl w:ilvl="8" w:tplc="041F001B">
      <w:start w:val="1"/>
      <w:numFmt w:val="lowerRoman"/>
      <w:lvlText w:val="%9."/>
      <w:lvlJc w:val="right"/>
      <w:pPr>
        <w:ind w:left="6510" w:hanging="180"/>
      </w:pPr>
    </w:lvl>
  </w:abstractNum>
  <w:abstractNum w:abstractNumId="6">
    <w:nsid w:val="79C97442"/>
    <w:multiLevelType w:val="hybridMultilevel"/>
    <w:tmpl w:val="AEF21C22"/>
    <w:lvl w:ilvl="0" w:tplc="FA042CD8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10" w:hanging="360"/>
      </w:pPr>
    </w:lvl>
    <w:lvl w:ilvl="2" w:tplc="041F001B">
      <w:start w:val="1"/>
      <w:numFmt w:val="lowerRoman"/>
      <w:lvlText w:val="%3."/>
      <w:lvlJc w:val="right"/>
      <w:pPr>
        <w:ind w:left="1830" w:hanging="180"/>
      </w:pPr>
    </w:lvl>
    <w:lvl w:ilvl="3" w:tplc="041F000F">
      <w:start w:val="1"/>
      <w:numFmt w:val="decimal"/>
      <w:lvlText w:val="%4."/>
      <w:lvlJc w:val="left"/>
      <w:pPr>
        <w:ind w:left="2550" w:hanging="360"/>
      </w:pPr>
    </w:lvl>
    <w:lvl w:ilvl="4" w:tplc="041F0019">
      <w:start w:val="1"/>
      <w:numFmt w:val="lowerLetter"/>
      <w:lvlText w:val="%5."/>
      <w:lvlJc w:val="left"/>
      <w:pPr>
        <w:ind w:left="3270" w:hanging="360"/>
      </w:pPr>
    </w:lvl>
    <w:lvl w:ilvl="5" w:tplc="041F001B">
      <w:start w:val="1"/>
      <w:numFmt w:val="lowerRoman"/>
      <w:lvlText w:val="%6."/>
      <w:lvlJc w:val="right"/>
      <w:pPr>
        <w:ind w:left="3990" w:hanging="180"/>
      </w:pPr>
    </w:lvl>
    <w:lvl w:ilvl="6" w:tplc="041F000F">
      <w:start w:val="1"/>
      <w:numFmt w:val="decimal"/>
      <w:lvlText w:val="%7."/>
      <w:lvlJc w:val="left"/>
      <w:pPr>
        <w:ind w:left="4710" w:hanging="360"/>
      </w:pPr>
    </w:lvl>
    <w:lvl w:ilvl="7" w:tplc="041F0019">
      <w:start w:val="1"/>
      <w:numFmt w:val="lowerLetter"/>
      <w:lvlText w:val="%8."/>
      <w:lvlJc w:val="left"/>
      <w:pPr>
        <w:ind w:left="5430" w:hanging="360"/>
      </w:pPr>
    </w:lvl>
    <w:lvl w:ilvl="8" w:tplc="041F001B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4740"/>
    <w:rsid w:val="0003683F"/>
    <w:rsid w:val="000D36BC"/>
    <w:rsid w:val="00114740"/>
    <w:rsid w:val="00191050"/>
    <w:rsid w:val="001B1B39"/>
    <w:rsid w:val="002013AE"/>
    <w:rsid w:val="002147BD"/>
    <w:rsid w:val="00310F94"/>
    <w:rsid w:val="00341CBD"/>
    <w:rsid w:val="00352953"/>
    <w:rsid w:val="003821A9"/>
    <w:rsid w:val="00447225"/>
    <w:rsid w:val="0049687B"/>
    <w:rsid w:val="0054033D"/>
    <w:rsid w:val="0061344A"/>
    <w:rsid w:val="00666875"/>
    <w:rsid w:val="006A57B0"/>
    <w:rsid w:val="006B5B25"/>
    <w:rsid w:val="00721CE6"/>
    <w:rsid w:val="00741677"/>
    <w:rsid w:val="0076572D"/>
    <w:rsid w:val="007B0359"/>
    <w:rsid w:val="007D5F93"/>
    <w:rsid w:val="00805BEC"/>
    <w:rsid w:val="00811ECB"/>
    <w:rsid w:val="009850A9"/>
    <w:rsid w:val="009B646D"/>
    <w:rsid w:val="00C24AA0"/>
    <w:rsid w:val="00C94DDC"/>
    <w:rsid w:val="00D048B3"/>
    <w:rsid w:val="00D4018B"/>
    <w:rsid w:val="00DB3740"/>
    <w:rsid w:val="00E547FE"/>
    <w:rsid w:val="00EA6E40"/>
    <w:rsid w:val="00F476AC"/>
    <w:rsid w:val="00FC7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67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14740"/>
    <w:pPr>
      <w:ind w:left="720"/>
    </w:pPr>
  </w:style>
  <w:style w:type="paragraph" w:styleId="NoSpacing">
    <w:name w:val="No Spacing"/>
    <w:uiPriority w:val="99"/>
    <w:qFormat/>
    <w:rsid w:val="00114740"/>
    <w:rPr>
      <w:rFonts w:cs="Calibri"/>
      <w:lang w:eastAsia="en-US"/>
    </w:rPr>
  </w:style>
  <w:style w:type="table" w:styleId="TableGrid">
    <w:name w:val="Table Grid"/>
    <w:basedOn w:val="TableNormal"/>
    <w:uiPriority w:val="99"/>
    <w:rsid w:val="00D4018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24A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24AA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0D36B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google.com.tr/imgres?q=no+exit&amp;hl=tr&amp;gbv=2&amp;biw=1366&amp;bih=587&amp;tbm=isch&amp;tbnid=21ifhuD9FU2wbM:&amp;imgrefurl=http://abeginnersguidetofreedom.blogspot.com/2010/04/no-exit.html&amp;docid=LsOKNSXz_7V_sM&amp;imgurl=http://2.bp.blogspot.com/_keYs6QGNW0Q/S9dZINNE5jI/AAAAAAAAA2g/jXAawz1EKOo/s1600/No-exit.gif&amp;w=427&amp;h=569&amp;ei=rz9eT_vlJsam0QXcgsDODQ&amp;zoom=1" TargetMode="External"/><Relationship Id="rId18" Type="http://schemas.openxmlformats.org/officeDocument/2006/relationships/hyperlink" Target="http://www.google.com.tr/imgres?q=be+quite&amp;hl=tr&amp;sa=X&amp;gbv=2&amp;biw=1366&amp;bih=587&amp;tbm=isch&amp;tbnid=LnvZ30FZ4d1WIM:&amp;imgrefurl=http://www.facebook.com/pages/when-trying-to-be-quite-the-stupidist-things-make-you-laugh-/228445646911&amp;docid=rjqlJYzywGxGgM&amp;imgurl=http://profile.ak.fbcdn.net/hprofile-ak-snc4/71175_228445646911_7996258_n.jpg&amp;w=200&amp;h=246&amp;ei=hENeT93ULsGq0QWCpaDSDQ&amp;zoom=1&amp;iact=rc&amp;dur=577&amp;sig=108581666900586180873&amp;page=1&amp;tbnh=119&amp;tbnw=97&amp;start=0&amp;ndsp=24&amp;ved=1t:429,r:1,s:0&amp;tx=42&amp;ty=41" TargetMode="External"/><Relationship Id="rId26" Type="http://schemas.openxmlformats.org/officeDocument/2006/relationships/hyperlink" Target="http://www.google.com.tr/imgres?q=borrow+pencil&amp;hl=tr&amp;gbv=2&amp;biw=1366&amp;bih=587&amp;tbm=isch&amp;tbnid=gNtL6f9MssSHuM:&amp;imgrefurl=http://teachertreasures.wordpress.com/2010/10/06/how-to-solve-the-pencil-problem/&amp;docid=1LNnGoa7J3QTZM&amp;imgurl=http://teachertreasures.files.wordpress.com/2010/10/pencil.jpg&amp;w=750&amp;h=968&amp;ei=cEVeT_eACcnG8gP1v43hDg&amp;zoom=1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7" Type="http://schemas.openxmlformats.org/officeDocument/2006/relationships/hyperlink" Target="http://www.google.com.tr/imgres?q=noise&amp;hl=tr&amp;biw=1366&amp;bih=587&amp;gbv=2&amp;tbm=isch&amp;tbnid=BSmX0XG82qc44M:&amp;imgrefurl=http://www.wanderlustwonder.com/2011/08/01/and-now-the-negative-side-of-the-disney-wonder-one-bedroom-concierge-suite/&amp;docid=wvTHghiOf7pjQM&amp;imgurl=http://www.wanderlustwonder.com/wp-content/uploads/2011/07/no-noise.jpg&amp;w=884&amp;h=884&amp;ei=ND1eT-GUKYHW0QW-y8D4BA&amp;zoom=1&amp;iact=rc&amp;dur=210&amp;sig=108581666900586180873&amp;page=2&amp;tbnh=121&amp;tbnw=119&amp;start=24&amp;ndsp=28&amp;ved=1t:429,r:5,s:24&amp;tx=52&amp;ty=61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7.jpeg"/><Relationship Id="rId25" Type="http://schemas.openxmlformats.org/officeDocument/2006/relationships/image" Target="media/image11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google.com.tr/imgres?q=study+exam&amp;hl=tr&amp;gbv=2&amp;biw=1366&amp;bih=587&amp;tbm=isch&amp;tbnid=fWEJ9CPiFdtDrM:&amp;imgrefurl=http://mmdelrosario.hubpages.com/hub/12_Tips_on_Test_Taking&amp;docid=hMCiTS-PnYOVgM&amp;imgurl=http://s2.hubimg.com/u/93329_f260.jpg&amp;w=260&amp;h=371&amp;ei=EENeT9m-C8Wj0QW-9N3LDQ&amp;zoom=1" TargetMode="External"/><Relationship Id="rId20" Type="http://schemas.openxmlformats.org/officeDocument/2006/relationships/hyperlink" Target="http://www.google.com.tr/imgres?q=wear+helmet+sign&amp;hl=tr&amp;gbv=2&amp;biw=1366&amp;bih=587&amp;tbm=isch&amp;tbnid=VJiNopRLv4Lz8M:&amp;imgrefurl=http://sonnetsat4am.blogspot.com/2009_05_01_archive.html&amp;docid=dN_LjVgOuqhc9M&amp;imgurl=http://1.bp.blogspot.com/_HeUY-A2efl4/ShF66JXdORI/AAAAAAAACzM/pO8idKhYiRo/s400/WearHelmet%255B1%255D.jpg&amp;w=364&amp;h=364&amp;ei=3EJeT6OtNqKk0QWq38mGAg&amp;zoom=1" TargetMode="External"/><Relationship Id="rId29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google.com.tr/imgres?q=sleep&amp;hl=tr&amp;gbv=2&amp;biw=1366&amp;bih=587&amp;tbm=isch&amp;tbnid=KUe-m-lLOZJGBM:&amp;imgrefurl=http://orientalsparkle.blogspot.com/2011/04/sleep-on-it.html&amp;docid=63eAT6qRSsyKZM&amp;imgurl=http://3.bp.blogspot.com/-rdQ0r8Dk8xo/TZfzkuP-j5I/AAAAAAAAAFs/zMA-43VUHiA/s1600/sleep2.gif&amp;w=394&amp;h=243&amp;ei=LD5eT5KwJciv0QWjqM22DQ&amp;zoom=1" TargetMode="External"/><Relationship Id="rId24" Type="http://schemas.openxmlformats.org/officeDocument/2006/relationships/hyperlink" Target="http://www.google.com.tr/imgres?q=prohibition+eating&amp;hl=tr&amp;gbv=2&amp;biw=1366&amp;bih=587&amp;tbm=isch&amp;tbnid=kO2GuLVLiIkqlM:&amp;imgrefurl=http://chemistry.about.com/od/safetysignsandsymbols/ig/Prohibition-Signs-and-Symbols/Do-Not-Eat-or-Drink-Sign.-bO1.htm&amp;docid=N_ETOk_QzDGmKM&amp;imgurl=http://0.tqn.com/d/chemistry/1/0/T/h/donoteatordrink.jpg&amp;w=574&amp;h=574&amp;ei=OEVeT8jLIdCp8QPfhYiKDA&amp;zoom=1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15" Type="http://schemas.openxmlformats.org/officeDocument/2006/relationships/image" Target="media/image6.emf"/><Relationship Id="rId23" Type="http://schemas.openxmlformats.org/officeDocument/2006/relationships/image" Target="media/image10.jpeg"/><Relationship Id="rId28" Type="http://schemas.openxmlformats.org/officeDocument/2006/relationships/hyperlink" Target="http://www.google.com.tr/imgres?q=wear+school+,un%C4%B1form&amp;hl=tr&amp;gbv=2&amp;biw=1366&amp;bih=587&amp;tbm=isch&amp;tbnid=ofAm3803v8701M:&amp;imgrefurl=http://teacher.scholastic.com/kidusasu/uniforms/&amp;docid=c3-Pm3Tp4lZrWM&amp;imgurl=http://teacher.scholastic.com/kidusasu/uniforms/img/uniform2.jpg&amp;w=389&amp;h=185&amp;ei=v0VeT6jVA4Xr8QPR4YnzDg&amp;zoom=1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8.jpeg"/><Relationship Id="rId31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q=breakfast&amp;hl=tr&amp;gbv=2&amp;biw=1366&amp;bih=587&amp;tbm=isch&amp;tbnid=p0sAKEI9OQXdWM:&amp;imgrefurl=http://www.rockypointfellowship.com/recent-news-events/special-message-for-the-mens-liberty-ranch-breakfast/&amp;docid=VqC1jRs395YOjM&amp;imgurl=http://www.rockypointfellowship.com/wp-content/uploads/2012/03/prayerbreakfast2.jpg&amp;w=1280&amp;h=773&amp;ei=eD1eT8K6PInX0QWdsaS8DQ&amp;zoom=1" TargetMode="External"/><Relationship Id="rId14" Type="http://schemas.openxmlformats.org/officeDocument/2006/relationships/image" Target="media/image5.jpeg"/><Relationship Id="rId22" Type="http://schemas.openxmlformats.org/officeDocument/2006/relationships/hyperlink" Target="http://www.google.com.tr/imgres?q=dust+bin&amp;hl=tr&amp;biw=1366&amp;bih=587&amp;gbv=2&amp;tbm=isch&amp;tbnid=WTQ3wkGtCQwnVM:&amp;imgrefurl=http://www.dreamstime.com/royalty-free-stock-photography-dust-bin-image7855737&amp;docid=SueiaBqcenGJYM&amp;imgurl=http://www.dreamstime.com/dust-bin-thumb7855737.jpg&amp;w=325&amp;h=450&amp;ei=wEReT9S1C9Db8gOZlYGIDw&amp;zoom=1&amp;iact=rc&amp;dur=1545&amp;sig=108581666900586180873&amp;page=1&amp;tbnh=110&amp;tbnw=79&amp;start=0&amp;ndsp=30&amp;ved=1t:429,r:1,s:0&amp;tx=-86&amp;ty=76" TargetMode="External"/><Relationship Id="rId27" Type="http://schemas.openxmlformats.org/officeDocument/2006/relationships/image" Target="media/image12.jpeg"/><Relationship Id="rId30" Type="http://schemas.openxmlformats.org/officeDocument/2006/relationships/hyperlink" Target="http://www.google.com.tr/imgres?q=tidy+your+room&amp;hl=tr&amp;gbv=2&amp;biw=1366&amp;bih=587&amp;tbm=isch&amp;tbnid=V_LmgSNWIkexYM:&amp;imgrefurl=http://tiki.oneworld.net/sustain/sustain3.html&amp;docid=uR7DZNbhkJ49BM&amp;imgurl=http://tiki.oneworld.net/sustain/bedroom.gif&amp;w=250&amp;h=286&amp;ei=LkZeT6nMGpT_8QOgoZ2hBw&amp;zoom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110</TotalTime>
  <Pages>3</Pages>
  <Words>1081</Words>
  <Characters>6163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EDANUR</cp:lastModifiedBy>
  <cp:revision>19</cp:revision>
  <dcterms:created xsi:type="dcterms:W3CDTF">2012-03-12T08:29:00Z</dcterms:created>
  <dcterms:modified xsi:type="dcterms:W3CDTF">2013-03-20T11:03:00Z</dcterms:modified>
</cp:coreProperties>
</file>