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TUNCA ŞEHİT CUMALİ AYÇİÇEK İLKÖĞRETİM OKULU</w: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2012-2013 </w:t>
      </w:r>
      <w:r w:rsidRPr="002B6E19">
        <w:rPr>
          <w:rFonts w:ascii="Times New Roman" w:hAnsi="Times New Roman" w:cs="Times New Roman"/>
        </w:rPr>
        <w:t xml:space="preserve"> EĞİTİM ÖĞRETİM YILI DİN KÜLTÜRÜ VE AHLAK BİLGİSİ DERSİ </w:t>
      </w:r>
    </w:p>
    <w:p w:rsidR="00A92712" w:rsidRPr="002B6E19" w:rsidRDefault="00A92712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7.SINIF 2.DÖNEM 1.YAZILI SINAVI</w: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8240;visibility:visible;v-text-anchor:middle" strokecolor="#f79646" strokeweight="2pt">
            <v:textbox>
              <w:txbxContent>
                <w:p w:rsidR="00A92712" w:rsidRDefault="00A92712" w:rsidP="00952E1E">
                  <w:r>
                    <w:t>Puanı:</w:t>
                  </w:r>
                </w:p>
              </w:txbxContent>
            </v:textbox>
          </v:rect>
        </w:pic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Adı Soyadı:………</w:t>
      </w:r>
      <w:r>
        <w:rPr>
          <w:rFonts w:ascii="Times New Roman" w:hAnsi="Times New Roman" w:cs="Times New Roman"/>
        </w:rPr>
        <w:t>…………………</w:t>
      </w:r>
      <w:r>
        <w:rPr>
          <w:rFonts w:ascii="Times New Roman" w:hAnsi="Times New Roman" w:cs="Times New Roman"/>
        </w:rPr>
        <w:tab/>
        <w:t>Numarası:………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30/03/2013</w:t>
      </w:r>
      <w:r w:rsidRPr="002B6E19"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ab/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5" w:history="1">
        <w:r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</w:p>
    <w:p w:rsidR="00A92712" w:rsidRPr="002B6E19" w:rsidRDefault="00A92712" w:rsidP="00D4554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Ey inananlar! Allah’a karşı gelmekten sakınmanız için oruç, sizden öncekilere farz kılındığı gibi sizlere de farz kılındı.” (Bakara suresi, 183. ayet.)</w:t>
      </w: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Oruç yüce Allah’ın bize verdiği en büyük nimetlerden biridir. Oruç tutarak kendimizi hangi kötülüklere karşı koruyabiliriz? (1</w:t>
      </w:r>
      <w:r>
        <w:rPr>
          <w:rFonts w:ascii="Times New Roman" w:hAnsi="Times New Roman" w:cs="Times New Roman"/>
        </w:rPr>
        <w:t>0</w:t>
      </w:r>
      <w:r w:rsidRPr="002B6E19">
        <w:rPr>
          <w:rFonts w:ascii="Times New Roman" w:hAnsi="Times New Roman" w:cs="Times New Roman"/>
        </w:rPr>
        <w:t xml:space="preserve"> puan)</w:t>
      </w: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D4554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Aşağıdaki şıklardan hangisinde orucun başlangıç ve bitiş vakitlerinin adları doğru yazılmıştır? (5 puan)</w:t>
      </w: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  <w:sectPr w:rsidR="00A92712" w:rsidRPr="002B6E19" w:rsidSect="002A2896"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D4554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Sabah-Akşam</w:t>
      </w:r>
    </w:p>
    <w:p w:rsidR="00A92712" w:rsidRPr="002B6E19" w:rsidRDefault="00A92712" w:rsidP="00D4554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Abdest-Teyemmüm</w:t>
      </w:r>
    </w:p>
    <w:p w:rsidR="00A92712" w:rsidRPr="002B6E19" w:rsidRDefault="00A92712" w:rsidP="00D4554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İmsak-İftar</w:t>
      </w:r>
    </w:p>
    <w:p w:rsidR="00A92712" w:rsidRPr="002B6E19" w:rsidRDefault="00A92712" w:rsidP="00D4554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Vakit-Niyet</w:t>
      </w:r>
    </w:p>
    <w:p w:rsidR="00A92712" w:rsidRPr="002B6E19" w:rsidRDefault="00A92712" w:rsidP="00FE06D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num="2" w:space="708"/>
          <w:docGrid w:linePitch="360"/>
        </w:sectPr>
      </w:pPr>
      <w:r w:rsidRPr="002B6E19">
        <w:rPr>
          <w:rFonts w:ascii="Times New Roman" w:hAnsi="Times New Roman" w:cs="Times New Roman"/>
        </w:rPr>
        <w:t>Öğle-İkindi</w:t>
      </w:r>
    </w:p>
    <w:p w:rsidR="00A92712" w:rsidRPr="002B6E19" w:rsidRDefault="00A92712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D4554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Aşağıdaki cümlelerin eksik bırakılan yerlerini uygun kelimeleri seçip doldurunuz.(</w:t>
      </w:r>
      <w:r>
        <w:rPr>
          <w:rFonts w:ascii="Times New Roman" w:hAnsi="Times New Roman" w:cs="Times New Roman"/>
        </w:rPr>
        <w:t>14</w:t>
      </w:r>
      <w:r w:rsidRPr="002B6E19">
        <w:rPr>
          <w:rFonts w:ascii="Times New Roman" w:hAnsi="Times New Roman" w:cs="Times New Roman"/>
        </w:rPr>
        <w:t xml:space="preserve"> puan)</w:t>
      </w:r>
    </w:p>
    <w:p w:rsidR="00A92712" w:rsidRPr="002B6E19" w:rsidRDefault="00A92712" w:rsidP="00D45546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D455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Bir yoksulun …………… günlük yiyecek ihtiyacını karşılayacak miktardaki paraya …………… denir.</w:t>
      </w:r>
    </w:p>
    <w:p w:rsidR="00A92712" w:rsidRPr="002B6E19" w:rsidRDefault="00A92712" w:rsidP="00D455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Oruca …………… ile başlanır. ……………, ibadetin rastgele değil ……………, bir şekilde yapıldığını gösterir.</w:t>
      </w:r>
    </w:p>
    <w:p w:rsidR="00A92712" w:rsidRPr="002B6E19" w:rsidRDefault="00A92712" w:rsidP="00D4554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Oruç için yemeğe kalkılan vakte ……………, denir. ……………, ise oruca başlama vakti anlamındadır.</w:t>
      </w: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bir – fidye – niyet – kararlı – sahur – İmsak </w:t>
      </w: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D4554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Aşağıdaki ifadelerden doğru olanlarının yanına (D) ve yanlış olanlarının yanın (Y) yazınız.(14 puan)</w:t>
      </w:r>
    </w:p>
    <w:p w:rsidR="00A92712" w:rsidRPr="002B6E19" w:rsidRDefault="00A92712" w:rsidP="00D45546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(Y) Oruçlu iken ara sıra gıybet ve dedikodu yapabiliriz.</w:t>
      </w:r>
    </w:p>
    <w:p w:rsidR="00A92712" w:rsidRPr="002B6E19" w:rsidRDefault="00A92712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(Y) Sigara içmek, ilaç yutmak ve ağız dolusu kusmak orucu bozmaz.</w:t>
      </w: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(Y) Bilerek bir şey yemek içmek orucu bozmaz.</w:t>
      </w: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(D) Başlamış bir orucu bilerek ve isteyerek bozmak günahtır.</w:t>
      </w: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(Y) Unutarak yiyip içmek orucu bozar.</w:t>
      </w:r>
    </w:p>
    <w:p w:rsidR="00A92712" w:rsidRPr="002B6E19" w:rsidRDefault="00A92712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(D) Orucun sevabını Allah verecektir.</w:t>
      </w:r>
    </w:p>
    <w:p w:rsidR="00A92712" w:rsidRPr="002B6E19" w:rsidRDefault="00A92712" w:rsidP="00225E45">
      <w:pPr>
        <w:pStyle w:val="ListParagraph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(D) Oruçlu iken banyo </w:t>
      </w:r>
      <w:r w:rsidRPr="002B6E19">
        <w:rPr>
          <w:rFonts w:ascii="Times New Roman" w:hAnsi="Times New Roman" w:cs="Times New Roman"/>
          <w:color w:val="FF0000"/>
        </w:rPr>
        <w:t>yapmak orucu bozmaz.</w: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D4554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Aşağıdakilerden hangisi orucu bozan </w:t>
      </w:r>
      <w:r w:rsidRPr="002B6E19">
        <w:rPr>
          <w:rFonts w:ascii="Times New Roman" w:hAnsi="Times New Roman" w:cs="Times New Roman"/>
          <w:color w:val="FF0000"/>
        </w:rPr>
        <w:t>durumlardandır? (</w:t>
      </w:r>
      <w:r>
        <w:rPr>
          <w:rFonts w:ascii="Times New Roman" w:hAnsi="Times New Roman" w:cs="Times New Roman"/>
          <w:color w:val="FF0000"/>
        </w:rPr>
        <w:t>5</w:t>
      </w:r>
      <w:r w:rsidRPr="002B6E19">
        <w:rPr>
          <w:rFonts w:ascii="Times New Roman" w:hAnsi="Times New Roman" w:cs="Times New Roman"/>
          <w:color w:val="FF0000"/>
        </w:rPr>
        <w:t xml:space="preserve"> puan</w:t>
      </w:r>
      <w:r w:rsidRPr="002B6E19">
        <w:rPr>
          <w:rFonts w:ascii="Times New Roman" w:hAnsi="Times New Roman" w:cs="Times New Roman"/>
        </w:rPr>
        <w:t>)</w: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2A289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Yellenmek</w:t>
      </w:r>
    </w:p>
    <w:p w:rsidR="00A92712" w:rsidRPr="002B6E19" w:rsidRDefault="00A92712" w:rsidP="002A289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Konuşmak</w:t>
      </w:r>
    </w:p>
    <w:p w:rsidR="00A92712" w:rsidRPr="002B6E19" w:rsidRDefault="00A92712" w:rsidP="002A289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Tuvalet ihtiyacını görmek</w:t>
      </w:r>
    </w:p>
    <w:p w:rsidR="00A92712" w:rsidRPr="002B6E19" w:rsidRDefault="00A92712" w:rsidP="002A289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İlaç içmek</w:t>
      </w:r>
    </w:p>
    <w:p w:rsidR="00A92712" w:rsidRPr="002B6E19" w:rsidRDefault="00A92712" w:rsidP="002A289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Uyumak</w:t>
      </w:r>
    </w:p>
    <w:p w:rsidR="00A92712" w:rsidRPr="002B6E19" w:rsidRDefault="00A92712" w:rsidP="00194EB5">
      <w:pPr>
        <w:pStyle w:val="ListParagraph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num="2" w:space="708"/>
          <w:docGrid w:linePitch="360"/>
        </w:sectPr>
      </w:pPr>
    </w:p>
    <w:p w:rsidR="00A92712" w:rsidRPr="002B6E19" w:rsidRDefault="00A92712" w:rsidP="00194EB5">
      <w:pPr>
        <w:pStyle w:val="ListParagraph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</w:rPr>
      </w:pP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FE06D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“Oruç, bir irade eğitimidir. İradesi zayıf insanların, olumsuz davranışlara meyletmesi daha kolaydır.” İfadesi bize ne anlatmaktadır? (10 puan)</w: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  <w:r w:rsidRPr="002B6E1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  <w:r w:rsidRPr="002B6E1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:rsidR="00A92712" w:rsidRPr="002B6E19" w:rsidRDefault="00A92712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  <w:r w:rsidRPr="002B6E1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:rsidR="00A92712" w:rsidRPr="002B6E19" w:rsidRDefault="00A92712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AD7224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  <w:r w:rsidRPr="002B6E19">
        <w:rPr>
          <w:rFonts w:ascii="Times New Roman" w:hAnsi="Times New Roman" w:cs="Times New Roman"/>
        </w:rPr>
        <w:t>Hastaların ve yolcuların özürleri sebebiyle daha sonra tutmadıkları günlerle aynı sayıda tuttukları orucun adı nedir?  (</w:t>
      </w:r>
      <w:r>
        <w:rPr>
          <w:rFonts w:ascii="Times New Roman" w:hAnsi="Times New Roman" w:cs="Times New Roman"/>
        </w:rPr>
        <w:t>5</w:t>
      </w:r>
      <w:r w:rsidRPr="002B6E19">
        <w:rPr>
          <w:rFonts w:ascii="Times New Roman" w:hAnsi="Times New Roman" w:cs="Times New Roman"/>
        </w:rPr>
        <w:t xml:space="preserve"> puan)</w:t>
      </w:r>
    </w:p>
    <w:p w:rsidR="00A92712" w:rsidRPr="002B6E19" w:rsidRDefault="00A92712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num="2" w:space="708"/>
          <w:docGrid w:linePitch="360"/>
        </w:sectPr>
      </w:pPr>
    </w:p>
    <w:p w:rsidR="00A92712" w:rsidRPr="002B6E19" w:rsidRDefault="00A92712" w:rsidP="002A289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Adak orucu</w:t>
      </w:r>
    </w:p>
    <w:p w:rsidR="00A92712" w:rsidRPr="002B6E19" w:rsidRDefault="00A92712" w:rsidP="002A289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Muharrem orucu</w:t>
      </w:r>
    </w:p>
    <w:p w:rsidR="00A92712" w:rsidRPr="002B6E19" w:rsidRDefault="00A92712" w:rsidP="002A289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Nafile </w:t>
      </w:r>
      <w:r w:rsidRPr="002B6E19">
        <w:rPr>
          <w:rFonts w:ascii="Times New Roman" w:hAnsi="Times New Roman" w:cs="Times New Roman"/>
          <w:color w:val="FF0000"/>
        </w:rPr>
        <w:t>oruç</w:t>
      </w:r>
    </w:p>
    <w:p w:rsidR="00A92712" w:rsidRPr="002B6E19" w:rsidRDefault="00A92712" w:rsidP="002A289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Kaza orucu</w:t>
      </w:r>
    </w:p>
    <w:p w:rsidR="00A92712" w:rsidRPr="002B6E19" w:rsidRDefault="00A92712" w:rsidP="002A289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Kader orucu</w:t>
      </w:r>
    </w:p>
    <w:p w:rsidR="00A92712" w:rsidRPr="002B6E19" w:rsidRDefault="00A92712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num="2" w:space="708"/>
          <w:docGrid w:linePitch="360"/>
        </w:sectPr>
      </w:pPr>
    </w:p>
    <w:p w:rsidR="00A92712" w:rsidRPr="002B6E19" w:rsidRDefault="00A92712" w:rsidP="002A289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:rsidR="00A92712" w:rsidRPr="002B6E19" w:rsidRDefault="00A92712" w:rsidP="002A2896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Aşağıdakilerden hangisi Hz. Muhammed’in peygamberlik yönüyle ilgilidir? ? (</w:t>
      </w:r>
      <w:r>
        <w:rPr>
          <w:rFonts w:ascii="Times New Roman" w:hAnsi="Times New Roman" w:cs="Times New Roman"/>
        </w:rPr>
        <w:t>5</w:t>
      </w:r>
      <w:r w:rsidRPr="002B6E19">
        <w:rPr>
          <w:rFonts w:ascii="Times New Roman" w:hAnsi="Times New Roman" w:cs="Times New Roman"/>
        </w:rPr>
        <w:t xml:space="preserve"> puan)</w:t>
      </w:r>
    </w:p>
    <w:p w:rsidR="00A92712" w:rsidRPr="002B6E19" w:rsidRDefault="00A92712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D1369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D1369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Yemek yemesi</w:t>
      </w:r>
    </w:p>
    <w:p w:rsidR="00A92712" w:rsidRPr="002B6E19" w:rsidRDefault="00A92712" w:rsidP="00D1369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Alışveriş yapması</w:t>
      </w:r>
    </w:p>
    <w:p w:rsidR="00A92712" w:rsidRPr="002B6E19" w:rsidRDefault="00A92712" w:rsidP="00D1369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Dua etmesi</w:t>
      </w:r>
    </w:p>
    <w:p w:rsidR="00A92712" w:rsidRPr="002B6E19" w:rsidRDefault="00A92712" w:rsidP="00D1369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İnsanları uyarması</w:t>
      </w:r>
    </w:p>
    <w:p w:rsidR="00A92712" w:rsidRPr="002B6E19" w:rsidRDefault="00A92712" w:rsidP="00D1369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Önce ayağa kalkılır sonra selam verilir.</w:t>
      </w:r>
    </w:p>
    <w:p w:rsidR="00A92712" w:rsidRPr="002B6E19" w:rsidRDefault="00A92712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num="2" w:space="708"/>
          <w:docGrid w:linePitch="360"/>
        </w:sectPr>
      </w:pPr>
    </w:p>
    <w:p w:rsidR="00A92712" w:rsidRPr="002B6E19" w:rsidRDefault="00A92712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AD722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Allah’ın Hz. Muhammed’i insanlar arasından peygamber seçmesinin nedenleri neler olabilir? (8 puan)</w:t>
      </w:r>
    </w:p>
    <w:p w:rsidR="00A92712" w:rsidRPr="002B6E19" w:rsidRDefault="00A92712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2712" w:rsidRPr="002B6E19" w:rsidRDefault="00A92712" w:rsidP="00300D4C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300D4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özelliklerden hangisi peygamberimizin “beşeriyet (insanlık)  yönünden sahip</w:t>
      </w:r>
      <w:r w:rsidRPr="002B6E19"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/>
        </w:rPr>
        <w:t>olduğu özelliklerinden</w:t>
      </w:r>
      <w:r w:rsidRPr="002B6E19">
        <w:rPr>
          <w:rFonts w:ascii="Times New Roman" w:hAnsi="Times New Roman" w:cs="Times New Roman"/>
        </w:rPr>
        <w:t>dir? (</w:t>
      </w:r>
      <w:r>
        <w:rPr>
          <w:rFonts w:ascii="Times New Roman" w:hAnsi="Times New Roman" w:cs="Times New Roman"/>
        </w:rPr>
        <w:t>4</w:t>
      </w:r>
      <w:r w:rsidRPr="002B6E19">
        <w:rPr>
          <w:rFonts w:ascii="Times New Roman" w:hAnsi="Times New Roman" w:cs="Times New Roman"/>
        </w:rPr>
        <w:t xml:space="preserve"> puan)</w:t>
      </w:r>
    </w:p>
    <w:p w:rsidR="00A92712" w:rsidRPr="002B6E19" w:rsidRDefault="00A92712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300D4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A92712" w:rsidRPr="002B6E19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2" w:space="24" w:color="auto"/>
            <w:left w:val="stars" w:sz="2" w:space="24" w:color="auto"/>
            <w:bottom w:val="stars" w:sz="2" w:space="24" w:color="auto"/>
            <w:right w:val="stars" w:sz="2" w:space="24" w:color="auto"/>
          </w:pgBorders>
          <w:cols w:space="708"/>
          <w:docGrid w:linePitch="360"/>
        </w:sectPr>
      </w:pPr>
    </w:p>
    <w:p w:rsidR="00A92712" w:rsidRPr="002B6E19" w:rsidRDefault="00A92712" w:rsidP="000A2E1A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Allah’ın elçisi olması</w:t>
      </w:r>
      <w:r w:rsidRPr="002B6E19">
        <w:rPr>
          <w:rFonts w:ascii="Times New Roman" w:hAnsi="Times New Roman" w:cs="Times New Roman"/>
        </w:rPr>
        <w:t xml:space="preserve">  </w:t>
      </w:r>
      <w:r w:rsidRPr="002B6E19"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ab/>
        <w:t xml:space="preserve">d) </w:t>
      </w:r>
      <w:r>
        <w:rPr>
          <w:rFonts w:ascii="Times New Roman" w:hAnsi="Times New Roman" w:cs="Times New Roman"/>
        </w:rPr>
        <w:t xml:space="preserve"> Son peygamber olması</w:t>
      </w:r>
    </w:p>
    <w:p w:rsidR="00A92712" w:rsidRPr="002B6E19" w:rsidRDefault="00A92712" w:rsidP="00300D4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dua etmesi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6E19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ticaret yapması</w:t>
      </w:r>
    </w:p>
    <w:p w:rsidR="00A92712" w:rsidRPr="002B6E19" w:rsidRDefault="00A92712" w:rsidP="00300D4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Gönderilen vahye uyması </w:t>
      </w:r>
    </w:p>
    <w:p w:rsidR="00A92712" w:rsidRPr="002B6E19" w:rsidRDefault="00A92712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2712" w:rsidRPr="002B6E19" w:rsidRDefault="00A92712" w:rsidP="007B41D2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Aşağıdaki tabloya peygamberimizin özelliklerinden</w:t>
      </w:r>
      <w:r>
        <w:rPr>
          <w:rFonts w:ascii="Times New Roman" w:hAnsi="Times New Roman" w:cs="Times New Roman"/>
        </w:rPr>
        <w:t xml:space="preserve"> istediklerinizi</w:t>
      </w:r>
      <w:r w:rsidRPr="002B6E19">
        <w:rPr>
          <w:rFonts w:ascii="Times New Roman" w:hAnsi="Times New Roman" w:cs="Times New Roman"/>
        </w:rPr>
        <w:t xml:space="preserve"> yazınız.(12 puan)</w:t>
      </w:r>
    </w:p>
    <w:p w:rsidR="00A92712" w:rsidRPr="002B6E19" w:rsidRDefault="00A92712" w:rsidP="007B41D2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</w:rPr>
      </w:pPr>
    </w:p>
    <w:p w:rsidR="00A92712" w:rsidRPr="002B6E19" w:rsidRDefault="00A92712" w:rsidP="007B41D2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margin-left:24.05pt;margin-top:9.95pt;width:330.4pt;height:143.5pt;z-index:-251657216;visibility:visible" wrapcoords="-49 0 -49 21487 21600 21487 21600 0 -49 0">
            <v:imagedata r:id="rId6" o:title=""/>
            <w10:wrap type="through"/>
          </v:shape>
        </w:pict>
      </w:r>
    </w:p>
    <w:p w:rsidR="00A92712" w:rsidRPr="002B6E19" w:rsidRDefault="00A92712" w:rsidP="007B41D2">
      <w:pPr>
        <w:rPr>
          <w:rFonts w:ascii="Times New Roman" w:hAnsi="Times New Roman" w:cs="Times New Roman"/>
        </w:rPr>
      </w:pPr>
    </w:p>
    <w:p w:rsidR="00A92712" w:rsidRPr="002B6E19" w:rsidRDefault="00A92712" w:rsidP="007B41D2">
      <w:pPr>
        <w:rPr>
          <w:rFonts w:ascii="Times New Roman" w:hAnsi="Times New Roman" w:cs="Times New Roman"/>
        </w:rPr>
      </w:pPr>
    </w:p>
    <w:p w:rsidR="00A92712" w:rsidRPr="002B6E19" w:rsidRDefault="00A92712" w:rsidP="007B41D2">
      <w:pPr>
        <w:rPr>
          <w:rFonts w:ascii="Times New Roman" w:hAnsi="Times New Roman" w:cs="Times New Roman"/>
        </w:rPr>
      </w:pPr>
    </w:p>
    <w:p w:rsidR="00A92712" w:rsidRPr="002B6E19" w:rsidRDefault="00A92712" w:rsidP="007B41D2">
      <w:pPr>
        <w:rPr>
          <w:rFonts w:ascii="Times New Roman" w:hAnsi="Times New Roman" w:cs="Times New Roman"/>
        </w:rPr>
      </w:pPr>
    </w:p>
    <w:p w:rsidR="00A92712" w:rsidRPr="002B6E19" w:rsidRDefault="00A92712" w:rsidP="007B41D2">
      <w:pPr>
        <w:rPr>
          <w:rFonts w:ascii="Times New Roman" w:hAnsi="Times New Roman" w:cs="Times New Roman"/>
        </w:rPr>
      </w:pPr>
    </w:p>
    <w:p w:rsidR="00A92712" w:rsidRPr="002B6E19" w:rsidRDefault="00A92712" w:rsidP="007B41D2">
      <w:pPr>
        <w:rPr>
          <w:rFonts w:ascii="Times New Roman" w:hAnsi="Times New Roman" w:cs="Times New Roman"/>
        </w:rPr>
      </w:pPr>
    </w:p>
    <w:p w:rsidR="00A92712" w:rsidRPr="002B6E19" w:rsidRDefault="00A92712" w:rsidP="002B6E19">
      <w:pPr>
        <w:pStyle w:val="ListParagraph"/>
        <w:numPr>
          <w:ilvl w:val="0"/>
          <w:numId w:val="34"/>
        </w:numPr>
        <w:ind w:left="426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“Bu ne biçim peygamber; (bizler gibi) yemek yiyor, çarşılarda dolaşıyor! Ona kendisiyle beraber uyarıcı olarak bir melek indirilmeli değil miydi? dediler.”</w:t>
      </w:r>
      <w:r>
        <w:rPr>
          <w:rFonts w:ascii="Times New Roman" w:hAnsi="Times New Roman" w:cs="Times New Roman"/>
        </w:rPr>
        <w:t>(Furkân suresi, 7.ayet) Bu ayet ile yüce Allah bize peygamberlerin hangi özelliklerinden bahsetmektedir? (8 puan)</w:t>
      </w:r>
    </w:p>
    <w:p w:rsidR="00A92712" w:rsidRPr="000A2E1A" w:rsidRDefault="00A92712" w:rsidP="000A2E1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2712" w:rsidRDefault="00A92712" w:rsidP="00BA7CDF">
      <w:pPr>
        <w:pStyle w:val="NoSpacing"/>
        <w:jc w:val="center"/>
        <w:rPr>
          <w:rFonts w:ascii="Times New Roman" w:hAnsi="Times New Roman" w:cs="Times New Roman"/>
        </w:rPr>
      </w:pPr>
    </w:p>
    <w:p w:rsidR="00A92712" w:rsidRPr="002B6E19" w:rsidRDefault="00A92712" w:rsidP="00BA7CDF">
      <w:pPr>
        <w:pStyle w:val="NoSpacing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 xml:space="preserve">Başarılar </w:t>
      </w:r>
    </w:p>
    <w:p w:rsidR="00A92712" w:rsidRPr="002B6E19" w:rsidRDefault="00A92712" w:rsidP="00BA7CDF">
      <w:pPr>
        <w:pStyle w:val="NoSpacing"/>
        <w:jc w:val="center"/>
        <w:rPr>
          <w:rFonts w:ascii="Times New Roman" w:hAnsi="Times New Roman" w:cs="Times New Roman"/>
        </w:rPr>
      </w:pPr>
      <w:r w:rsidRPr="002B6E19">
        <w:rPr>
          <w:rFonts w:ascii="Times New Roman" w:hAnsi="Times New Roman" w:cs="Times New Roman"/>
        </w:rPr>
        <w:t>Mehmet ABAY</w:t>
      </w:r>
      <w:bookmarkStart w:id="0" w:name="_GoBack"/>
      <w:bookmarkEnd w:id="0"/>
    </w:p>
    <w:p w:rsidR="00A92712" w:rsidRPr="002B6E19" w:rsidRDefault="00A92712" w:rsidP="007B41D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A92712" w:rsidRPr="002B6E19" w:rsidRDefault="00A92712" w:rsidP="007B41D2">
      <w:pPr>
        <w:pStyle w:val="ListParagraph"/>
        <w:ind w:left="426"/>
        <w:rPr>
          <w:rFonts w:ascii="Times New Roman" w:hAnsi="Times New Roman" w:cs="Times New Roman"/>
        </w:rPr>
      </w:pPr>
    </w:p>
    <w:sectPr w:rsidR="00A92712" w:rsidRPr="002B6E19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2" w:space="24" w:color="auto"/>
        <w:left w:val="stars" w:sz="2" w:space="24" w:color="auto"/>
        <w:bottom w:val="stars" w:sz="2" w:space="24" w:color="auto"/>
        <w:right w:val="stars" w:sz="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1"/>
  </w:num>
  <w:num w:numId="4">
    <w:abstractNumId w:val="6"/>
  </w:num>
  <w:num w:numId="5">
    <w:abstractNumId w:val="33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0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2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6A9"/>
    <w:rsid w:val="00097060"/>
    <w:rsid w:val="000A2E1A"/>
    <w:rsid w:val="000F2F93"/>
    <w:rsid w:val="001176A9"/>
    <w:rsid w:val="00194EB5"/>
    <w:rsid w:val="00225E45"/>
    <w:rsid w:val="00257135"/>
    <w:rsid w:val="002A2896"/>
    <w:rsid w:val="002B6E19"/>
    <w:rsid w:val="00300D4C"/>
    <w:rsid w:val="00331B32"/>
    <w:rsid w:val="003D1C59"/>
    <w:rsid w:val="00512479"/>
    <w:rsid w:val="006B2C11"/>
    <w:rsid w:val="007B41D2"/>
    <w:rsid w:val="00823633"/>
    <w:rsid w:val="00883494"/>
    <w:rsid w:val="008F5DA4"/>
    <w:rsid w:val="00952E1E"/>
    <w:rsid w:val="00A76C81"/>
    <w:rsid w:val="00A92712"/>
    <w:rsid w:val="00AA0A3C"/>
    <w:rsid w:val="00AD7224"/>
    <w:rsid w:val="00B542C7"/>
    <w:rsid w:val="00BA7CDF"/>
    <w:rsid w:val="00D13691"/>
    <w:rsid w:val="00D45546"/>
    <w:rsid w:val="00D928AF"/>
    <w:rsid w:val="00DE177A"/>
    <w:rsid w:val="00E61B45"/>
    <w:rsid w:val="00E6778D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8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0A3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2E1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A7CDF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5124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636</Words>
  <Characters>3626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5</cp:revision>
  <dcterms:created xsi:type="dcterms:W3CDTF">2012-03-28T19:36:00Z</dcterms:created>
  <dcterms:modified xsi:type="dcterms:W3CDTF">2013-03-20T11:02:00Z</dcterms:modified>
</cp:coreProperties>
</file>