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30C" w:rsidRDefault="002B130C" w:rsidP="009173A3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0.4pt;margin-top:-35.7pt;width:565.85pt;height:73.75pt;z-index:251631104" adj="3633">
            <v:textbox style="mso-next-textbox:#_x0000_s1026">
              <w:txbxContent>
                <w:p w:rsidR="002B130C" w:rsidRPr="000535FC" w:rsidRDefault="002B130C" w:rsidP="00D63F04">
                  <w:pP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2012-2013    HATİCE KAMİL PEKMEZ SECOND</w:t>
                  </w:r>
                  <w:r w:rsidRPr="000535F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ARY SCHOOL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2ND</w:t>
                  </w:r>
                  <w:r w:rsidRPr="000535F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TERM 1ST </w:t>
                  </w:r>
                  <w:r w:rsidRPr="000535F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ENGLISH EXAM</w:t>
                  </w:r>
                </w:p>
                <w:p w:rsidR="002B130C" w:rsidRPr="00E455FF" w:rsidRDefault="002B130C" w:rsidP="00D63F0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Name</w:t>
                  </w: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:</w:t>
                  </w:r>
                  <w:r w:rsidRPr="005B0556">
                    <w:t xml:space="preserve"> </w:t>
                  </w:r>
                  <w:hyperlink r:id="rId7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          Class:6/  </w:t>
                  </w: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Number: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MARK:</w:t>
                  </w:r>
                  <w:r w:rsidRPr="00E455F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alt="jan10_lizard17" style="position:absolute;margin-left:-37.95pt;margin-top:-3.5pt;width:54.7pt;height:30.45pt;z-index:251645440;visibility:visible">
            <v:imagedata r:id="rId8" o:title=""/>
          </v:shape>
        </w:pict>
      </w:r>
      <w:r>
        <w:rPr>
          <w:noProof/>
          <w:lang w:eastAsia="tr-TR"/>
        </w:rPr>
        <w:pict>
          <v:shape id="Resim 4" o:spid="_x0000_s1028" type="#_x0000_t75" alt="jan10_lizards" style="position:absolute;margin-left:468.8pt;margin-top:-27.7pt;width:91.4pt;height:60.9pt;z-index:251644416;visibility:visible">
            <v:imagedata r:id="rId9" o:title=""/>
          </v:shape>
        </w:pict>
      </w:r>
    </w:p>
    <w:p w:rsidR="002B130C" w:rsidRDefault="002B130C" w:rsidP="00D63F04">
      <w:pPr>
        <w:spacing w:after="0"/>
        <w:rPr>
          <w:rFonts w:ascii="Comic Sans MS" w:hAnsi="Comic Sans MS" w:cs="Comic Sans MS"/>
          <w:b/>
          <w:bCs/>
          <w:noProof/>
          <w:sz w:val="20"/>
          <w:szCs w:val="20"/>
          <w:lang w:val="en-US" w:eastAsia="tr-TR"/>
        </w:rPr>
      </w:pPr>
    </w:p>
    <w:p w:rsidR="002B130C" w:rsidRDefault="002B130C" w:rsidP="00D63F04">
      <w:pPr>
        <w:spacing w:after="0"/>
        <w:rPr>
          <w:rFonts w:ascii="Comic Sans MS" w:hAnsi="Comic Sans MS" w:cs="Comic Sans MS"/>
          <w:b/>
          <w:bCs/>
          <w:noProof/>
          <w:sz w:val="20"/>
          <w:szCs w:val="20"/>
          <w:lang w:val="en-US" w:eastAsia="tr-TR"/>
        </w:rPr>
      </w:pPr>
      <w:r>
        <w:rPr>
          <w:noProof/>
          <w:lang w:eastAsia="tr-TR"/>
        </w:rPr>
        <w:pict>
          <v:shape id="Resim 23" o:spid="_x0000_s1029" type="#_x0000_t75" alt="Nueva imagen (55)" style="position:absolute;margin-left:461.3pt;margin-top:6.15pt;width:41.35pt;height:34.6pt;z-index:251635200;visibility:visible" wrapcoords="-393 0 -393 21130 21600 21130 21600 0 -393 0">
            <v:imagedata r:id="rId10" o:title=""/>
            <w10:wrap type="through"/>
          </v:shape>
        </w:pict>
      </w:r>
      <w:r>
        <w:rPr>
          <w:noProof/>
          <w:lang w:eastAsia="tr-TR"/>
        </w:rPr>
        <w:pict>
          <v:shape id="Resim 22" o:spid="_x0000_s1030" type="#_x0000_t75" alt="CAAJK1UJ" style="position:absolute;margin-left:409pt;margin-top:2.5pt;width:42.9pt;height:43.45pt;z-index:251634176;visibility:visible">
            <v:imagedata r:id="rId11" o:title=""/>
          </v:shape>
        </w:pict>
      </w:r>
      <w:r>
        <w:rPr>
          <w:noProof/>
          <w:lang w:eastAsia="tr-TR"/>
        </w:rPr>
        <w:pict>
          <v:shape id="Resim 20" o:spid="_x0000_s1031" type="#_x0000_t75" alt="CAKB4RG7" style="position:absolute;margin-left:355.35pt;margin-top:6.15pt;width:43.1pt;height:42.75pt;z-index:251632128;visibility:visible">
            <v:imagedata r:id="rId12" o:title=""/>
          </v:shape>
        </w:pic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 w:eastAsia="tr-TR"/>
        </w:rPr>
        <w:t>A)</w:t>
      </w:r>
      <w:r w:rsidRPr="001B15A5">
        <w:rPr>
          <w:rFonts w:ascii="Comic Sans MS" w:hAnsi="Comic Sans MS" w:cs="Comic Sans MS"/>
          <w:b/>
          <w:bCs/>
          <w:noProof/>
          <w:sz w:val="20"/>
          <w:szCs w:val="20"/>
          <w:lang w:val="en-US" w:eastAsia="tr-TR"/>
        </w:rPr>
        <w:t>Cümleleri ‘’</w:t>
      </w:r>
      <w:r w:rsidRPr="001B15A5">
        <w:rPr>
          <w:rFonts w:ascii="Comic Sans MS" w:hAnsi="Comic Sans MS" w:cs="Comic Sans MS"/>
          <w:b/>
          <w:bCs/>
          <w:noProof/>
          <w:sz w:val="20"/>
          <w:szCs w:val="20"/>
          <w:u w:val="single"/>
          <w:lang w:val="en-US" w:eastAsia="tr-TR"/>
        </w:rPr>
        <w:t>True (T)’’</w:t>
      </w:r>
      <w:r w:rsidRPr="001B15A5">
        <w:rPr>
          <w:rFonts w:ascii="Comic Sans MS" w:hAnsi="Comic Sans MS" w:cs="Comic Sans MS"/>
          <w:b/>
          <w:bCs/>
          <w:noProof/>
          <w:sz w:val="20"/>
          <w:szCs w:val="20"/>
          <w:lang w:val="en-US" w:eastAsia="tr-TR"/>
        </w:rPr>
        <w:t xml:space="preserve"> ya da ‘’</w:t>
      </w:r>
      <w:r w:rsidRPr="001B15A5">
        <w:rPr>
          <w:rFonts w:ascii="Comic Sans MS" w:hAnsi="Comic Sans MS" w:cs="Comic Sans MS"/>
          <w:b/>
          <w:bCs/>
          <w:noProof/>
          <w:sz w:val="20"/>
          <w:szCs w:val="20"/>
          <w:u w:val="single"/>
          <w:lang w:val="en-US" w:eastAsia="tr-TR"/>
        </w:rPr>
        <w:t>False (F)’’</w:t>
      </w:r>
      <w:r w:rsidRPr="001B15A5">
        <w:rPr>
          <w:rFonts w:ascii="Comic Sans MS" w:hAnsi="Comic Sans MS" w:cs="Comic Sans MS"/>
          <w:b/>
          <w:bCs/>
          <w:noProof/>
          <w:sz w:val="20"/>
          <w:szCs w:val="20"/>
          <w:lang w:val="en-US" w:eastAsia="tr-TR"/>
        </w:rPr>
        <w:t xml:space="preserve"> olarak işaretleyiniz. </w:t>
      </w:r>
      <w:r w:rsidRPr="001B15A5">
        <w:rPr>
          <w:rFonts w:ascii="Comic Sans MS" w:hAnsi="Comic Sans MS" w:cs="Comic Sans MS"/>
          <w:noProof/>
          <w:sz w:val="16"/>
          <w:szCs w:val="16"/>
          <w:lang w:val="en-US" w:eastAsia="tr-TR"/>
        </w:rPr>
        <w:t xml:space="preserve">   (</w:t>
      </w:r>
      <w:r>
        <w:rPr>
          <w:rFonts w:ascii="Comic Sans MS" w:hAnsi="Comic Sans MS" w:cs="Comic Sans MS"/>
          <w:noProof/>
          <w:sz w:val="16"/>
          <w:szCs w:val="16"/>
          <w:lang w:val="en-US" w:eastAsia="tr-TR"/>
        </w:rPr>
        <w:t>10x1=10</w:t>
      </w:r>
      <w:r w:rsidRPr="001B15A5">
        <w:rPr>
          <w:rFonts w:ascii="Comic Sans MS" w:hAnsi="Comic Sans MS" w:cs="Comic Sans MS"/>
          <w:noProof/>
          <w:sz w:val="16"/>
          <w:szCs w:val="16"/>
          <w:lang w:val="en-US" w:eastAsia="tr-TR"/>
        </w:rPr>
        <w:t>p)</w:t>
      </w:r>
    </w:p>
    <w:p w:rsidR="002B130C" w:rsidRPr="005245F9" w:rsidRDefault="002B130C" w:rsidP="00D63F04">
      <w:pPr>
        <w:pStyle w:val="ListParagraph"/>
        <w:numPr>
          <w:ilvl w:val="0"/>
          <w:numId w:val="1"/>
        </w:numPr>
        <w:spacing w:after="0"/>
        <w:ind w:left="0"/>
        <w:rPr>
          <w:rFonts w:ascii="Comic Sans MS" w:hAnsi="Comic Sans MS" w:cs="Comic Sans MS"/>
          <w:sz w:val="18"/>
          <w:szCs w:val="18"/>
          <w:lang w:val="en-US"/>
        </w:rPr>
      </w:pP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Snake is a reptile.           T  /  F                     6. </w:t>
      </w:r>
      <w:r w:rsidRPr="005245F9">
        <w:rPr>
          <w:rFonts w:ascii="Comic Sans MS" w:hAnsi="Comic Sans MS" w:cs="Comic Sans MS"/>
          <w:sz w:val="18"/>
          <w:szCs w:val="18"/>
        </w:rPr>
        <w:t xml:space="preserve">Elephants are small animals.  </w:t>
      </w: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  T  /  F                     </w:t>
      </w:r>
      <w:r w:rsidRPr="005245F9">
        <w:rPr>
          <w:rFonts w:ascii="Comic Sans MS" w:hAnsi="Comic Sans MS" w:cs="Comic Sans MS"/>
          <w:sz w:val="18"/>
          <w:szCs w:val="18"/>
        </w:rPr>
        <w:t xml:space="preserve">     </w:t>
      </w:r>
    </w:p>
    <w:p w:rsidR="002B130C" w:rsidRPr="005245F9" w:rsidRDefault="002B130C" w:rsidP="00D63F04">
      <w:pPr>
        <w:pStyle w:val="ListParagraph"/>
        <w:numPr>
          <w:ilvl w:val="0"/>
          <w:numId w:val="1"/>
        </w:numPr>
        <w:spacing w:after="0"/>
        <w:ind w:left="0"/>
        <w:rPr>
          <w:rFonts w:ascii="Comic Sans MS" w:hAnsi="Comic Sans MS" w:cs="Comic Sans MS"/>
          <w:sz w:val="18"/>
          <w:szCs w:val="18"/>
          <w:lang w:val="en-US"/>
        </w:rPr>
      </w:pP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Dog isn’t a pet.                T  /  F                     </w:t>
      </w:r>
      <w:r w:rsidRPr="005245F9">
        <w:rPr>
          <w:rFonts w:ascii="Comic Sans MS" w:hAnsi="Comic Sans MS" w:cs="Comic Sans MS"/>
          <w:sz w:val="18"/>
          <w:szCs w:val="18"/>
        </w:rPr>
        <w:t xml:space="preserve">7.  Reptiles have got leg.             </w:t>
      </w: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T  /  F                     </w:t>
      </w:r>
      <w:r w:rsidRPr="005245F9">
        <w:rPr>
          <w:rFonts w:ascii="Comic Sans MS" w:hAnsi="Comic Sans MS" w:cs="Comic Sans MS"/>
          <w:sz w:val="18"/>
          <w:szCs w:val="18"/>
        </w:rPr>
        <w:t xml:space="preserve">  </w:t>
      </w:r>
    </w:p>
    <w:p w:rsidR="002B130C" w:rsidRPr="005245F9" w:rsidRDefault="002B130C" w:rsidP="00D63F04">
      <w:pPr>
        <w:pStyle w:val="ListParagraph"/>
        <w:numPr>
          <w:ilvl w:val="0"/>
          <w:numId w:val="1"/>
        </w:numPr>
        <w:spacing w:after="0"/>
        <w:ind w:left="0"/>
        <w:rPr>
          <w:rFonts w:ascii="Comic Sans MS" w:hAnsi="Comic Sans MS" w:cs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1" o:spid="_x0000_s1032" type="#_x0000_t75" alt="CAUJKXQ3" style="position:absolute;left:0;text-align:left;margin-left:392.6pt;margin-top:4.1pt;width:36.5pt;height:29.2pt;z-index:251633152;visibility:visible">
            <v:imagedata r:id="rId13" o:title=""/>
          </v:shape>
        </w:pict>
      </w:r>
      <w:r>
        <w:rPr>
          <w:noProof/>
          <w:lang w:eastAsia="tr-TR"/>
        </w:rPr>
        <w:pict>
          <v:shape id="Resim 24" o:spid="_x0000_s1033" type="#_x0000_t75" alt="CAOX4J2Z" style="position:absolute;left:0;text-align:left;margin-left:468.8pt;margin-top:12.2pt;width:56.6pt;height:25.8pt;z-index:251636224;visibility:visible">
            <v:imagedata r:id="rId14" o:title=""/>
          </v:shape>
        </w:pict>
      </w: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Lions are wild animals.     T  /  F                     </w:t>
      </w:r>
      <w:r w:rsidRPr="005245F9">
        <w:rPr>
          <w:rFonts w:ascii="Comic Sans MS" w:hAnsi="Comic Sans MS" w:cs="Comic Sans MS"/>
          <w:sz w:val="18"/>
          <w:szCs w:val="18"/>
        </w:rPr>
        <w:t xml:space="preserve">8.Eagles have wings.                    </w:t>
      </w: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T  /  F                     </w:t>
      </w:r>
      <w:r w:rsidRPr="005245F9">
        <w:rPr>
          <w:rFonts w:ascii="Comic Sans MS" w:hAnsi="Comic Sans MS" w:cs="Comic Sans MS"/>
          <w:sz w:val="18"/>
          <w:szCs w:val="18"/>
        </w:rPr>
        <w:t xml:space="preserve">     </w:t>
      </w:r>
    </w:p>
    <w:p w:rsidR="002B130C" w:rsidRPr="005245F9" w:rsidRDefault="002B130C" w:rsidP="00D63F04">
      <w:pPr>
        <w:pStyle w:val="ListParagraph"/>
        <w:numPr>
          <w:ilvl w:val="0"/>
          <w:numId w:val="1"/>
        </w:numPr>
        <w:spacing w:after="0"/>
        <w:ind w:left="0"/>
        <w:rPr>
          <w:rFonts w:ascii="Comic Sans MS" w:hAnsi="Comic Sans MS" w:cs="Comic Sans MS"/>
          <w:sz w:val="18"/>
          <w:szCs w:val="18"/>
          <w:lang w:val="en-US"/>
        </w:rPr>
      </w:pP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Bees are  birds.              T  /  F                     </w:t>
      </w:r>
      <w:r w:rsidRPr="005245F9">
        <w:rPr>
          <w:rFonts w:ascii="Comic Sans MS" w:hAnsi="Comic Sans MS" w:cs="Comic Sans MS"/>
          <w:sz w:val="18"/>
          <w:szCs w:val="18"/>
        </w:rPr>
        <w:t>9. A tiger doesn’t live on land.</w:t>
      </w: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      T  /  F                     </w:t>
      </w:r>
    </w:p>
    <w:p w:rsidR="002B130C" w:rsidRPr="00585DA4" w:rsidRDefault="002B130C" w:rsidP="00D63F04">
      <w:pPr>
        <w:pStyle w:val="ListParagraph"/>
        <w:numPr>
          <w:ilvl w:val="0"/>
          <w:numId w:val="1"/>
        </w:numPr>
        <w:spacing w:after="0"/>
        <w:ind w:left="0"/>
        <w:rPr>
          <w:rFonts w:ascii="Comic Sans MS" w:hAnsi="Comic Sans MS" w:cs="Comic Sans MS"/>
          <w:sz w:val="18"/>
          <w:szCs w:val="18"/>
          <w:lang w:val="en-US"/>
        </w:rPr>
      </w:pP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Elephants are mammals.   T  /  F                    </w:t>
      </w:r>
      <w:r w:rsidRPr="005245F9">
        <w:rPr>
          <w:rFonts w:ascii="Comic Sans MS" w:hAnsi="Comic Sans MS" w:cs="Comic Sans MS"/>
          <w:sz w:val="18"/>
          <w:szCs w:val="18"/>
        </w:rPr>
        <w:t xml:space="preserve">10.Parrots are mammals.              </w:t>
      </w:r>
      <w:r w:rsidRPr="005245F9">
        <w:rPr>
          <w:rFonts w:ascii="Comic Sans MS" w:hAnsi="Comic Sans MS" w:cs="Comic Sans MS"/>
          <w:sz w:val="18"/>
          <w:szCs w:val="18"/>
          <w:lang w:val="en-US"/>
        </w:rPr>
        <w:t xml:space="preserve">T  /  F                     </w:t>
      </w:r>
    </w:p>
    <w:p w:rsidR="002B130C" w:rsidRPr="00D357B2" w:rsidRDefault="002B130C" w:rsidP="00D63F04">
      <w:pPr>
        <w:ind w:left="-180" w:right="-703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</w:t>
      </w:r>
      <w:r w:rsidRPr="00D357B2">
        <w:rPr>
          <w:rFonts w:ascii="Comic Sans MS" w:hAnsi="Comic Sans MS" w:cs="Comic Sans MS"/>
          <w:b/>
          <w:bCs/>
          <w:sz w:val="18"/>
          <w:szCs w:val="18"/>
        </w:rPr>
        <w:t xml:space="preserve">)FILL IN THE BLANKS: </w:t>
      </w:r>
      <w:r>
        <w:rPr>
          <w:rFonts w:ascii="Comic Sans MS" w:hAnsi="Comic Sans MS" w:cs="Comic Sans MS"/>
          <w:b/>
          <w:bCs/>
          <w:sz w:val="18"/>
          <w:szCs w:val="18"/>
        </w:rPr>
        <w:t>1</w:t>
      </w:r>
      <w:r w:rsidRPr="00D357B2">
        <w:rPr>
          <w:rFonts w:ascii="Comic Sans MS" w:hAnsi="Comic Sans MS" w:cs="Comic Sans MS"/>
          <w:b/>
          <w:bCs/>
          <w:sz w:val="18"/>
          <w:szCs w:val="18"/>
        </w:rPr>
        <w:t>*</w:t>
      </w:r>
      <w:r>
        <w:rPr>
          <w:rFonts w:ascii="Comic Sans MS" w:hAnsi="Comic Sans MS" w:cs="Comic Sans MS"/>
          <w:b/>
          <w:bCs/>
          <w:sz w:val="18"/>
          <w:szCs w:val="18"/>
        </w:rPr>
        <w:t>6</w:t>
      </w:r>
      <w:r w:rsidRPr="00D357B2">
        <w:rPr>
          <w:rFonts w:ascii="Comic Sans MS" w:hAnsi="Comic Sans MS" w:cs="Comic Sans MS"/>
          <w:b/>
          <w:bCs/>
          <w:sz w:val="18"/>
          <w:szCs w:val="18"/>
        </w:rPr>
        <w:t>=</w:t>
      </w:r>
      <w:r>
        <w:rPr>
          <w:rFonts w:ascii="Comic Sans MS" w:hAnsi="Comic Sans MS" w:cs="Comic Sans MS"/>
          <w:b/>
          <w:bCs/>
          <w:sz w:val="18"/>
          <w:szCs w:val="18"/>
        </w:rPr>
        <w:t>6</w:t>
      </w:r>
    </w:p>
    <w:tbl>
      <w:tblPr>
        <w:tblW w:w="108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4"/>
        <w:gridCol w:w="2074"/>
        <w:gridCol w:w="2075"/>
        <w:gridCol w:w="2075"/>
        <w:gridCol w:w="2596"/>
      </w:tblGrid>
      <w:tr w:rsidR="002B130C" w:rsidRPr="009A08B0">
        <w:trPr>
          <w:trHeight w:val="475"/>
        </w:trPr>
        <w:tc>
          <w:tcPr>
            <w:tcW w:w="2074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ANIMAL</w:t>
            </w:r>
          </w:p>
        </w:tc>
        <w:tc>
          <w:tcPr>
            <w:tcW w:w="2074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HABITAT</w:t>
            </w:r>
          </w:p>
        </w:tc>
        <w:tc>
          <w:tcPr>
            <w:tcW w:w="2075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FOOD</w:t>
            </w:r>
          </w:p>
        </w:tc>
        <w:tc>
          <w:tcPr>
            <w:tcW w:w="2075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COLOUR</w:t>
            </w:r>
          </w:p>
        </w:tc>
        <w:tc>
          <w:tcPr>
            <w:tcW w:w="2596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SPECIAL BODY PART:</w:t>
            </w:r>
          </w:p>
        </w:tc>
      </w:tr>
      <w:tr w:rsidR="002B130C" w:rsidRPr="009A08B0">
        <w:trPr>
          <w:trHeight w:val="475"/>
        </w:trPr>
        <w:tc>
          <w:tcPr>
            <w:tcW w:w="2074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CHEETAH</w:t>
            </w:r>
          </w:p>
        </w:tc>
        <w:tc>
          <w:tcPr>
            <w:tcW w:w="2074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075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075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Yellow and black spots</w:t>
            </w:r>
          </w:p>
        </w:tc>
        <w:tc>
          <w:tcPr>
            <w:tcW w:w="2596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  <w:tr w:rsidR="002B130C" w:rsidRPr="009A08B0">
        <w:trPr>
          <w:trHeight w:val="475"/>
        </w:trPr>
        <w:tc>
          <w:tcPr>
            <w:tcW w:w="2074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CROCODILE</w:t>
            </w:r>
          </w:p>
        </w:tc>
        <w:tc>
          <w:tcPr>
            <w:tcW w:w="2074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075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Meat,small animals</w:t>
            </w:r>
          </w:p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 xml:space="preserve"> and insects</w:t>
            </w:r>
          </w:p>
        </w:tc>
        <w:tc>
          <w:tcPr>
            <w:tcW w:w="2075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596" w:type="dxa"/>
          </w:tcPr>
          <w:p w:rsidR="002B130C" w:rsidRPr="009A08B0" w:rsidRDefault="002B130C" w:rsidP="009A08B0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</w:tbl>
    <w:p w:rsidR="002B130C" w:rsidRPr="008F5496" w:rsidRDefault="002B130C" w:rsidP="00D63F04">
      <w:pPr>
        <w:ind w:left="-54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     C</w:t>
      </w:r>
      <w:r w:rsidRPr="008F5496">
        <w:rPr>
          <w:rFonts w:ascii="Comic Sans MS" w:hAnsi="Comic Sans MS" w:cs="Comic Sans MS"/>
          <w:b/>
          <w:bCs/>
          <w:sz w:val="18"/>
          <w:szCs w:val="18"/>
          <w:u w:val="single"/>
        </w:rPr>
        <w:t>)</w:t>
      </w:r>
      <w:r w:rsidRPr="008F5496">
        <w:rPr>
          <w:rFonts w:ascii="Comic Sans MS" w:hAnsi="Comic Sans MS" w:cs="Comic Sans MS"/>
          <w:b/>
          <w:bCs/>
          <w:sz w:val="18"/>
          <w:szCs w:val="18"/>
        </w:rPr>
        <w:t xml:space="preserve"> Guess the animal and write its name. </w:t>
      </w:r>
      <w:r>
        <w:rPr>
          <w:rFonts w:ascii="Comic Sans MS" w:hAnsi="Comic Sans MS" w:cs="Comic Sans MS"/>
          <w:b/>
          <w:bCs/>
          <w:sz w:val="18"/>
          <w:szCs w:val="18"/>
        </w:rPr>
        <w:t>5*1=5</w:t>
      </w:r>
    </w:p>
    <w:p w:rsidR="002B130C" w:rsidRDefault="002B130C" w:rsidP="00D63F04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AE213A">
        <w:rPr>
          <w:rFonts w:ascii="Comic Sans MS" w:hAnsi="Comic Sans MS" w:cs="Comic Sans MS"/>
          <w:b/>
          <w:bCs/>
          <w:sz w:val="18"/>
          <w:szCs w:val="18"/>
        </w:rPr>
        <w:t xml:space="preserve">“ </w:t>
      </w:r>
      <w:r w:rsidRPr="00AE213A">
        <w:rPr>
          <w:rFonts w:ascii="Comic Sans MS" w:hAnsi="Comic Sans MS" w:cs="Comic Sans MS"/>
          <w:sz w:val="18"/>
          <w:szCs w:val="18"/>
        </w:rPr>
        <w:t xml:space="preserve">I am a small insect. I have got two wings .I’m yellow and black or brown . I like flowers and make honey.I can fly. </w:t>
      </w:r>
      <w:r>
        <w:rPr>
          <w:rFonts w:ascii="Comic Sans MS" w:hAnsi="Comic Sans MS" w:cs="Comic Sans MS"/>
          <w:sz w:val="18"/>
          <w:szCs w:val="18"/>
        </w:rPr>
        <w:t>…………………….</w:t>
      </w:r>
    </w:p>
    <w:p w:rsidR="002B130C" w:rsidRPr="00203643" w:rsidRDefault="002B130C" w:rsidP="00D63F04">
      <w:pPr>
        <w:pStyle w:val="ListParagraph"/>
        <w:spacing w:after="0" w:line="240" w:lineRule="auto"/>
        <w:ind w:left="-180"/>
        <w:rPr>
          <w:rFonts w:ascii="Comic Sans MS" w:hAnsi="Comic Sans MS" w:cs="Comic Sans MS"/>
          <w:sz w:val="18"/>
          <w:szCs w:val="18"/>
        </w:rPr>
      </w:pPr>
    </w:p>
    <w:p w:rsidR="002B130C" w:rsidRDefault="002B130C" w:rsidP="00D63F04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“ </w:t>
      </w:r>
      <w:r w:rsidRPr="00AE213A">
        <w:rPr>
          <w:rFonts w:ascii="Comic Sans MS" w:hAnsi="Comic Sans MS" w:cs="Comic Sans MS"/>
          <w:sz w:val="18"/>
          <w:szCs w:val="18"/>
        </w:rPr>
        <w:t>I am big and green. I have got four legs and sharp teeth. I live in lakes and rive</w:t>
      </w:r>
      <w:r>
        <w:rPr>
          <w:rFonts w:ascii="Comic Sans MS" w:hAnsi="Comic Sans MS" w:cs="Comic Sans MS"/>
          <w:sz w:val="18"/>
          <w:szCs w:val="18"/>
        </w:rPr>
        <w:t xml:space="preserve">rs. I can walk and swim. I like </w:t>
      </w:r>
      <w:r w:rsidRPr="00AE213A">
        <w:rPr>
          <w:rFonts w:ascii="Comic Sans MS" w:hAnsi="Comic Sans MS" w:cs="Comic Sans MS"/>
          <w:sz w:val="18"/>
          <w:szCs w:val="18"/>
        </w:rPr>
        <w:t>meat</w:t>
      </w:r>
      <w:r>
        <w:rPr>
          <w:rFonts w:ascii="Comic Sans MS" w:hAnsi="Comic Sans MS" w:cs="Comic Sans MS"/>
          <w:sz w:val="18"/>
          <w:szCs w:val="18"/>
        </w:rPr>
        <w:t>”………………</w:t>
      </w:r>
    </w:p>
    <w:p w:rsidR="002B130C" w:rsidRDefault="002B130C" w:rsidP="00D63F04">
      <w:pPr>
        <w:pStyle w:val="ListParagraph"/>
        <w:rPr>
          <w:rFonts w:ascii="Comic Sans MS" w:hAnsi="Comic Sans MS" w:cs="Comic Sans MS"/>
          <w:sz w:val="18"/>
          <w:szCs w:val="18"/>
        </w:rPr>
      </w:pPr>
    </w:p>
    <w:p w:rsidR="002B130C" w:rsidRDefault="002B130C" w:rsidP="00D63F04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B02656">
        <w:rPr>
          <w:rFonts w:ascii="Comic Sans MS" w:hAnsi="Comic Sans MS" w:cs="Comic Sans MS"/>
          <w:sz w:val="18"/>
          <w:szCs w:val="18"/>
        </w:rPr>
        <w:t>“</w:t>
      </w:r>
      <w:r>
        <w:rPr>
          <w:rFonts w:ascii="Comic Sans MS" w:hAnsi="Comic Sans MS" w:cs="Comic Sans MS"/>
          <w:sz w:val="18"/>
          <w:szCs w:val="18"/>
        </w:rPr>
        <w:t xml:space="preserve"> I am big and grey. I have </w:t>
      </w:r>
      <w:r w:rsidRPr="00B02656">
        <w:rPr>
          <w:rFonts w:ascii="Comic Sans MS" w:hAnsi="Comic Sans MS" w:cs="Comic Sans MS"/>
          <w:sz w:val="18"/>
          <w:szCs w:val="18"/>
        </w:rPr>
        <w:t xml:space="preserve"> fo</w:t>
      </w:r>
      <w:r>
        <w:rPr>
          <w:rFonts w:ascii="Comic Sans MS" w:hAnsi="Comic Sans MS" w:cs="Comic Sans MS"/>
          <w:sz w:val="18"/>
          <w:szCs w:val="18"/>
        </w:rPr>
        <w:t xml:space="preserve">ur legs, two big ears and a  trunk. I have </w:t>
      </w:r>
      <w:r w:rsidRPr="00B02656">
        <w:rPr>
          <w:rFonts w:ascii="Comic Sans MS" w:hAnsi="Comic Sans MS" w:cs="Comic Sans MS"/>
          <w:sz w:val="18"/>
          <w:szCs w:val="18"/>
        </w:rPr>
        <w:t xml:space="preserve"> a short tail and big teeth. I live in </w:t>
      </w:r>
      <w:r>
        <w:rPr>
          <w:rFonts w:ascii="Comic Sans MS" w:hAnsi="Comic Sans MS" w:cs="Comic Sans MS"/>
          <w:sz w:val="18"/>
          <w:szCs w:val="18"/>
        </w:rPr>
        <w:t>forests.”……………………</w:t>
      </w:r>
    </w:p>
    <w:p w:rsidR="002B130C" w:rsidRDefault="002B130C" w:rsidP="00D63F04">
      <w:pPr>
        <w:pStyle w:val="ListParagraph"/>
        <w:rPr>
          <w:rFonts w:ascii="Comic Sans MS" w:hAnsi="Comic Sans MS" w:cs="Comic Sans MS"/>
          <w:sz w:val="18"/>
          <w:szCs w:val="18"/>
        </w:rPr>
      </w:pPr>
    </w:p>
    <w:p w:rsidR="002B130C" w:rsidRDefault="002B130C" w:rsidP="00D63F04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45508F">
        <w:rPr>
          <w:rFonts w:ascii="Comic Sans MS" w:hAnsi="Comic Sans MS" w:cs="Comic Sans MS"/>
          <w:sz w:val="18"/>
          <w:szCs w:val="18"/>
        </w:rPr>
        <w:t>.It is a reptile.It lives on land. It is poisonous.It has no legs. Who is it?.......................</w:t>
      </w:r>
    </w:p>
    <w:p w:rsidR="002B130C" w:rsidRDefault="002B130C" w:rsidP="00D63F04">
      <w:pPr>
        <w:pStyle w:val="ListParagraph"/>
        <w:rPr>
          <w:rFonts w:ascii="Comic Sans MS" w:hAnsi="Comic Sans MS" w:cs="Comic Sans MS"/>
          <w:sz w:val="18"/>
          <w:szCs w:val="18"/>
        </w:rPr>
      </w:pPr>
    </w:p>
    <w:p w:rsidR="002B130C" w:rsidRDefault="002B130C" w:rsidP="00D63F04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45508F">
        <w:rPr>
          <w:rFonts w:ascii="Comic Sans MS" w:hAnsi="Comic Sans MS" w:cs="Comic Sans MS"/>
          <w:sz w:val="18"/>
          <w:szCs w:val="18"/>
        </w:rPr>
        <w:t>.It isa bird. .It lives in trees.It is black and yellow.It has wings and a beak.Who is it?........................................</w:t>
      </w:r>
    </w:p>
    <w:p w:rsidR="002B130C" w:rsidRDefault="002B130C" w:rsidP="009173A3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Resim 27" o:spid="_x0000_s1034" type="#_x0000_t75" style="position:absolute;margin-left:473.5pt;margin-top:3.55pt;width:40.7pt;height:55pt;z-index:-251676160;visibility:visible">
            <v:imagedata r:id="rId15" o:title=""/>
          </v:shape>
        </w:pict>
      </w:r>
    </w:p>
    <w:p w:rsidR="002B130C" w:rsidRPr="004603BE" w:rsidRDefault="002B130C" w:rsidP="009173A3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Resim 34" o:spid="_x0000_s1035" type="#_x0000_t75" style="position:absolute;margin-left:370.7pt;margin-top:2.7pt;width:58.55pt;height:41.4pt;z-index:-251675136;visibility:visible">
            <v:imagedata r:id="rId16" o:title=""/>
          </v:shape>
        </w:pict>
      </w:r>
      <w:r>
        <w:rPr>
          <w:noProof/>
          <w:lang w:eastAsia="tr-TR"/>
        </w:rPr>
        <w:pict>
          <v:shape id="Resim 33" o:spid="_x0000_s1036" type="#_x0000_t75" style="position:absolute;margin-left:250.9pt;margin-top:9.5pt;width:59.45pt;height:41.4pt;z-index:-251677184;visibility:visible">
            <v:imagedata r:id="rId17" o:title=""/>
          </v:shape>
        </w:pict>
      </w:r>
      <w:r>
        <w:rPr>
          <w:noProof/>
          <w:lang w:eastAsia="tr-TR"/>
        </w:rPr>
        <w:pict>
          <v:shape id="Resim 29" o:spid="_x0000_s1037" type="#_x0000_t75" style="position:absolute;margin-left:146pt;margin-top:13.55pt;width:55.2pt;height:35.15pt;z-index:-251678208;visibility:visible">
            <v:imagedata r:id="rId18" o:title=""/>
          </v:shape>
        </w:pict>
      </w:r>
      <w:r>
        <w:rPr>
          <w:noProof/>
          <w:lang w:eastAsia="tr-TR"/>
        </w:rPr>
        <w:pict>
          <v:shape id="Resim 28" o:spid="_x0000_s1038" type="#_x0000_t75" style="position:absolute;margin-left:21.05pt;margin-top:11.5pt;width:45.85pt;height:43.2pt;z-index:-251679232;visibility:visible">
            <v:imagedata r:id="rId19" o:title=""/>
          </v:shape>
        </w:pict>
      </w:r>
      <w:r w:rsidRPr="004603BE">
        <w:rPr>
          <w:rFonts w:ascii="Comic Sans MS" w:hAnsi="Comic Sans MS" w:cs="Comic Sans MS"/>
          <w:b/>
          <w:bCs/>
          <w:sz w:val="18"/>
          <w:szCs w:val="18"/>
        </w:rPr>
        <w:t>D)WRITE THE NAMES OF THE GAMES&amp;SPORTS:</w:t>
      </w:r>
      <w:r>
        <w:rPr>
          <w:rFonts w:ascii="Comic Sans MS" w:hAnsi="Comic Sans MS" w:cs="Comic Sans MS"/>
          <w:sz w:val="18"/>
          <w:szCs w:val="18"/>
        </w:rPr>
        <w:t>5*1=5</w:t>
      </w: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</w:t>
      </w: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……………………………………           ……………………………………….            ………………………………………       ……………..………………………    ……………………………</w:t>
      </w:r>
    </w:p>
    <w:p w:rsidR="002B130C" w:rsidRPr="00E266A1" w:rsidRDefault="002B130C" w:rsidP="0075275D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E266A1">
        <w:rPr>
          <w:rFonts w:ascii="Comic Sans MS" w:hAnsi="Comic Sans MS" w:cs="Comic Sans MS"/>
          <w:b/>
          <w:bCs/>
          <w:sz w:val="18"/>
          <w:szCs w:val="18"/>
        </w:rPr>
        <w:t>E)MATCH THE SENTENCES:</w:t>
      </w:r>
      <w:r>
        <w:rPr>
          <w:rFonts w:ascii="Comic Sans MS" w:hAnsi="Comic Sans MS" w:cs="Comic Sans MS"/>
          <w:b/>
          <w:bCs/>
          <w:sz w:val="18"/>
          <w:szCs w:val="18"/>
        </w:rPr>
        <w:t>5*1=5</w:t>
      </w: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………………1.How tall are the giraffes?                                               A)They can drink 114 liters of water.                 </w:t>
      </w: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………………2.How fast can zebras run per hour?                                 B)It has got six legs.</w:t>
      </w: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………………3.How long can cheetas  live ?                                            C)They can run 30 kilometers per hour.</w:t>
      </w:r>
    </w:p>
    <w:p w:rsidR="002B130C" w:rsidRDefault="002B130C" w:rsidP="0075275D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………………4.How many legs has an ant got?                                        D) They are 5 meters.</w:t>
      </w:r>
    </w:p>
    <w:p w:rsidR="002B130C" w:rsidRDefault="002B130C" w:rsidP="00CE2C33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………………5.How much water can cam.els drink at a time?                  E)They can live 15-20 years. </w:t>
      </w:r>
    </w:p>
    <w:p w:rsidR="002B130C" w:rsidRDefault="002B130C" w:rsidP="00DC62C9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39" type="#_x0000_t75" alt="ist2_3287689-girl-working-with-computer" style="position:absolute;margin-left:254.15pt;margin-top:2.3pt;width:57.05pt;height:29.85pt;z-index:251680256;visibility:visible">
            <v:imagedata r:id="rId20" o:title="" croptop="6278f" cropbottom="5450f" cropleft="7437f" cropright="6529f" chromakey="white"/>
          </v:shape>
        </w:pict>
      </w:r>
      <w:r>
        <w:rPr>
          <w:noProof/>
          <w:lang w:eastAsia="tr-TR"/>
        </w:rPr>
        <w:pict>
          <v:shape id="Resim 3" o:spid="_x0000_s1040" type="#_x0000_t75" style="position:absolute;margin-left:335.15pt;margin-top:5pt;width:52.8pt;height:27.15pt;z-index:-251638272;visibility:visible">
            <v:imagedata r:id="rId21" o:title=""/>
          </v:shape>
        </w:pict>
      </w:r>
      <w:r>
        <w:rPr>
          <w:noProof/>
          <w:lang w:eastAsia="tr-TR"/>
        </w:rPr>
        <w:pict>
          <v:shape id="_x0000_s1041" type="#_x0000_t75" alt="images" style="position:absolute;margin-left:491.9pt;margin-top:.95pt;width:49.2pt;height:29.85pt;z-index:251681280;visibility:visible">
            <v:imagedata r:id="rId22" o:title=""/>
          </v:shape>
        </w:pict>
      </w:r>
      <w:r>
        <w:rPr>
          <w:noProof/>
          <w:lang w:eastAsia="tr-TR"/>
        </w:rPr>
        <w:pict>
          <v:shape id="Resim 31" o:spid="_x0000_s1042" type="#_x0000_t75" alt="http://images.clipart.com/thm/thm6/CL/open_park/032/3239550.thm.gif?1404025" href="http://www.clipart.com/es/close-up?o=1371658&amp;memlevel=A&amp;a=c&amp;q=open window&amp;k_mode=all&amp;s=1&amp;e=21&amp;show=&amp;c=&amp;cid=&amp;findincat=&amp;g=&amp;cc=&amp;page=&amp;k_exc=&amp;pubi" style="position:absolute;margin-left:414.95pt;margin-top:.95pt;width:53.8pt;height:31.25pt;z-index:251679232;visibility:visible" o:button="t">
            <v:fill o:detectmouseclick="t"/>
            <v:imagedata r:id="rId23" r:href="rId24"/>
          </v:shape>
        </w:pict>
      </w:r>
    </w:p>
    <w:p w:rsidR="002B130C" w:rsidRDefault="002B130C" w:rsidP="00DC62C9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G)</w:t>
      </w:r>
      <w:r w:rsidRPr="005C6B18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>MAKE QUESTIONS BY USING ‘’WOULD YOU’’  4*2=8</w:t>
      </w:r>
    </w:p>
    <w:p w:rsidR="002B130C" w:rsidRDefault="002B130C" w:rsidP="00DC62C9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1.I want to play computer games.(lend /your computer)</w:t>
      </w:r>
      <w:r w:rsidRPr="007813F4">
        <w:rPr>
          <w:rFonts w:ascii="Comic Sans MS" w:hAnsi="Comic Sans MS" w:cs="Comic Sans MS"/>
          <w:sz w:val="18"/>
          <w:szCs w:val="18"/>
        </w:rPr>
        <w:t xml:space="preserve"> </w:t>
      </w:r>
    </w:p>
    <w:p w:rsidR="002B130C" w:rsidRDefault="002B130C" w:rsidP="00DC62C9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2.I’m very thirsty.(give/water)</w:t>
      </w:r>
      <w:r>
        <w:rPr>
          <w:noProof/>
          <w:lang w:eastAsia="tr-TR"/>
        </w:rPr>
        <w:pict>
          <v:shape id="_x0000_s1043" type="#_x0000_t75" alt="http://www.clipartof.com/images/clipart/thumbnail2/5599_uncomfortable_couple_sitting_at_a_dinner_table_on_their_first_date.jpg" style="position:absolute;margin-left:345.4pt;margin-top:579pt;width:64.55pt;height:69.15pt;z-index:-251634176;visibility:visible;mso-position-horizontal-relative:text;mso-position-vertical-relative:text">
            <v:imagedata r:id="rId25" r:href="rId26"/>
          </v:shape>
        </w:pict>
      </w:r>
    </w:p>
    <w:p w:rsidR="002B130C" w:rsidRDefault="002B130C" w:rsidP="00DC62C9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44" type="#_x0000_t75" alt="images" style="position:absolute;margin-left:311.1pt;margin-top:698.6pt;width:49.7pt;height:50.5pt;z-index:251683328;visibility:visible">
            <v:imagedata r:id="rId22" o:title=""/>
          </v:shape>
        </w:pict>
      </w:r>
      <w:r>
        <w:rPr>
          <w:rFonts w:ascii="Comic Sans MS" w:hAnsi="Comic Sans MS" w:cs="Comic Sans MS"/>
          <w:sz w:val="18"/>
          <w:szCs w:val="18"/>
        </w:rPr>
        <w:t>3. The room is very cold.(Close /the window)</w:t>
      </w: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  <w:sectPr w:rsidR="002B130C" w:rsidSect="009173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Comic Sans MS"/>
          <w:sz w:val="18"/>
          <w:szCs w:val="18"/>
        </w:rPr>
        <w:t>4.I don’t understand this problem.(help/me)</w:t>
      </w:r>
    </w:p>
    <w:p w:rsidR="002B130C" w:rsidRDefault="002B130C" w:rsidP="007813F4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</w:p>
    <w:p w:rsidR="002B130C" w:rsidRDefault="002B130C" w:rsidP="007813F4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F)   I.GROUP THE ANIMALS :8*1=8  </w:t>
      </w:r>
    </w:p>
    <w:p w:rsidR="002B130C" w:rsidRDefault="002B130C" w:rsidP="007813F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Crocodile/ ant/ bee/dog/ parrot /butterfly /</w:t>
      </w:r>
    </w:p>
    <w:p w:rsidR="002B130C" w:rsidRDefault="002B130C" w:rsidP="007813F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Snake/elephant  </w:t>
      </w:r>
    </w:p>
    <w:tbl>
      <w:tblPr>
        <w:tblpPr w:leftFromText="141" w:rightFromText="141" w:vertAnchor="text" w:horzAnchor="margin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231"/>
        <w:gridCol w:w="1237"/>
        <w:gridCol w:w="1221"/>
        <w:gridCol w:w="1229"/>
      </w:tblGrid>
      <w:tr w:rsidR="002B130C" w:rsidRPr="009A08B0">
        <w:trPr>
          <w:trHeight w:val="461"/>
        </w:trPr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REPTILES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MAMMALS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BIRDS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INSECTS</w:t>
            </w:r>
          </w:p>
        </w:tc>
      </w:tr>
      <w:tr w:rsidR="002B130C" w:rsidRPr="009A08B0">
        <w:trPr>
          <w:trHeight w:val="461"/>
        </w:trPr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  <w:tr w:rsidR="002B130C" w:rsidRPr="009A08B0">
        <w:trPr>
          <w:trHeight w:val="461"/>
        </w:trPr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4B78E7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</w:tbl>
    <w:p w:rsidR="002B130C" w:rsidRPr="004B78E7" w:rsidRDefault="002B130C" w:rsidP="00731444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                                                </w:t>
      </w:r>
    </w:p>
    <w:p w:rsidR="002B130C" w:rsidRPr="00731444" w:rsidRDefault="002B130C" w:rsidP="00731444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 w:rsidRPr="00731444">
        <w:rPr>
          <w:rFonts w:ascii="Comic Sans MS" w:hAnsi="Comic Sans MS" w:cs="Comic Sans MS"/>
          <w:b/>
          <w:bCs/>
          <w:sz w:val="18"/>
          <w:szCs w:val="18"/>
        </w:rPr>
        <w:t xml:space="preserve">      </w:t>
      </w:r>
      <w:r>
        <w:rPr>
          <w:rFonts w:ascii="Comic Sans MS" w:hAnsi="Comic Sans MS" w:cs="Comic Sans MS"/>
          <w:b/>
          <w:bCs/>
          <w:sz w:val="18"/>
          <w:szCs w:val="18"/>
        </w:rPr>
        <w:t>II.</w:t>
      </w:r>
      <w:r w:rsidRPr="00731444">
        <w:rPr>
          <w:rFonts w:ascii="Comic Sans MS" w:hAnsi="Comic Sans MS" w:cs="Comic Sans MS"/>
          <w:b/>
          <w:bCs/>
          <w:sz w:val="18"/>
          <w:szCs w:val="18"/>
        </w:rPr>
        <w:t>GROUP THE GAMES:</w:t>
      </w:r>
      <w:r>
        <w:rPr>
          <w:rFonts w:ascii="Comic Sans MS" w:hAnsi="Comic Sans MS" w:cs="Comic Sans MS"/>
          <w:b/>
          <w:bCs/>
          <w:sz w:val="18"/>
          <w:szCs w:val="18"/>
        </w:rPr>
        <w:t>8*1=8</w:t>
      </w: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Hopscotch/scrabble/chess/farmville /hide and seek</w:t>
      </w:r>
    </w:p>
    <w:p w:rsidR="002B130C" w:rsidRDefault="002B130C" w:rsidP="00731444">
      <w:pPr>
        <w:ind w:right="-70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crossword puzzle/angry birds/   backgammon                                                 </w:t>
      </w:r>
    </w:p>
    <w:tbl>
      <w:tblPr>
        <w:tblpPr w:leftFromText="141" w:rightFromText="141" w:vertAnchor="text" w:horzAnchor="margin" w:tblpXSpec="right" w:tblpY="38"/>
        <w:tblW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377"/>
        <w:gridCol w:w="1377"/>
        <w:gridCol w:w="1377"/>
        <w:gridCol w:w="1377"/>
      </w:tblGrid>
      <w:tr w:rsidR="002B130C" w:rsidRPr="009A08B0">
        <w:trPr>
          <w:trHeight w:val="440"/>
        </w:trPr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 xml:space="preserve">WORD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 xml:space="preserve">BOARD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COMPUTER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OUTDOOR</w:t>
            </w:r>
          </w:p>
        </w:tc>
      </w:tr>
      <w:tr w:rsidR="002B130C" w:rsidRPr="009A08B0">
        <w:trPr>
          <w:trHeight w:val="440"/>
        </w:trPr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  <w:tr w:rsidR="002B130C" w:rsidRPr="009A08B0">
        <w:trPr>
          <w:trHeight w:val="467"/>
        </w:trPr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D06C5C">
            <w:pPr>
              <w:spacing w:after="0" w:line="240" w:lineRule="auto"/>
              <w:ind w:right="-703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</w:tbl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tbl>
      <w:tblPr>
        <w:tblpPr w:leftFromText="141" w:rightFromText="141" w:vertAnchor="text" w:horzAnchor="margin" w:tblpXSpec="right" w:tblpY="333"/>
        <w:tblW w:w="5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40"/>
        <w:gridCol w:w="1537"/>
        <w:gridCol w:w="2737"/>
      </w:tblGrid>
      <w:tr w:rsidR="002B130C" w:rsidRPr="009A08B0">
        <w:trPr>
          <w:trHeight w:val="412"/>
        </w:trPr>
        <w:tc>
          <w:tcPr>
            <w:tcW w:w="1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Pr="00487997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WHEN?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WHERE?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WHAT?</w:t>
            </w:r>
          </w:p>
        </w:tc>
      </w:tr>
      <w:tr w:rsidR="002B130C" w:rsidRPr="009A08B0">
        <w:trPr>
          <w:trHeight w:val="542"/>
        </w:trPr>
        <w:tc>
          <w:tcPr>
            <w:tcW w:w="1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Pr="00487997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 xml:space="preserve">                           10:00</w:t>
            </w:r>
            <w:r w:rsidRPr="009A08B0">
              <w:rPr>
                <w:rFonts w:ascii="Comic Sans MS" w:hAnsi="Comic Sans MS" w:cs="Comic Sans MS"/>
                <w:sz w:val="18"/>
                <w:szCs w:val="18"/>
              </w:rPr>
              <w:tab/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Pr="009A08B0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 xml:space="preserve">Butterfly </w:t>
            </w:r>
          </w:p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Paradise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See colourful butterflies</w:t>
            </w:r>
          </w:p>
        </w:tc>
      </w:tr>
      <w:tr w:rsidR="002B130C" w:rsidRPr="009A08B0">
        <w:trPr>
          <w:trHeight w:val="542"/>
        </w:trPr>
        <w:tc>
          <w:tcPr>
            <w:tcW w:w="1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Pr="00487997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12:00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Pr="009A08B0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 xml:space="preserve">Tiger </w:t>
            </w:r>
          </w:p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Terrace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Lunchtime for tigers</w:t>
            </w:r>
          </w:p>
        </w:tc>
      </w:tr>
      <w:tr w:rsidR="002B130C" w:rsidRPr="009A08B0">
        <w:trPr>
          <w:trHeight w:val="575"/>
        </w:trPr>
        <w:tc>
          <w:tcPr>
            <w:tcW w:w="1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Pr="00487997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13:30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0C" w:rsidRPr="009A08B0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 xml:space="preserve">Elephant </w:t>
            </w:r>
          </w:p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House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0C" w:rsidRDefault="002B130C" w:rsidP="00487997">
            <w:pPr>
              <w:spacing w:after="0" w:line="240" w:lineRule="auto"/>
              <w:ind w:right="-283"/>
              <w:rPr>
                <w:rFonts w:ascii="Comic Sans MS" w:hAnsi="Comic Sans MS" w:cs="Comic Sans MS"/>
                <w:sz w:val="18"/>
                <w:szCs w:val="18"/>
              </w:rPr>
            </w:pPr>
            <w:r w:rsidRPr="009A08B0">
              <w:rPr>
                <w:rFonts w:ascii="Comic Sans MS" w:hAnsi="Comic Sans MS" w:cs="Comic Sans MS"/>
                <w:sz w:val="18"/>
                <w:szCs w:val="18"/>
              </w:rPr>
              <w:t>Meet these huge animals</w:t>
            </w:r>
          </w:p>
        </w:tc>
      </w:tr>
    </w:tbl>
    <w:p w:rsidR="002B130C" w:rsidRPr="00487997" w:rsidRDefault="002B130C" w:rsidP="00731444">
      <w:pPr>
        <w:spacing w:after="0"/>
        <w:ind w:right="-283"/>
        <w:rPr>
          <w:rFonts w:ascii="Comic Sans MS" w:hAnsi="Comic Sans MS" w:cs="Comic Sans MS"/>
          <w:b/>
          <w:bCs/>
          <w:sz w:val="16"/>
          <w:szCs w:val="16"/>
        </w:rPr>
      </w:pPr>
      <w:r w:rsidRPr="00487997">
        <w:rPr>
          <w:rFonts w:ascii="Comic Sans MS" w:hAnsi="Comic Sans MS" w:cs="Comic Sans MS"/>
          <w:b/>
          <w:bCs/>
          <w:sz w:val="16"/>
          <w:szCs w:val="16"/>
        </w:rPr>
        <w:t>H) LOOK AT THE PROGRAMME &amp; ANSWER THE QUESTIONS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:                  </w:t>
      </w:r>
      <w:r w:rsidRPr="00487997">
        <w:rPr>
          <w:rFonts w:ascii="Comic Sans MS" w:hAnsi="Comic Sans MS" w:cs="Comic Sans MS"/>
          <w:b/>
          <w:bCs/>
          <w:sz w:val="16"/>
          <w:szCs w:val="16"/>
        </w:rPr>
        <w:t xml:space="preserve">         </w:t>
      </w: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1.What time can you meet the elephants?</w:t>
      </w: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2.What time is the tiger’s  lunchtime?</w:t>
      </w: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3.Where  can you see the elephants?</w:t>
      </w:r>
    </w:p>
    <w:p w:rsidR="002B130C" w:rsidRDefault="002B130C" w:rsidP="00731444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6B2616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4.What can you do at 10:00?</w:t>
      </w:r>
    </w:p>
    <w:p w:rsidR="002B130C" w:rsidRDefault="002B130C" w:rsidP="006B2616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Resim 7" o:spid="_x0000_s1045" type="#_x0000_t75" alt="CAA7O1IR" style="position:absolute;margin-left:434.7pt;margin-top:5.6pt;width:41.95pt;height:47.5pt;z-index:251649536;visibility:visible">
            <v:imagedata r:id="rId27" o:title=""/>
          </v:shape>
        </w:pict>
      </w:r>
      <w:r>
        <w:rPr>
          <w:noProof/>
          <w:lang w:eastAsia="tr-TR"/>
        </w:rPr>
        <w:pict>
          <v:shape id="Resim 6" o:spid="_x0000_s1046" type="#_x0000_t75" alt="CA1ZXPGY" style="position:absolute;margin-left:492.25pt;margin-top:1.55pt;width:43.15pt;height:54.35pt;z-index:251648512;visibility:visible">
            <v:imagedata r:id="rId28" o:title=""/>
          </v:shape>
        </w:pict>
      </w:r>
      <w:r w:rsidRPr="00EA23E1">
        <w:rPr>
          <w:rFonts w:ascii="Comic Sans MS" w:hAnsi="Comic Sans MS" w:cs="Comic Sans MS"/>
          <w:b/>
          <w:bCs/>
          <w:sz w:val="18"/>
          <w:szCs w:val="18"/>
        </w:rPr>
        <w:t>I</w:t>
      </w:r>
      <w:r>
        <w:rPr>
          <w:rFonts w:ascii="Comic Sans MS" w:hAnsi="Comic Sans MS" w:cs="Comic Sans MS"/>
          <w:b/>
          <w:bCs/>
          <w:sz w:val="18"/>
          <w:szCs w:val="18"/>
        </w:rPr>
        <w:t>)</w:t>
      </w:r>
      <w:r>
        <w:rPr>
          <w:rFonts w:ascii="Comic Sans MS" w:hAnsi="Comic Sans MS" w:cs="Comic Sans MS"/>
          <w:b/>
          <w:bCs/>
          <w:noProof/>
          <w:sz w:val="16"/>
          <w:szCs w:val="16"/>
          <w:lang w:eastAsia="tr-TR"/>
        </w:rPr>
        <w:t>WRITE THE ANIMALS’ SPECIAL BODY PARTS</w:t>
      </w:r>
      <w:r>
        <w:rPr>
          <w:rFonts w:ascii="Comic Sans MS" w:hAnsi="Comic Sans MS" w:cs="Comic Sans MS"/>
          <w:b/>
          <w:bCs/>
          <w:sz w:val="18"/>
          <w:szCs w:val="18"/>
        </w:rPr>
        <w:t>:  9*1=9   (leg/whisker /antler /neck / horn /mane/ fin/wing/paw)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_x0000_s1047" type="#_x0000_t75" alt="CAKP6V8H" style="position:absolute;margin-left:164.85pt;margin-top:3.95pt;width:36.55pt;height:40.75pt;z-index:251656704;visibility:visible">
            <v:imagedata r:id="rId29" o:title=""/>
          </v:shape>
        </w:pict>
      </w:r>
      <w:r>
        <w:rPr>
          <w:noProof/>
          <w:lang w:eastAsia="tr-TR"/>
        </w:rPr>
        <w:pict>
          <v:shape id="_x0000_s1048" type="#_x0000_t75" alt="images" style="position:absolute;margin-left:32.05pt;margin-top:4.6pt;width:52.8pt;height:38.7pt;z-index:251646464;visibility:visible">
            <v:imagedata r:id="rId30" o:title=""/>
          </v:shape>
        </w:pict>
      </w:r>
      <w:r>
        <w:rPr>
          <w:noProof/>
          <w:lang w:eastAsia="tr-TR"/>
        </w:rPr>
        <w:pict>
          <v:shape id="Resim 9" o:spid="_x0000_s1049" type="#_x0000_t75" alt="CA3KDZB3" style="position:absolute;margin-left:-19.95pt;margin-top:.5pt;width:36.5pt;height:48.2pt;z-index:251651584;visibility:visible">
            <v:imagedata r:id="rId31" o:title=""/>
          </v:shape>
        </w:pict>
      </w:r>
      <w:r>
        <w:rPr>
          <w:noProof/>
          <w:lang w:eastAsia="tr-TR"/>
        </w:rPr>
        <w:pict>
          <v:shape id="_x0000_s1050" type="#_x0000_t75" alt="Nueva imagen (48)" style="position:absolute;margin-left:381.05pt;margin-top:4.8pt;width:33.95pt;height:32.6pt;z-index:251652608;visibility:visible" wrapcoords="-480 0 -480 21098 21600 21098 21600 0 -480 0">
            <v:imagedata r:id="rId32" o:title=""/>
            <w10:wrap type="through"/>
          </v:shape>
        </w:pict>
      </w:r>
      <w:r>
        <w:rPr>
          <w:noProof/>
          <w:lang w:eastAsia="tr-TR"/>
        </w:rPr>
        <w:pict>
          <v:shape id="Resim 157" o:spid="_x0000_s1051" type="#_x0000_t75" alt="CA0ASD43" style="position:absolute;margin-left:229pt;margin-top:8.1pt;width:54.15pt;height:33.25pt;z-index:251642368;visibility:visible">
            <v:imagedata r:id="rId33" o:title=""/>
          </v:shape>
        </w:pict>
      </w:r>
      <w:r>
        <w:rPr>
          <w:noProof/>
          <w:lang w:eastAsia="tr-TR"/>
        </w:rPr>
        <w:pict>
          <v:shape id="_x0000_s1052" type="#_x0000_t75" alt="CAS5I3CP" style="position:absolute;margin-left:98.4pt;margin-top:.65pt;width:34.5pt;height:44.3pt;z-index:251647488;visibility:visible">
            <v:imagedata r:id="rId34" o:title=""/>
          </v:shape>
        </w:pic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_x0000_s1053" type="#_x0000_t75" alt="Nueva imagen (44)" style="position:absolute;margin-left:24.65pt;margin-top:117.8pt;width:55.95pt;height:49.15pt;z-index:251653632;visibility:visible" wrapcoords="-288 0 -288 21273 21600 21273 21600 0 -288 0">
            <v:imagedata r:id="rId35" o:title=""/>
            <w10:wrap type="through"/>
          </v:shape>
        </w:pic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  <w:sectPr w:rsidR="002B130C" w:rsidSect="00487997">
          <w:type w:val="continuous"/>
          <w:pgSz w:w="11906" w:h="16838"/>
          <w:pgMar w:top="720" w:right="720" w:bottom="720" w:left="720" w:header="680" w:footer="680" w:gutter="0"/>
          <w:cols w:num="2" w:space="708"/>
          <w:docGrid w:linePitch="360"/>
        </w:sectPr>
      </w:pPr>
      <w:r>
        <w:rPr>
          <w:noProof/>
          <w:lang w:eastAsia="tr-TR"/>
        </w:rPr>
        <w:pict>
          <v:shape id="12 Resim" o:spid="_x0000_s1054" type="#_x0000_t75" alt="elephant.jpg" style="position:absolute;margin-left:189.45pt;margin-top:-26.95pt;width:40.6pt;height:38.7pt;z-index:251657728;visibility:visible">
            <v:imagedata r:id="rId36" o:title=""/>
          </v:shape>
        </w:pict>
      </w:r>
      <w:r>
        <w:rPr>
          <w:noProof/>
          <w:lang w:eastAsia="tr-TR"/>
        </w:rPr>
        <w:pict>
          <v:shape id="Resim 155" o:spid="_x0000_s1055" type="#_x0000_t75" alt="CAWL2FAV" style="position:absolute;margin-left:108.45pt;margin-top:-27.85pt;width:52.8pt;height:35.3pt;z-index:251643392;visibility:visible">
            <v:imagedata r:id="rId37" o:title=""/>
          </v:shape>
        </w:pict>
      </w:r>
      <w:r>
        <w:rPr>
          <w:noProof/>
          <w:lang w:eastAsia="tr-TR"/>
        </w:rPr>
        <w:pict>
          <v:shape id="_x0000_s1056" type="#_x0000_t75" alt="CA0ASD43" style="position:absolute;margin-left:40.7pt;margin-top:-21.75pt;width:54.85pt;height:33.25pt;z-index:251654656;visibility:visible">
            <v:imagedata r:id="rId33" o:title=""/>
          </v:shape>
        </w:pict>
      </w:r>
      <w:r>
        <w:rPr>
          <w:rFonts w:ascii="Comic Sans MS" w:hAnsi="Comic Sans MS" w:cs="Comic Sans MS"/>
          <w:sz w:val="18"/>
          <w:szCs w:val="18"/>
        </w:rPr>
        <w:t>4*2=8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1.A fish has got …......................................      2.A bat has got two ….....................................     3.A cat has got .....................................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4.A goat  has  two….....................................    5.A tiger has …...........................on its feet.       6.A horse has got…………………..………..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7. An octopus has got 8 ….........................     8. A zebra has got long …............................        9.A deer has got two……………………..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  <w:sectPr w:rsidR="002B130C" w:rsidSect="009350E3">
          <w:type w:val="continuous"/>
          <w:pgSz w:w="11906" w:h="16838"/>
          <w:pgMar w:top="720" w:right="720" w:bottom="720" w:left="720" w:header="680" w:footer="680" w:gutter="0"/>
          <w:cols w:space="708"/>
          <w:docGrid w:linePitch="360"/>
        </w:sectPr>
      </w:pPr>
    </w:p>
    <w:p w:rsidR="002B130C" w:rsidRPr="0043164D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</w:p>
    <w:p w:rsidR="002B130C" w:rsidRPr="0043164D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 w:rsidRPr="0043164D">
        <w:rPr>
          <w:rFonts w:ascii="Comic Sans MS" w:hAnsi="Comic Sans MS" w:cs="Comic Sans MS"/>
          <w:b/>
          <w:bCs/>
          <w:sz w:val="18"/>
          <w:szCs w:val="18"/>
        </w:rPr>
        <w:t>J)CHOOSE THE CORRECT OPTION:</w:t>
      </w:r>
      <w:r>
        <w:rPr>
          <w:rFonts w:ascii="Comic Sans MS" w:hAnsi="Comic Sans MS" w:cs="Comic Sans MS"/>
          <w:b/>
          <w:bCs/>
          <w:sz w:val="18"/>
          <w:szCs w:val="18"/>
        </w:rPr>
        <w:t>14*2=28</w:t>
      </w:r>
    </w:p>
    <w:p w:rsidR="002B130C" w:rsidRPr="004A372C" w:rsidRDefault="002B130C" w:rsidP="004A372C">
      <w:pPr>
        <w:pStyle w:val="Heading2"/>
        <w:rPr>
          <w:rFonts w:ascii="Comic Sans MS" w:hAnsi="Comic Sans MS" w:cs="Comic Sans MS"/>
          <w:noProof/>
          <w:sz w:val="16"/>
          <w:szCs w:val="16"/>
        </w:rPr>
      </w:pPr>
      <w:r w:rsidRPr="004A372C">
        <w:rPr>
          <w:rFonts w:ascii="Comic Sans MS" w:hAnsi="Comic Sans MS" w:cs="Comic Sans MS"/>
          <w:color w:val="000000"/>
          <w:sz w:val="16"/>
          <w:szCs w:val="16"/>
        </w:rPr>
        <w:t xml:space="preserve">1. </w:t>
      </w:r>
      <w:r w:rsidRPr="004A372C">
        <w:rPr>
          <w:rFonts w:ascii="Comic Sans MS" w:hAnsi="Comic Sans MS" w:cs="Comic Sans MS"/>
          <w:noProof/>
          <w:sz w:val="16"/>
          <w:szCs w:val="16"/>
        </w:rPr>
        <w:t>In Blind Man’s Buff, _____________ .</w:t>
      </w:r>
    </w:p>
    <w:p w:rsidR="002B130C" w:rsidRPr="004A372C" w:rsidRDefault="002B130C" w:rsidP="004A372C">
      <w:pPr>
        <w:pStyle w:val="Heading2"/>
        <w:rPr>
          <w:rFonts w:ascii="Comic Sans MS" w:hAnsi="Comic Sans MS" w:cs="Comic Sans MS"/>
          <w:noProof/>
          <w:sz w:val="16"/>
          <w:szCs w:val="16"/>
          <w:u w:val="single"/>
        </w:rPr>
      </w:pPr>
      <w:r>
        <w:rPr>
          <w:noProof/>
        </w:rPr>
        <w:pict>
          <v:shape id="_x0000_s1057" type="#_x0000_t75" style="position:absolute;margin-left:178.75pt;margin-top:1.5pt;width:37.85pt;height:45.5pt;z-index:-251639296;visibility:visible">
            <v:imagedata r:id="rId38" o:title=""/>
          </v:shape>
        </w:pict>
      </w:r>
    </w:p>
    <w:p w:rsidR="002B130C" w:rsidRPr="004A372C" w:rsidRDefault="002B130C" w:rsidP="004A372C">
      <w:pPr>
        <w:pStyle w:val="Heading2"/>
        <w:rPr>
          <w:rFonts w:ascii="Comic Sans MS" w:hAnsi="Comic Sans MS" w:cs="Comic Sans MS"/>
          <w:b w:val="0"/>
          <w:bCs w:val="0"/>
          <w:noProof/>
          <w:sz w:val="16"/>
          <w:szCs w:val="16"/>
        </w:rPr>
      </w:pPr>
      <w:r>
        <w:rPr>
          <w:noProof/>
        </w:rPr>
        <w:pict>
          <v:shape id="Resim 12" o:spid="_x0000_s1058" type="#_x0000_t75" style="position:absolute;margin-left:469.5pt;margin-top:761.95pt;width:52.5pt;height:63.45pt;z-index:-251641344;visibility:visible">
            <v:imagedata r:id="rId39" o:title=""/>
          </v:shape>
        </w:pict>
      </w:r>
      <w:r w:rsidRPr="004A372C">
        <w:rPr>
          <w:rFonts w:ascii="Comic Sans MS" w:hAnsi="Comic Sans MS" w:cs="Comic Sans MS"/>
          <w:b w:val="0"/>
          <w:bCs w:val="0"/>
          <w:noProof/>
          <w:sz w:val="16"/>
          <w:szCs w:val="16"/>
        </w:rPr>
        <w:t xml:space="preserve">a)You mustn’t open your eyes.    </w:t>
      </w:r>
    </w:p>
    <w:p w:rsidR="002B130C" w:rsidRPr="004A372C" w:rsidRDefault="002B130C" w:rsidP="004A372C">
      <w:pPr>
        <w:pStyle w:val="Heading2"/>
        <w:rPr>
          <w:rFonts w:ascii="Comic Sans MS" w:hAnsi="Comic Sans MS" w:cs="Comic Sans MS"/>
          <w:b w:val="0"/>
          <w:bCs w:val="0"/>
          <w:noProof/>
          <w:sz w:val="16"/>
          <w:szCs w:val="16"/>
        </w:rPr>
      </w:pPr>
      <w:r w:rsidRPr="004A372C">
        <w:rPr>
          <w:rFonts w:ascii="Comic Sans MS" w:hAnsi="Comic Sans MS" w:cs="Comic Sans MS"/>
          <w:b w:val="0"/>
          <w:bCs w:val="0"/>
          <w:noProof/>
          <w:sz w:val="16"/>
          <w:szCs w:val="16"/>
        </w:rPr>
        <w:t xml:space="preserve">b)You must guess the word </w:t>
      </w:r>
    </w:p>
    <w:p w:rsidR="002B130C" w:rsidRPr="004A372C" w:rsidRDefault="002B130C" w:rsidP="004A372C">
      <w:pPr>
        <w:pStyle w:val="Heading2"/>
        <w:rPr>
          <w:rFonts w:ascii="Comic Sans MS" w:hAnsi="Comic Sans MS" w:cs="Comic Sans MS"/>
          <w:b w:val="0"/>
          <w:bCs w:val="0"/>
          <w:noProof/>
          <w:sz w:val="16"/>
          <w:szCs w:val="16"/>
        </w:rPr>
      </w:pPr>
      <w:r w:rsidRPr="004A372C">
        <w:rPr>
          <w:rFonts w:ascii="Comic Sans MS" w:hAnsi="Comic Sans MS" w:cs="Comic Sans MS"/>
          <w:b w:val="0"/>
          <w:bCs w:val="0"/>
          <w:noProof/>
          <w:sz w:val="16"/>
          <w:szCs w:val="16"/>
        </w:rPr>
        <w:t xml:space="preserve">c)You mustn’t touch the net.        </w:t>
      </w:r>
    </w:p>
    <w:p w:rsidR="002B130C" w:rsidRPr="00AE7A9C" w:rsidRDefault="002B130C" w:rsidP="00AE7A9C">
      <w:pPr>
        <w:pStyle w:val="Heading2"/>
        <w:rPr>
          <w:rFonts w:ascii="Comic Sans MS" w:hAnsi="Comic Sans MS" w:cs="Comic Sans MS"/>
          <w:b w:val="0"/>
          <w:bCs w:val="0"/>
          <w:noProof/>
          <w:sz w:val="16"/>
          <w:szCs w:val="16"/>
        </w:rPr>
      </w:pPr>
      <w:r w:rsidRPr="004A372C">
        <w:rPr>
          <w:rFonts w:ascii="Comic Sans MS" w:hAnsi="Comic Sans MS" w:cs="Comic Sans MS"/>
          <w:b w:val="0"/>
          <w:bCs w:val="0"/>
          <w:noProof/>
          <w:sz w:val="16"/>
          <w:szCs w:val="16"/>
        </w:rPr>
        <w:t>d)You mustn’t run.</w:t>
      </w:r>
    </w:p>
    <w:p w:rsidR="002B130C" w:rsidRPr="004A372C" w:rsidRDefault="002B130C" w:rsidP="004A372C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2</w:t>
      </w:r>
      <w:r w:rsidRPr="004A372C">
        <w:rPr>
          <w:rFonts w:ascii="Comic Sans MS" w:hAnsi="Comic Sans MS" w:cs="Comic Sans MS"/>
          <w:b/>
          <w:bCs/>
          <w:sz w:val="16"/>
          <w:szCs w:val="16"/>
        </w:rPr>
        <w:t>.You must describe the word to your partner in_______ .</w:t>
      </w:r>
    </w:p>
    <w:p w:rsidR="002B130C" w:rsidRPr="004A372C" w:rsidRDefault="002B130C" w:rsidP="004A372C">
      <w:pPr>
        <w:rPr>
          <w:rFonts w:ascii="Comic Sans MS" w:hAnsi="Comic Sans MS" w:cs="Comic Sans MS"/>
          <w:sz w:val="16"/>
          <w:szCs w:val="16"/>
        </w:rPr>
      </w:pPr>
      <w:r w:rsidRPr="004A372C">
        <w:rPr>
          <w:rFonts w:ascii="Comic Sans MS" w:hAnsi="Comic Sans MS" w:cs="Comic Sans MS"/>
          <w:sz w:val="16"/>
          <w:szCs w:val="16"/>
        </w:rPr>
        <w:t>a)  Football    b)Hangman      c) Taboo         d)Chess</w:t>
      </w:r>
    </w:p>
    <w:p w:rsidR="002B130C" w:rsidRPr="00524D15" w:rsidRDefault="002B130C" w:rsidP="00524D15">
      <w:pPr>
        <w:pStyle w:val="Heading2"/>
        <w:rPr>
          <w:rFonts w:ascii="Comic Sans MS" w:hAnsi="Comic Sans MS" w:cs="Comic Sans MS"/>
          <w:sz w:val="16"/>
          <w:szCs w:val="16"/>
        </w:rPr>
      </w:pPr>
      <w:r w:rsidRPr="004A372C">
        <w:rPr>
          <w:rFonts w:ascii="Comic Sans MS" w:hAnsi="Comic Sans MS" w:cs="Comic Sans MS"/>
          <w:sz w:val="18"/>
          <w:szCs w:val="18"/>
        </w:rPr>
        <w:t>3.</w:t>
      </w:r>
      <w:r w:rsidRPr="004A372C">
        <w:rPr>
          <w:rFonts w:ascii="Comic Sans MS" w:hAnsi="Comic Sans MS" w:cs="Comic Sans MS"/>
          <w:sz w:val="16"/>
          <w:szCs w:val="16"/>
        </w:rPr>
        <w:t>Resimde gösterilen oyunu ifade eden seçeneği işaretleyiniz.</w:t>
      </w:r>
    </w:p>
    <w:p w:rsidR="002B130C" w:rsidRPr="004A372C" w:rsidRDefault="002B130C" w:rsidP="004A372C">
      <w:pPr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pict>
          <v:shape id="Resim 60" o:spid="_x0000_s1059" type="#_x0000_t75" style="position:absolute;margin-left:211.25pt;margin-top:11.25pt;width:46.25pt;height:42.45pt;z-index:-251660800;visibility:visible">
            <v:imagedata r:id="rId40" o:title=""/>
          </v:shape>
        </w:pict>
      </w:r>
      <w:r w:rsidRPr="004A372C">
        <w:rPr>
          <w:rFonts w:ascii="Comic Sans MS" w:hAnsi="Comic Sans MS" w:cs="Comic Sans MS"/>
          <w:sz w:val="16"/>
          <w:szCs w:val="16"/>
        </w:rPr>
        <w:t>a) You are blindfolded.</w:t>
      </w:r>
    </w:p>
    <w:p w:rsidR="002B130C" w:rsidRPr="004A372C" w:rsidRDefault="002B130C" w:rsidP="004A372C">
      <w:pPr>
        <w:rPr>
          <w:rFonts w:ascii="Comic Sans MS" w:hAnsi="Comic Sans MS" w:cs="Comic Sans MS"/>
          <w:sz w:val="16"/>
          <w:szCs w:val="16"/>
        </w:rPr>
      </w:pPr>
      <w:r w:rsidRPr="004A372C">
        <w:rPr>
          <w:rFonts w:ascii="Comic Sans MS" w:hAnsi="Comic Sans MS" w:cs="Comic Sans MS"/>
          <w:sz w:val="16"/>
          <w:szCs w:val="16"/>
        </w:rPr>
        <w:t>b) Hold your hands and form a circle.</w:t>
      </w:r>
    </w:p>
    <w:p w:rsidR="002B130C" w:rsidRPr="004A372C" w:rsidRDefault="002B130C" w:rsidP="004A372C">
      <w:pPr>
        <w:rPr>
          <w:rFonts w:ascii="Comic Sans MS" w:hAnsi="Comic Sans MS" w:cs="Comic Sans MS"/>
          <w:sz w:val="16"/>
          <w:szCs w:val="16"/>
        </w:rPr>
      </w:pPr>
      <w:r w:rsidRPr="004A372C">
        <w:rPr>
          <w:rFonts w:ascii="Comic Sans MS" w:hAnsi="Comic Sans MS" w:cs="Comic Sans MS"/>
          <w:sz w:val="16"/>
          <w:szCs w:val="16"/>
        </w:rPr>
        <w:t>c) Your friend has a secret word.You try and guess it.</w:t>
      </w:r>
    </w:p>
    <w:p w:rsidR="002B130C" w:rsidRDefault="002B130C" w:rsidP="004A372C">
      <w:pPr>
        <w:rPr>
          <w:rFonts w:ascii="Comic Sans MS" w:hAnsi="Comic Sans MS" w:cs="Comic Sans MS"/>
          <w:sz w:val="16"/>
          <w:szCs w:val="16"/>
        </w:rPr>
      </w:pPr>
      <w:r w:rsidRPr="004A372C">
        <w:rPr>
          <w:rFonts w:ascii="Comic Sans MS" w:hAnsi="Comic Sans MS" w:cs="Comic Sans MS"/>
          <w:sz w:val="16"/>
          <w:szCs w:val="16"/>
        </w:rPr>
        <w:t>d) Don’t touch the net.</w:t>
      </w:r>
    </w:p>
    <w:p w:rsidR="002B130C" w:rsidRPr="00085388" w:rsidRDefault="002B130C" w:rsidP="004A372C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  <w:lang w:eastAsia="tr-TR"/>
        </w:rPr>
        <w:pict>
          <v:shape id="Resim 10" o:spid="_x0000_s1060" type="#_x0000_t75" alt="snorkeling" style="position:absolute;margin-left:444pt;margin-top:657pt;width:109.8pt;height:46.5pt;z-index:251663872;visibility:visible">
            <v:imagedata r:id="rId41" o:title="" chromakey="white"/>
          </v:shape>
        </w:pict>
      </w:r>
      <w:r w:rsidRPr="00085388">
        <w:rPr>
          <w:rFonts w:ascii="Comic Sans MS" w:hAnsi="Comic Sans MS" w:cs="Comic Sans MS"/>
          <w:b/>
          <w:bCs/>
          <w:sz w:val="16"/>
          <w:szCs w:val="16"/>
        </w:rPr>
        <w:t>4.If you like outdoor games,play………….</w:t>
      </w:r>
    </w:p>
    <w:p w:rsidR="002B130C" w:rsidRDefault="002B130C" w:rsidP="004A372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a)backgammon  b)chess   c)scrabble   d)hopscotch</w:t>
      </w:r>
    </w:p>
    <w:p w:rsidR="002B130C" w:rsidRPr="00085388" w:rsidRDefault="002B130C" w:rsidP="00887C6C">
      <w:pPr>
        <w:rPr>
          <w:rFonts w:ascii="Comic Sans MS" w:hAnsi="Comic Sans MS" w:cs="Comic Sans MS"/>
          <w:b/>
          <w:bCs/>
          <w:sz w:val="16"/>
          <w:szCs w:val="16"/>
        </w:rPr>
      </w:pPr>
      <w:r w:rsidRPr="00085388">
        <w:rPr>
          <w:rFonts w:ascii="Comic Sans MS" w:hAnsi="Comic Sans MS" w:cs="Comic Sans MS"/>
          <w:b/>
          <w:bCs/>
          <w:sz w:val="16"/>
          <w:szCs w:val="16"/>
        </w:rPr>
        <w:t>5. If you like word games,play………….</w:t>
      </w:r>
    </w:p>
    <w:p w:rsidR="002B130C" w:rsidRDefault="002B130C" w:rsidP="00887C6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a)backgammon  b)chess   c)scrabble   d)hopscotch</w:t>
      </w:r>
    </w:p>
    <w:p w:rsidR="002B130C" w:rsidRPr="00085388" w:rsidRDefault="002B130C" w:rsidP="00887C6C">
      <w:pPr>
        <w:rPr>
          <w:rFonts w:ascii="Comic Sans MS" w:hAnsi="Comic Sans MS" w:cs="Comic Sans MS"/>
          <w:b/>
          <w:bCs/>
          <w:sz w:val="16"/>
          <w:szCs w:val="16"/>
        </w:rPr>
      </w:pPr>
      <w:r w:rsidRPr="00085388">
        <w:rPr>
          <w:rFonts w:ascii="Comic Sans MS" w:hAnsi="Comic Sans MS" w:cs="Comic Sans MS"/>
          <w:b/>
          <w:bCs/>
          <w:sz w:val="16"/>
          <w:szCs w:val="16"/>
        </w:rPr>
        <w:t>6.We are at home.We can play………………………..</w:t>
      </w:r>
    </w:p>
    <w:p w:rsidR="002B130C" w:rsidRDefault="002B130C" w:rsidP="00887C6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a)tennis  b)chess   c)hide and seek  d)hopscotch</w:t>
      </w:r>
    </w:p>
    <w:p w:rsidR="002B130C" w:rsidRPr="001D5C4D" w:rsidRDefault="002B130C" w:rsidP="00887C6C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7.</w:t>
      </w:r>
      <w:r w:rsidRPr="00085388">
        <w:rPr>
          <w:rFonts w:ascii="Comic Sans MS" w:hAnsi="Comic Sans MS" w:cs="Comic Sans MS"/>
          <w:b/>
          <w:bCs/>
          <w:sz w:val="16"/>
          <w:szCs w:val="16"/>
        </w:rPr>
        <w:t>There a</w:t>
      </w:r>
      <w:r>
        <w:rPr>
          <w:rFonts w:ascii="Comic Sans MS" w:hAnsi="Comic Sans MS" w:cs="Comic Sans MS"/>
          <w:b/>
          <w:bCs/>
          <w:sz w:val="16"/>
          <w:szCs w:val="16"/>
        </w:rPr>
        <w:t>re six players in a team.</w:t>
      </w:r>
      <w:r w:rsidRPr="00085388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Players strike </w:t>
      </w:r>
      <w:r w:rsidRPr="00085388">
        <w:rPr>
          <w:rFonts w:ascii="Comic Sans MS" w:hAnsi="Comic Sans MS" w:cs="Comic Sans MS"/>
          <w:b/>
          <w:bCs/>
          <w:sz w:val="16"/>
          <w:szCs w:val="16"/>
        </w:rPr>
        <w:t xml:space="preserve"> ball with their hand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085388">
        <w:rPr>
          <w:rFonts w:ascii="Comic Sans MS" w:hAnsi="Comic Sans MS" w:cs="Comic Sans MS"/>
          <w:b/>
          <w:bCs/>
          <w:sz w:val="16"/>
          <w:szCs w:val="16"/>
        </w:rPr>
        <w:t>over the net.The ball mustn’t touch the floor.</w:t>
      </w:r>
    </w:p>
    <w:p w:rsidR="002B130C" w:rsidRDefault="002B130C" w:rsidP="00887C6C">
      <w:pPr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pict>
          <v:shape id="_x0000_s1061" type="#_x0000_t75" alt="fishing2" style="position:absolute;margin-left:456.05pt;margin-top:467.4pt;width:103pt;height:77.25pt;z-index:251671040;visibility:visible">
            <v:imagedata r:id="rId42" o:title="" chromakey="white"/>
          </v:shape>
        </w:pict>
      </w:r>
      <w:r>
        <w:rPr>
          <w:rFonts w:ascii="Comic Sans MS" w:hAnsi="Comic Sans MS" w:cs="Comic Sans MS"/>
          <w:sz w:val="16"/>
          <w:szCs w:val="16"/>
        </w:rPr>
        <w:t>Yukarıda tanımlanan spor hangisidir?</w:t>
      </w:r>
    </w:p>
    <w:p w:rsidR="002B130C" w:rsidRDefault="002B130C" w:rsidP="00887C6C">
      <w:pPr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pict>
          <v:shape id="_x0000_s1062" type="#_x0000_t75" alt="jan10_lizards" style="position:absolute;margin-left:175.9pt;margin-top:18.15pt;width:91pt;height:61.1pt;z-index:251674112;visibility:visible">
            <v:imagedata r:id="rId9" o:title=""/>
          </v:shape>
        </w:pict>
      </w:r>
      <w:r>
        <w:rPr>
          <w:rFonts w:ascii="Comic Sans MS" w:hAnsi="Comic Sans MS" w:cs="Comic Sans MS"/>
          <w:sz w:val="16"/>
          <w:szCs w:val="16"/>
        </w:rPr>
        <w:t>a)tennis      b)football   c)volleyball    d)basketball</w:t>
      </w:r>
    </w:p>
    <w:p w:rsidR="002B130C" w:rsidRDefault="002B130C" w:rsidP="00AE7A9C">
      <w:pPr>
        <w:rPr>
          <w:rFonts w:ascii="Comic Sans MS" w:hAnsi="Comic Sans MS" w:cs="Comic Sans MS"/>
          <w:sz w:val="16"/>
          <w:szCs w:val="16"/>
        </w:rPr>
      </w:pPr>
      <w:r w:rsidRPr="00085388">
        <w:rPr>
          <w:rFonts w:ascii="Comic Sans MS" w:hAnsi="Comic Sans MS" w:cs="Comic Sans MS"/>
          <w:b/>
          <w:bCs/>
          <w:sz w:val="16"/>
          <w:szCs w:val="16"/>
        </w:rPr>
        <w:t>8</w:t>
      </w:r>
      <w:r>
        <w:rPr>
          <w:rFonts w:ascii="Comic Sans MS" w:hAnsi="Comic Sans MS" w:cs="Comic Sans MS"/>
          <w:sz w:val="16"/>
          <w:szCs w:val="16"/>
        </w:rPr>
        <w:t xml:space="preserve">.     </w:t>
      </w:r>
      <w:r w:rsidRPr="00085388">
        <w:rPr>
          <w:rFonts w:ascii="Comic Sans MS" w:hAnsi="Comic Sans MS" w:cs="Comic Sans MS"/>
          <w:b/>
          <w:bCs/>
          <w:sz w:val="16"/>
          <w:szCs w:val="16"/>
        </w:rPr>
        <w:t>Frogs live in the………………….</w:t>
      </w:r>
    </w:p>
    <w:p w:rsidR="002B130C" w:rsidRPr="004A372C" w:rsidRDefault="002B130C" w:rsidP="00AE7A9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a)forest   b) jungle  c)aquarium   d)</w:t>
      </w:r>
      <w:r w:rsidRPr="00E5631F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pond</w:t>
      </w:r>
    </w:p>
    <w:p w:rsidR="002B130C" w:rsidRDefault="002B130C" w:rsidP="00887C6C">
      <w:pPr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pict>
          <v:shape id="Resim 11" o:spid="_x0000_s1063" type="#_x0000_t75" alt="CA8TIFS9" style="position:absolute;margin-left:230.05pt;margin-top:10.3pt;width:39.25pt;height:48.2pt;z-index:251659776;visibility:visible">
            <v:imagedata r:id="rId43" o:title=""/>
          </v:shape>
        </w:pic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 w:rsidRPr="00085388">
        <w:rPr>
          <w:rFonts w:ascii="Comic Sans MS" w:hAnsi="Comic Sans MS" w:cs="Comic Sans MS"/>
          <w:b/>
          <w:bCs/>
          <w:sz w:val="18"/>
          <w:szCs w:val="18"/>
        </w:rPr>
        <w:t>9.A kangroo catches its baby in its ………………….</w:t>
      </w:r>
    </w:p>
    <w:p w:rsidR="002B130C" w:rsidRPr="00085388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a)pouch       b)trunk      c) paw       d)fur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64" type="#_x0000_t75" alt="CAIZ4PMB" style="position:absolute;margin-left:176.55pt;margin-top:10.75pt;width:40.25pt;height:40.1pt;z-index:251658752;visibility:visible">
            <v:imagedata r:id="rId44" o:title=""/>
          </v:shape>
        </w:pict>
      </w:r>
      <w:r>
        <w:rPr>
          <w:noProof/>
          <w:lang w:eastAsia="tr-TR"/>
        </w:rPr>
        <w:pict>
          <v:shape id="Resim 8" o:spid="_x0000_s1065" type="#_x0000_t75" alt="CAIZ4PMB" style="position:absolute;margin-left:502pt;margin-top:225.1pt;width:45.55pt;height:45.65pt;z-index:251650560;visibility:visible">
            <v:imagedata r:id="rId44" o:title=""/>
          </v:shape>
        </w:pic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 w:rsidRPr="00411876">
        <w:rPr>
          <w:rFonts w:ascii="Comic Sans MS" w:hAnsi="Comic Sans MS" w:cs="Comic Sans MS"/>
          <w:b/>
          <w:bCs/>
          <w:sz w:val="18"/>
          <w:szCs w:val="18"/>
        </w:rPr>
        <w:t>10</w:t>
      </w:r>
      <w:r>
        <w:rPr>
          <w:rFonts w:ascii="Comic Sans MS" w:hAnsi="Comic Sans MS" w:cs="Comic Sans MS"/>
          <w:b/>
          <w:bCs/>
          <w:sz w:val="18"/>
          <w:szCs w:val="18"/>
        </w:rPr>
        <w:t>.</w:t>
      </w:r>
      <w:r w:rsidRPr="00800692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A lizard hasn’t got  …………………..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noProof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a)</w:t>
      </w:r>
      <w:r>
        <w:rPr>
          <w:rFonts w:ascii="Comic Sans MS" w:hAnsi="Comic Sans MS" w:cs="Comic Sans MS"/>
          <w:noProof/>
          <w:sz w:val="18"/>
          <w:szCs w:val="18"/>
          <w:lang w:eastAsia="tr-TR"/>
        </w:rPr>
        <w:t>tail      b)legs     c)eyes     d)feathers</w:t>
      </w:r>
    </w:p>
    <w:p w:rsidR="002B130C" w:rsidRPr="00760E1A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 w:rsidRPr="00760E1A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11.Verilen bilgilere bakarak doğru canlıyı seçiniz.</w:t>
      </w:r>
    </w:p>
    <w:tbl>
      <w:tblPr>
        <w:tblpPr w:leftFromText="141" w:rightFromText="141" w:vertAnchor="text" w:horzAnchor="page" w:tblpX="6835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40"/>
      </w:tblGrid>
      <w:tr w:rsidR="002B130C" w:rsidRPr="009A08B0">
        <w:trPr>
          <w:trHeight w:val="1161"/>
        </w:trPr>
        <w:tc>
          <w:tcPr>
            <w:tcW w:w="3440" w:type="dxa"/>
          </w:tcPr>
          <w:p w:rsidR="002B130C" w:rsidRPr="009A08B0" w:rsidRDefault="002B130C" w:rsidP="009A08B0">
            <w:pPr>
              <w:spacing w:after="0" w:line="240" w:lineRule="auto"/>
              <w:ind w:right="-283"/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</w:pPr>
            <w:r w:rsidRPr="009A08B0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t>Habitat:  Forest</w:t>
            </w:r>
          </w:p>
          <w:p w:rsidR="002B130C" w:rsidRPr="009A08B0" w:rsidRDefault="002B130C" w:rsidP="009A08B0">
            <w:pPr>
              <w:spacing w:after="0" w:line="240" w:lineRule="auto"/>
              <w:ind w:right="-283"/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</w:pPr>
            <w:r w:rsidRPr="009A08B0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t>Colour: yellow and brown</w:t>
            </w:r>
          </w:p>
          <w:p w:rsidR="002B130C" w:rsidRPr="009A08B0" w:rsidRDefault="002B130C" w:rsidP="009A08B0">
            <w:pPr>
              <w:spacing w:after="0" w:line="240" w:lineRule="auto"/>
              <w:ind w:right="-283"/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</w:pPr>
            <w:r w:rsidRPr="009A08B0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t>Food: meat</w:t>
            </w:r>
          </w:p>
          <w:p w:rsidR="002B130C" w:rsidRPr="009A08B0" w:rsidRDefault="002B130C" w:rsidP="009A08B0">
            <w:pPr>
              <w:spacing w:after="0" w:line="240" w:lineRule="auto"/>
              <w:ind w:right="-283"/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</w:pPr>
            <w:r w:rsidRPr="009A08B0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t>Body parts: paws,tail,mane,whisker</w:t>
            </w:r>
          </w:p>
        </w:tc>
      </w:tr>
    </w:tbl>
    <w:p w:rsidR="002B130C" w:rsidRDefault="002B130C" w:rsidP="00F97BB8">
      <w:pPr>
        <w:spacing w:after="0"/>
        <w:ind w:right="-283"/>
        <w:rPr>
          <w:rFonts w:ascii="Comic Sans MS" w:hAnsi="Comic Sans MS" w:cs="Comic Sans MS"/>
          <w:noProof/>
          <w:sz w:val="18"/>
          <w:szCs w:val="18"/>
          <w:lang w:eastAsia="tr-TR"/>
        </w:rPr>
      </w:pPr>
      <w:r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  a)  fish   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  b) octopus          c)lion    d)crocodile 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Pr="00760E1A" w:rsidRDefault="002B130C" w:rsidP="00F97BB8">
      <w:pPr>
        <w:spacing w:after="0"/>
        <w:ind w:right="-283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Resim 13" o:spid="_x0000_s1066" type="#_x0000_t75" alt="http://www.esljunction.com/esl-efl-flashcards/toys-flashcards/images/kite.jpg" style="position:absolute;margin-left:222.05pt;margin-top:4.05pt;width:33.1pt;height:48.2pt;z-index:-251649536;visibility:visible">
            <v:imagedata r:id="rId45" r:href="rId46"/>
          </v:shape>
        </w:pict>
      </w:r>
      <w:r>
        <w:rPr>
          <w:noProof/>
          <w:lang w:eastAsia="tr-TR"/>
        </w:rPr>
        <w:pict>
          <v:shape id="_x0000_s1067" type="#_x0000_t75" alt="soccer" style="position:absolute;margin-left:333.05pt;margin-top:135.65pt;width:85.1pt;height:83.75pt;z-index:251661824;visibility:visible">
            <v:imagedata r:id="rId47" o:title="" chromakey="#fefdf8"/>
          </v:shape>
        </w:pict>
      </w:r>
      <w:r>
        <w:rPr>
          <w:noProof/>
          <w:lang w:eastAsia="tr-TR"/>
        </w:rPr>
        <w:pict>
          <v:shape id="_x0000_s1068" type="#_x0000_t75" style="position:absolute;margin-left:375.55pt;margin-top:368.15pt;width:64.5pt;height:1in;z-index:251660800;visibility:visible" strokeweight="1.5pt">
            <v:imagedata r:id="rId48" o:title=""/>
          </v:shape>
        </w:pict>
      </w:r>
      <w:r w:rsidRPr="00760E1A">
        <w:rPr>
          <w:rFonts w:ascii="Comic Sans MS" w:hAnsi="Comic Sans MS" w:cs="Comic Sans MS"/>
          <w:b/>
          <w:bCs/>
          <w:sz w:val="18"/>
          <w:szCs w:val="18"/>
        </w:rPr>
        <w:t xml:space="preserve">12.    </w:t>
      </w:r>
      <w:r w:rsidRPr="00760E1A">
        <w:rPr>
          <w:rFonts w:ascii="Comic Sans MS" w:hAnsi="Comic Sans MS" w:cs="Comic Sans MS"/>
          <w:b/>
          <w:bCs/>
          <w:color w:val="000000"/>
          <w:sz w:val="18"/>
          <w:szCs w:val="18"/>
          <w:u w:val="single"/>
        </w:rPr>
        <w:t>Yanlış</w:t>
      </w:r>
      <w:r w:rsidRPr="00760E1A">
        <w:rPr>
          <w:rFonts w:ascii="Comic Sans MS" w:hAnsi="Comic Sans MS" w:cs="Comic Sans MS"/>
          <w:b/>
          <w:bCs/>
          <w:sz w:val="18"/>
          <w:szCs w:val="18"/>
        </w:rPr>
        <w:t xml:space="preserve"> eşleştirmeyi seçiniz              </w:t>
      </w:r>
      <w:r w:rsidRPr="00760E1A">
        <w:rPr>
          <w:b/>
          <w:bCs/>
          <w:noProof/>
          <w:color w:val="0000FF"/>
          <w:lang w:eastAsia="tr-TR"/>
        </w:rPr>
        <w:t xml:space="preserve">    </w: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69" type="#_x0000_t75" alt="soccer" style="position:absolute;margin-left:141.4pt;margin-top:4.65pt;width:48.1pt;height:30.55pt;z-index:251662848;visibility:visible">
            <v:imagedata r:id="rId47" o:title="" chromakey="#fefdf8"/>
          </v:shape>
        </w:pict>
      </w:r>
      <w:r>
        <w:rPr>
          <w:noProof/>
          <w:lang w:eastAsia="tr-TR"/>
        </w:rPr>
        <w:pict>
          <v:shape id="_x0000_s1070" type="#_x0000_t75" alt="snorkeling" style="position:absolute;margin-left:52.9pt;margin-top:4.6pt;width:71.55pt;height:29.85pt;z-index:251664896;visibility:visible">
            <v:imagedata r:id="rId41" o:title="" chromakey="white"/>
          </v:shape>
        </w:pict>
      </w:r>
      <w:r>
        <w:rPr>
          <w:noProof/>
          <w:lang w:eastAsia="tr-TR"/>
        </w:rPr>
        <w:pict>
          <v:shape id="irc_mi" o:spid="_x0000_s1071" type="#_x0000_t75" alt="https://www.esl-library.com/images/flashcards/colored/sm/puzzle-CT.png" style="position:absolute;margin-left:-5.5pt;margin-top:4.6pt;width:42.75pt;height:28.5pt;z-index:-251650560;visibility:visible">
            <v:imagedata r:id="rId49" r:href="rId50"/>
          </v:shape>
        </w:pict>
      </w: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F97BB8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99785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a)puzzle           b)sleeping           c)football        d)flying a kite</w:t>
      </w:r>
    </w:p>
    <w:p w:rsidR="002B130C" w:rsidRDefault="002B130C" w:rsidP="0099785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72" type="#_x0000_t75" alt="fishing2" style="position:absolute;margin-left:148.55pt;margin-top:12.25pt;width:57.7pt;height:43.45pt;z-index:251672064;visibility:visible">
            <v:imagedata r:id="rId42" o:title="" chromakey="white"/>
          </v:shape>
        </w:pict>
      </w:r>
      <w:r>
        <w:rPr>
          <w:noProof/>
          <w:lang w:eastAsia="tr-TR"/>
        </w:rPr>
        <w:pict>
          <v:shape id="_x0000_s1073" type="#_x0000_t75" alt="hiking3" style="position:absolute;margin-left:206.45pt;margin-top:5.5pt;width:58.95pt;height:50.25pt;z-index:251673088;visibility:visible">
            <v:imagedata r:id="rId51" o:title="" chromakey="white"/>
          </v:shape>
        </w:pict>
      </w: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74" type="#_x0000_t75" alt="bike riding1" style="position:absolute;margin-left:86.25pt;margin-top:12.25pt;width:41.95pt;height:36.7pt;z-index:251670016;visibility:visible">
            <v:imagedata r:id="rId52" o:title="" chromakey="white"/>
          </v:shape>
        </w:pict>
      </w:r>
      <w:r>
        <w:rPr>
          <w:noProof/>
          <w:lang w:eastAsia="tr-TR"/>
        </w:rPr>
        <w:pict>
          <v:shape id="Picture 2" o:spid="_x0000_s1075" type="#_x0000_t75" style="position:absolute;margin-left:198.05pt;margin-top:302.55pt;width:78.75pt;height:80.1pt;z-index:251667968;visibility:visible">
            <v:imagedata r:id="rId53" o:title=""/>
          </v:shape>
        </w:pict>
      </w:r>
      <w:r>
        <w:rPr>
          <w:rFonts w:ascii="Comic Sans MS" w:hAnsi="Comic Sans MS" w:cs="Comic Sans MS"/>
          <w:sz w:val="18"/>
          <w:szCs w:val="18"/>
        </w:rPr>
        <w:t>13)</w:t>
      </w:r>
      <w:r w:rsidRPr="004A333E">
        <w:rPr>
          <w:rFonts w:ascii="Comic Sans MS" w:hAnsi="Comic Sans MS" w:cs="Comic Sans MS"/>
          <w:b/>
          <w:bCs/>
          <w:sz w:val="18"/>
          <w:szCs w:val="18"/>
        </w:rPr>
        <w:t>He likes riding a bicycle.</w:t>
      </w: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76" type="#_x0000_t75" style="position:absolute;margin-left:21pt;margin-top:1.75pt;width:41.3pt;height:32.6pt;z-index:251668992;visibility:visible">
            <v:imagedata r:id="rId53" o:title=""/>
          </v:shape>
        </w:pict>
      </w: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a)                         B)                  c)                         d)</w:t>
      </w: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14.</w:t>
      </w:r>
      <w:r w:rsidRPr="004A333E">
        <w:rPr>
          <w:rFonts w:ascii="Comic Sans MS" w:hAnsi="Comic Sans MS" w:cs="Comic Sans MS"/>
          <w:b/>
          <w:bCs/>
          <w:sz w:val="18"/>
          <w:szCs w:val="18"/>
        </w:rPr>
        <w:t>Hit your friend with a ball.</w:t>
      </w: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Verilen kuralın ait olduğu oyunu seçiniz.</w:t>
      </w: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a)crack up the ball     b)volleyball   c)soccer   d)table tennis</w:t>
      </w: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Default="002B130C" w:rsidP="004A333E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ANSWER KEY:</w:t>
      </w:r>
    </w:p>
    <w:p w:rsidR="002B130C" w:rsidRPr="00F37D6F" w:rsidRDefault="002B130C" w:rsidP="00F37D6F">
      <w:pPr>
        <w:numPr>
          <w:ilvl w:val="0"/>
          <w:numId w:val="9"/>
        </w:num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2.        3.       4.          5.         6.         7.</w:t>
      </w:r>
    </w:p>
    <w:p w:rsidR="002B130C" w:rsidRDefault="002B130C" w:rsidP="00F37D6F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8.        9.        10.     11.         12.        13.      14.</w:t>
      </w:r>
    </w:p>
    <w:p w:rsidR="002B130C" w:rsidRDefault="002B130C" w:rsidP="00F37D6F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77" type="#_x0000_t75" alt="ZH DO NOT STEAL" style="position:absolute;margin-left:189.45pt;margin-top:9.15pt;width:87.7pt;height:76.05pt;z-index:251684352;visibility:visible">
            <v:imagedata r:id="rId54" o:title=""/>
          </v:shape>
        </w:pict>
      </w:r>
    </w:p>
    <w:p w:rsidR="002B130C" w:rsidRDefault="002B130C" w:rsidP="00F37D6F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ENGLISH TEACHER:FATMA UZA</w:t>
      </w:r>
    </w:p>
    <w:p w:rsidR="002B130C" w:rsidRDefault="002B130C" w:rsidP="00F37D6F">
      <w:pPr>
        <w:spacing w:after="0"/>
        <w:ind w:right="-283"/>
        <w:rPr>
          <w:rFonts w:ascii="Comic Sans MS" w:hAnsi="Comic Sans MS" w:cs="Comic Sans MS"/>
          <w:sz w:val="18"/>
          <w:szCs w:val="18"/>
        </w:rPr>
      </w:pPr>
    </w:p>
    <w:p w:rsidR="002B130C" w:rsidRPr="00DD6238" w:rsidRDefault="002B130C" w:rsidP="00F37D6F">
      <w:pPr>
        <w:spacing w:after="0"/>
        <w:ind w:right="-283"/>
        <w:rPr>
          <w:rFonts w:ascii="Comic Sans MS" w:hAnsi="Comic Sans MS" w:cs="Comic Sans MS"/>
          <w:sz w:val="18"/>
          <w:szCs w:val="18"/>
        </w:rPr>
        <w:sectPr w:rsidR="002B130C" w:rsidRPr="00DD6238" w:rsidSect="004A372C">
          <w:type w:val="continuous"/>
          <w:pgSz w:w="11906" w:h="16838"/>
          <w:pgMar w:top="720" w:right="720" w:bottom="720" w:left="720" w:header="680" w:footer="680" w:gutter="0"/>
          <w:cols w:num="2" w:space="708"/>
          <w:docGrid w:linePitch="360"/>
        </w:sectPr>
      </w:pPr>
      <w:r>
        <w:rPr>
          <w:rFonts w:ascii="Comic Sans MS" w:hAnsi="Comic Sans MS" w:cs="Comic Sans MS"/>
          <w:sz w:val="18"/>
          <w:szCs w:val="18"/>
        </w:rPr>
        <w:t>GOOD LUCK!!!   I LOVE YOU…</w:t>
      </w:r>
    </w:p>
    <w:p w:rsidR="002B130C" w:rsidRDefault="002B130C" w:rsidP="00731444">
      <w:pPr>
        <w:spacing w:after="0"/>
        <w:rPr>
          <w:rFonts w:ascii="Comic Sans MS" w:hAnsi="Comic Sans MS" w:cs="Comic Sans MS"/>
          <w:sz w:val="18"/>
          <w:szCs w:val="18"/>
        </w:rPr>
        <w:sectPr w:rsidR="002B130C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2B130C" w:rsidRDefault="002B130C" w:rsidP="00731444">
      <w:pPr>
        <w:spacing w:after="0"/>
        <w:rPr>
          <w:rFonts w:ascii="Comic Sans MS" w:hAnsi="Comic Sans MS" w:cs="Comic Sans MS"/>
          <w:sz w:val="18"/>
          <w:szCs w:val="18"/>
        </w:rPr>
        <w:sectPr w:rsidR="002B130C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  <w:r>
        <w:rPr>
          <w:noProof/>
          <w:lang w:eastAsia="tr-TR"/>
        </w:rPr>
        <w:pict>
          <v:shape id="_x0000_s1078" type="#_x0000_t75" style="position:absolute;margin-left:469.5pt;margin-top:761.95pt;width:52.5pt;height:63.45pt;z-index:-251640320;visibility:visible">
            <v:imagedata r:id="rId39" o:title=""/>
          </v:shape>
        </w:pict>
      </w:r>
    </w:p>
    <w:p w:rsidR="002B130C" w:rsidRDefault="002B130C" w:rsidP="00731444"/>
    <w:sectPr w:rsidR="002B130C" w:rsidSect="00731444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30C" w:rsidRDefault="002B130C" w:rsidP="00487997">
      <w:pPr>
        <w:spacing w:after="0" w:line="240" w:lineRule="auto"/>
      </w:pPr>
      <w:r>
        <w:separator/>
      </w:r>
    </w:p>
  </w:endnote>
  <w:endnote w:type="continuationSeparator" w:id="0">
    <w:p w:rsidR="002B130C" w:rsidRDefault="002B130C" w:rsidP="00487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30C" w:rsidRDefault="002B130C" w:rsidP="00487997">
      <w:pPr>
        <w:spacing w:after="0" w:line="240" w:lineRule="auto"/>
      </w:pPr>
      <w:r>
        <w:separator/>
      </w:r>
    </w:p>
  </w:footnote>
  <w:footnote w:type="continuationSeparator" w:id="0">
    <w:p w:rsidR="002B130C" w:rsidRDefault="002B130C" w:rsidP="00487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C2775"/>
    <w:multiLevelType w:val="hybridMultilevel"/>
    <w:tmpl w:val="7CE01FA2"/>
    <w:lvl w:ilvl="0" w:tplc="CD281150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AB43CDC"/>
    <w:multiLevelType w:val="hybridMultilevel"/>
    <w:tmpl w:val="701073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6B7F"/>
    <w:multiLevelType w:val="hybridMultilevel"/>
    <w:tmpl w:val="AE1265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A0EEF"/>
    <w:multiLevelType w:val="hybridMultilevel"/>
    <w:tmpl w:val="D36A30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1026B"/>
    <w:multiLevelType w:val="hybridMultilevel"/>
    <w:tmpl w:val="3F249D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F2886"/>
    <w:multiLevelType w:val="hybridMultilevel"/>
    <w:tmpl w:val="EC868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4100F"/>
    <w:multiLevelType w:val="hybridMultilevel"/>
    <w:tmpl w:val="19D686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966F5"/>
    <w:multiLevelType w:val="hybridMultilevel"/>
    <w:tmpl w:val="1752EFB2"/>
    <w:lvl w:ilvl="0" w:tplc="B1742CAC">
      <w:start w:val="1"/>
      <w:numFmt w:val="decimal"/>
      <w:lvlText w:val="%1."/>
      <w:lvlJc w:val="left"/>
      <w:pPr>
        <w:ind w:left="-1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540" w:hanging="360"/>
      </w:pPr>
    </w:lvl>
    <w:lvl w:ilvl="2" w:tplc="041F001B">
      <w:start w:val="1"/>
      <w:numFmt w:val="lowerRoman"/>
      <w:lvlText w:val="%3."/>
      <w:lvlJc w:val="right"/>
      <w:pPr>
        <w:ind w:left="1260" w:hanging="180"/>
      </w:pPr>
    </w:lvl>
    <w:lvl w:ilvl="3" w:tplc="041F000F">
      <w:start w:val="1"/>
      <w:numFmt w:val="decimal"/>
      <w:lvlText w:val="%4."/>
      <w:lvlJc w:val="left"/>
      <w:pPr>
        <w:ind w:left="1980" w:hanging="360"/>
      </w:pPr>
    </w:lvl>
    <w:lvl w:ilvl="4" w:tplc="041F0019">
      <w:start w:val="1"/>
      <w:numFmt w:val="lowerLetter"/>
      <w:lvlText w:val="%5."/>
      <w:lvlJc w:val="left"/>
      <w:pPr>
        <w:ind w:left="2700" w:hanging="360"/>
      </w:pPr>
    </w:lvl>
    <w:lvl w:ilvl="5" w:tplc="041F001B">
      <w:start w:val="1"/>
      <w:numFmt w:val="lowerRoman"/>
      <w:lvlText w:val="%6."/>
      <w:lvlJc w:val="right"/>
      <w:pPr>
        <w:ind w:left="3420" w:hanging="180"/>
      </w:pPr>
    </w:lvl>
    <w:lvl w:ilvl="6" w:tplc="041F000F">
      <w:start w:val="1"/>
      <w:numFmt w:val="decimal"/>
      <w:lvlText w:val="%7."/>
      <w:lvlJc w:val="left"/>
      <w:pPr>
        <w:ind w:left="4140" w:hanging="360"/>
      </w:pPr>
    </w:lvl>
    <w:lvl w:ilvl="7" w:tplc="041F0019">
      <w:start w:val="1"/>
      <w:numFmt w:val="lowerLetter"/>
      <w:lvlText w:val="%8."/>
      <w:lvlJc w:val="left"/>
      <w:pPr>
        <w:ind w:left="4860" w:hanging="360"/>
      </w:pPr>
    </w:lvl>
    <w:lvl w:ilvl="8" w:tplc="041F001B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5DDB7737"/>
    <w:multiLevelType w:val="hybridMultilevel"/>
    <w:tmpl w:val="C98C77CA"/>
    <w:lvl w:ilvl="0" w:tplc="D5768F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D9E"/>
    <w:rsid w:val="000535FC"/>
    <w:rsid w:val="00062016"/>
    <w:rsid w:val="00070AAD"/>
    <w:rsid w:val="00085388"/>
    <w:rsid w:val="000D1627"/>
    <w:rsid w:val="000D27CA"/>
    <w:rsid w:val="000D7222"/>
    <w:rsid w:val="00141D51"/>
    <w:rsid w:val="00154B6F"/>
    <w:rsid w:val="00185F41"/>
    <w:rsid w:val="001A2396"/>
    <w:rsid w:val="001B15A5"/>
    <w:rsid w:val="001C6869"/>
    <w:rsid w:val="001D5C4D"/>
    <w:rsid w:val="001F2EA1"/>
    <w:rsid w:val="00202A4B"/>
    <w:rsid w:val="00203643"/>
    <w:rsid w:val="00223CB1"/>
    <w:rsid w:val="0027032C"/>
    <w:rsid w:val="002B077C"/>
    <w:rsid w:val="002B130C"/>
    <w:rsid w:val="002F0227"/>
    <w:rsid w:val="0033340F"/>
    <w:rsid w:val="00340D8C"/>
    <w:rsid w:val="00356CB0"/>
    <w:rsid w:val="00357F01"/>
    <w:rsid w:val="0037608E"/>
    <w:rsid w:val="00383417"/>
    <w:rsid w:val="003D791B"/>
    <w:rsid w:val="003F6635"/>
    <w:rsid w:val="00411876"/>
    <w:rsid w:val="0043164D"/>
    <w:rsid w:val="00452433"/>
    <w:rsid w:val="0045508F"/>
    <w:rsid w:val="004603BE"/>
    <w:rsid w:val="00472324"/>
    <w:rsid w:val="00487997"/>
    <w:rsid w:val="0049116D"/>
    <w:rsid w:val="004A333E"/>
    <w:rsid w:val="004A372C"/>
    <w:rsid w:val="004B78E7"/>
    <w:rsid w:val="004E6081"/>
    <w:rsid w:val="005051F8"/>
    <w:rsid w:val="005245F9"/>
    <w:rsid w:val="00524D15"/>
    <w:rsid w:val="00544F31"/>
    <w:rsid w:val="0054504F"/>
    <w:rsid w:val="0055277E"/>
    <w:rsid w:val="00555D21"/>
    <w:rsid w:val="00562238"/>
    <w:rsid w:val="00585DA4"/>
    <w:rsid w:val="005B0556"/>
    <w:rsid w:val="005C6B18"/>
    <w:rsid w:val="00610C7C"/>
    <w:rsid w:val="00697791"/>
    <w:rsid w:val="006A7CA6"/>
    <w:rsid w:val="006B03E1"/>
    <w:rsid w:val="006B2616"/>
    <w:rsid w:val="006D12FA"/>
    <w:rsid w:val="006E40EC"/>
    <w:rsid w:val="006E672B"/>
    <w:rsid w:val="00724592"/>
    <w:rsid w:val="00726E5B"/>
    <w:rsid w:val="00731444"/>
    <w:rsid w:val="0075275D"/>
    <w:rsid w:val="00753953"/>
    <w:rsid w:val="00754705"/>
    <w:rsid w:val="0075770D"/>
    <w:rsid w:val="00760E1A"/>
    <w:rsid w:val="007813F4"/>
    <w:rsid w:val="007928A5"/>
    <w:rsid w:val="007941C5"/>
    <w:rsid w:val="007A3967"/>
    <w:rsid w:val="00800692"/>
    <w:rsid w:val="0081440B"/>
    <w:rsid w:val="0082073E"/>
    <w:rsid w:val="008540E5"/>
    <w:rsid w:val="00855305"/>
    <w:rsid w:val="00870D9E"/>
    <w:rsid w:val="00876FE7"/>
    <w:rsid w:val="00887C6C"/>
    <w:rsid w:val="00887EF0"/>
    <w:rsid w:val="008B2B2D"/>
    <w:rsid w:val="008E6E36"/>
    <w:rsid w:val="008F5496"/>
    <w:rsid w:val="009114A7"/>
    <w:rsid w:val="009173A3"/>
    <w:rsid w:val="009350E3"/>
    <w:rsid w:val="00946562"/>
    <w:rsid w:val="009550E4"/>
    <w:rsid w:val="00965C19"/>
    <w:rsid w:val="00974EA8"/>
    <w:rsid w:val="009900C7"/>
    <w:rsid w:val="00994914"/>
    <w:rsid w:val="0099785E"/>
    <w:rsid w:val="009A08B0"/>
    <w:rsid w:val="009E6902"/>
    <w:rsid w:val="009F13A7"/>
    <w:rsid w:val="00A31DB6"/>
    <w:rsid w:val="00A42083"/>
    <w:rsid w:val="00A57DF9"/>
    <w:rsid w:val="00A778B4"/>
    <w:rsid w:val="00A942A5"/>
    <w:rsid w:val="00AB010A"/>
    <w:rsid w:val="00AD0B7F"/>
    <w:rsid w:val="00AE213A"/>
    <w:rsid w:val="00AE7A9C"/>
    <w:rsid w:val="00AF6448"/>
    <w:rsid w:val="00B02656"/>
    <w:rsid w:val="00B24A95"/>
    <w:rsid w:val="00BA55DD"/>
    <w:rsid w:val="00BD355C"/>
    <w:rsid w:val="00BF020C"/>
    <w:rsid w:val="00BF4A66"/>
    <w:rsid w:val="00C14547"/>
    <w:rsid w:val="00C15CD7"/>
    <w:rsid w:val="00C241AA"/>
    <w:rsid w:val="00C34F06"/>
    <w:rsid w:val="00C46D5E"/>
    <w:rsid w:val="00C529C2"/>
    <w:rsid w:val="00C65371"/>
    <w:rsid w:val="00C821E5"/>
    <w:rsid w:val="00C86BAC"/>
    <w:rsid w:val="00CA2F59"/>
    <w:rsid w:val="00CA57FB"/>
    <w:rsid w:val="00CD5440"/>
    <w:rsid w:val="00CE2C33"/>
    <w:rsid w:val="00CE6FDB"/>
    <w:rsid w:val="00D06C5C"/>
    <w:rsid w:val="00D237B4"/>
    <w:rsid w:val="00D357B2"/>
    <w:rsid w:val="00D63F04"/>
    <w:rsid w:val="00D6634E"/>
    <w:rsid w:val="00D728BE"/>
    <w:rsid w:val="00DC4042"/>
    <w:rsid w:val="00DC62C9"/>
    <w:rsid w:val="00DD6238"/>
    <w:rsid w:val="00DE0B52"/>
    <w:rsid w:val="00E266A1"/>
    <w:rsid w:val="00E364A5"/>
    <w:rsid w:val="00E455FF"/>
    <w:rsid w:val="00E5631F"/>
    <w:rsid w:val="00E57BD5"/>
    <w:rsid w:val="00E57CA2"/>
    <w:rsid w:val="00EA23E1"/>
    <w:rsid w:val="00EB6239"/>
    <w:rsid w:val="00ED66D8"/>
    <w:rsid w:val="00F068F9"/>
    <w:rsid w:val="00F226AE"/>
    <w:rsid w:val="00F37B07"/>
    <w:rsid w:val="00F37D6F"/>
    <w:rsid w:val="00F76721"/>
    <w:rsid w:val="00F768E9"/>
    <w:rsid w:val="00F9421D"/>
    <w:rsid w:val="00F953AB"/>
    <w:rsid w:val="00F9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CB1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37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372C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D63F04"/>
    <w:pPr>
      <w:ind w:left="720"/>
    </w:pPr>
  </w:style>
  <w:style w:type="table" w:styleId="TableGrid">
    <w:name w:val="Table Grid"/>
    <w:basedOn w:val="TableNormal"/>
    <w:uiPriority w:val="99"/>
    <w:rsid w:val="00D63F0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87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7997"/>
  </w:style>
  <w:style w:type="paragraph" w:styleId="Footer">
    <w:name w:val="footer"/>
    <w:basedOn w:val="Normal"/>
    <w:link w:val="FooterChar"/>
    <w:uiPriority w:val="99"/>
    <w:semiHidden/>
    <w:rsid w:val="00487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7997"/>
  </w:style>
  <w:style w:type="paragraph" w:styleId="BalloonText">
    <w:name w:val="Balloon Text"/>
    <w:basedOn w:val="Normal"/>
    <w:link w:val="BalloonTextChar"/>
    <w:uiPriority w:val="99"/>
    <w:semiHidden/>
    <w:rsid w:val="00552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77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B05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94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http://www.clipartof.com/images/clipart/thumbnail2/5599_uncomfortable_couple_sitting_at_a_dinner_table_on_their_first_date.jpg" TargetMode="External"/><Relationship Id="rId39" Type="http://schemas.openxmlformats.org/officeDocument/2006/relationships/image" Target="media/image30.jpeg"/><Relationship Id="rId21" Type="http://schemas.openxmlformats.org/officeDocument/2006/relationships/image" Target="media/image14.pn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7.jpeg"/><Relationship Id="rId50" Type="http://schemas.openxmlformats.org/officeDocument/2006/relationships/image" Target="https://www.esl-library.com/images/flashcards/colored/sm/puzzle-CT.png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http://www.esljunction.com/esl-efl-flashcards/toys-flashcards/images/kite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0.jpeg"/><Relationship Id="rId41" Type="http://schemas.openxmlformats.org/officeDocument/2006/relationships/image" Target="media/image32.jpeg"/><Relationship Id="rId54" Type="http://schemas.openxmlformats.org/officeDocument/2006/relationships/image" Target="media/image4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http://images.clipart.com/thm/thm6/CL/open_park/032/3239550.thm.gif?1404025" TargetMode="External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png"/><Relationship Id="rId45" Type="http://schemas.openxmlformats.org/officeDocument/2006/relationships/image" Target="media/image36.jpeg"/><Relationship Id="rId53" Type="http://schemas.openxmlformats.org/officeDocument/2006/relationships/image" Target="media/image42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3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image" Target="media/image41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8.jpeg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40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419</TotalTime>
  <Pages>4</Pages>
  <Words>898</Words>
  <Characters>5121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FATOSSWORLD</dc:creator>
  <cp:keywords/>
  <dc:description/>
  <cp:lastModifiedBy>EDANUR</cp:lastModifiedBy>
  <cp:revision>11</cp:revision>
  <dcterms:created xsi:type="dcterms:W3CDTF">2013-03-03T12:35:00Z</dcterms:created>
  <dcterms:modified xsi:type="dcterms:W3CDTF">2013-03-17T18:09:00Z</dcterms:modified>
</cp:coreProperties>
</file>