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00B" w:rsidRDefault="0067300B" w:rsidP="000470B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Name: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Surname: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Number:           Class:</w:t>
      </w:r>
    </w:p>
    <w:p w:rsidR="0067300B" w:rsidRDefault="0067300B" w:rsidP="001D1F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HANLI</w:t>
      </w:r>
      <w:r w:rsidRPr="001D1FEC">
        <w:rPr>
          <w:b/>
          <w:bCs/>
          <w:sz w:val="28"/>
          <w:szCs w:val="28"/>
        </w:rPr>
        <w:t xml:space="preserve"> PRIMARY SCHOOL 6th GRADE 2nd TERM 1st WRITTEN EXAM</w:t>
      </w:r>
    </w:p>
    <w:p w:rsidR="0067300B" w:rsidRPr="001D1FEC" w:rsidRDefault="0067300B" w:rsidP="001D1FEC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Write the parts of animals in the box.(15 pnts)</w:t>
      </w:r>
    </w:p>
    <w:p w:rsidR="0067300B" w:rsidRDefault="0067300B"/>
    <w:p w:rsidR="0067300B" w:rsidRDefault="0067300B">
      <w:r>
        <w:rPr>
          <w:noProof/>
          <w:lang w:eastAsia="tr-TR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377.65pt;margin-top:-12.2pt;width:56.25pt;height:27.25pt;z-index:-251660288" adj="2695" fillcolor="#00b050">
            <v:shadow color="#868686"/>
            <v:textpath style="font-family:&quot;Impact&quot;;font-size:12pt;v-text-kern:t" trim="t" fitpath="t" xscale="f" string="fur"/>
          </v:shape>
        </w:pict>
      </w:r>
      <w:r>
        <w:rPr>
          <w:noProof/>
          <w:lang w:eastAsia="tr-TR"/>
        </w:rPr>
        <w:pict>
          <v:shape id="_x0000_s1027" type="#_x0000_t161" style="position:absolute;margin-left:291.4pt;margin-top:-15.95pt;width:60.75pt;height:31pt;z-index:-251662336" adj="3588" fillcolor="#00b050">
            <v:shadow color="#868686"/>
            <v:textpath style="font-family:&quot;Impact&quot;;font-size:12pt;v-text-kern:t" trim="t" fitpath="t" xscale="f" string="wing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8" type="#_x0000_t75" style="position:absolute;margin-left:367.15pt;margin-top:24.4pt;width:87pt;height:67.5pt;z-index:-251665408;visibility:visible">
            <v:imagedata r:id="rId7" o:title=""/>
          </v:shape>
        </w:pict>
      </w:r>
      <w:r>
        <w:rPr>
          <w:noProof/>
          <w:lang w:eastAsia="tr-TR"/>
        </w:rPr>
        <w:pict>
          <v:shape id="Resim 5" o:spid="_x0000_s1029" type="#_x0000_t75" style="position:absolute;margin-left:279.15pt;margin-top:24.4pt;width:87.75pt;height:67.5pt;z-index:-251666432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0" type="#_x0000_t161" style="position:absolute;margin-left:203.65pt;margin-top:-15.95pt;width:54.75pt;height:31pt;z-index:-251661312" adj="3066" fillcolor="#00b050">
            <v:shadow color="#868686"/>
            <v:textpath style="font-family:&quot;Impact&quot;;font-size:12pt;v-text-kern:t" trim="t" fitpath="t" xscale="f" string="beak"/>
          </v:shape>
        </w:pict>
      </w:r>
      <w:r>
        <w:rPr>
          <w:noProof/>
          <w:lang w:eastAsia="tr-TR"/>
        </w:rPr>
        <w:pict>
          <v:shape id="Resim 4" o:spid="_x0000_s1031" type="#_x0000_t75" style="position:absolute;margin-left:190.9pt;margin-top:19.15pt;width:88.25pt;height:67.5pt;z-index:-251667456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2" type="#_x0000_t75" style="position:absolute;margin-left:103.15pt;margin-top:19.15pt;width:87.75pt;height:67.5pt;z-index:-251659264;visibility:visible">
            <v:imagedata r:id="rId7" o:title=""/>
          </v:shape>
        </w:pict>
      </w:r>
      <w:r>
        <w:rPr>
          <w:noProof/>
          <w:lang w:eastAsia="tr-TR"/>
        </w:rPr>
        <w:pict>
          <v:shape id="_x0000_s1033" type="#_x0000_t161" style="position:absolute;margin-left:46.15pt;margin-top:-5.2pt;width:52.5pt;height:27.45pt;z-index:-251663360" adj="2125" fillcolor="#00b050">
            <v:shadow color="#868686"/>
            <v:textpath style="font-family:&quot;Impact&quot;;font-size:12pt;v-text-kern:t" trim="t" fitpath="t" xscale="f" string="horns"/>
          </v:shape>
        </w:pict>
      </w:r>
      <w:r>
        <w:rPr>
          <w:noProof/>
          <w:lang w:eastAsia="tr-TR"/>
        </w:rPr>
        <w:pict>
          <v:shape id="_x0000_s1034" type="#_x0000_t161" style="position:absolute;margin-left:117.4pt;margin-top:-5.2pt;width:58.5pt;height:20.25pt;z-index:-251664384" adj="1653" fillcolor="#00b050">
            <v:shadow color="#868686"/>
            <v:textpath style="font-family:&quot;Impact&quot;;font-size:12pt;v-text-kern:t" trim="t" fitpath="t" xscale="f" string="fin"/>
          </v:shape>
        </w:pict>
      </w:r>
      <w:r>
        <w:rPr>
          <w:noProof/>
          <w:lang w:eastAsia="tr-TR"/>
        </w:rPr>
        <w:pict>
          <v:shape id="Resim 3" o:spid="_x0000_s1035" type="#_x0000_t75" style="position:absolute;margin-left:22.15pt;margin-top:24.4pt;width:88.25pt;height:67.5pt;z-index:-251668480;visibility:visible">
            <v:imagedata r:id="rId7" o:title=""/>
          </v:shape>
        </w:pict>
      </w:r>
      <w:r>
        <w:rPr>
          <w:noProof/>
          <w:lang w:eastAsia="tr-TR"/>
        </w:rPr>
        <w:pict>
          <v:shape id="Resim 2" o:spid="_x0000_s1036" type="#_x0000_t75" style="position:absolute;margin-left:-31.85pt;margin-top:15.4pt;width:68.75pt;height:67.5pt;z-index:-251669504;visibility:visible">
            <v:imagedata r:id="rId8" o:title=""/>
          </v:shape>
        </w:pict>
      </w:r>
    </w:p>
    <w:p w:rsidR="0067300B" w:rsidRPr="00774699" w:rsidRDefault="0067300B" w:rsidP="00774699"/>
    <w:p w:rsidR="0067300B" w:rsidRPr="00774699" w:rsidRDefault="0067300B" w:rsidP="00774699"/>
    <w:p w:rsidR="0067300B" w:rsidRPr="00774699" w:rsidRDefault="0067300B" w:rsidP="00774699">
      <w:r>
        <w:rPr>
          <w:noProof/>
          <w:lang w:eastAsia="tr-TR"/>
        </w:rPr>
        <w:pict>
          <v:shape id="Resim 13" o:spid="_x0000_s1037" type="#_x0000_t75" alt="images" style="position:absolute;margin-left:94.15pt;margin-top:16.3pt;width:78pt;height:61.5pt;z-index:251659264;visibility:visible">
            <v:imagedata r:id="rId9" o:title=""/>
          </v:shape>
        </w:pict>
      </w:r>
      <w:r>
        <w:rPr>
          <w:noProof/>
          <w:lang w:eastAsia="tr-TR"/>
        </w:rPr>
        <w:pict>
          <v:shape id="Resim 16" o:spid="_x0000_s1038" type="#_x0000_t75" alt="images" style="position:absolute;margin-left:367.15pt;margin-top:15.55pt;width:70.15pt;height:57.75pt;z-index:251662336;visibility:visible">
            <v:imagedata r:id="rId10" o:title="" cropbottom="34676f" cropright="7157f"/>
          </v:shape>
        </w:pict>
      </w:r>
      <w:r>
        <w:rPr>
          <w:noProof/>
          <w:lang w:eastAsia="tr-TR"/>
        </w:rPr>
        <w:pict>
          <v:shape id="Resim 15" o:spid="_x0000_s1039" type="#_x0000_t75" alt="images" style="position:absolute;margin-left:274.15pt;margin-top:15.55pt;width:75pt;height:62.25pt;z-index:251661312;visibility:visible">
            <v:imagedata r:id="rId11" o:title="" cropbottom="37942f" cropright="6554f"/>
          </v:shape>
        </w:pict>
      </w:r>
      <w:r>
        <w:rPr>
          <w:noProof/>
          <w:lang w:eastAsia="tr-TR"/>
        </w:rPr>
        <w:pict>
          <v:shape id="Resim 14" o:spid="_x0000_s1040" type="#_x0000_t75" alt="images" style="position:absolute;margin-left:190.9pt;margin-top:15.55pt;width:70.5pt;height:55.5pt;z-index:251660288;visibility:visible">
            <v:imagedata r:id="rId12" o:title="" cropbottom="42787f" cropright="15066f"/>
          </v:shape>
        </w:pict>
      </w:r>
      <w:r>
        <w:rPr>
          <w:noProof/>
          <w:lang w:eastAsia="tr-TR"/>
        </w:rPr>
        <w:pict>
          <v:shape id="Resim 12" o:spid="_x0000_s1041" type="#_x0000_t75" alt="images" style="position:absolute;margin-left:16.9pt;margin-top:15.55pt;width:73.5pt;height:66.75pt;z-index:-251658240;visibility:visible">
            <v:imagedata r:id="rId13" o:title=""/>
          </v:shape>
        </w:pict>
      </w:r>
    </w:p>
    <w:p w:rsidR="0067300B" w:rsidRPr="00774699" w:rsidRDefault="0067300B" w:rsidP="00774699"/>
    <w:p w:rsidR="0067300B" w:rsidRDefault="0067300B" w:rsidP="00774699"/>
    <w:p w:rsidR="0067300B" w:rsidRDefault="0067300B" w:rsidP="00774699">
      <w:pPr>
        <w:tabs>
          <w:tab w:val="left" w:pos="2310"/>
        </w:tabs>
      </w:pPr>
      <w:r>
        <w:rPr>
          <w:noProof/>
          <w:lang w:eastAsia="tr-TR"/>
        </w:rPr>
        <w:pict>
          <v:roundrect id="_x0000_s1042" style="position:absolute;margin-left:373.9pt;margin-top:9.75pt;width:83.6pt;height:21.15pt;z-index:-251649024" arcsize="10923f" strokecolor="#0070c0" strokeweight="1.25pt">
            <v:stroke dashstyle="longDash"/>
          </v:roundrect>
        </w:pict>
      </w:r>
      <w:r>
        <w:rPr>
          <w:noProof/>
          <w:lang w:eastAsia="tr-TR"/>
        </w:rPr>
        <w:pict>
          <v:roundrect id="_x0000_s1043" style="position:absolute;margin-left:283.15pt;margin-top:13.5pt;width:83.6pt;height:21.15pt;z-index:-251653120" arcsize="10923f" strokecolor="#0070c0" strokeweight="1.25pt">
            <v:stroke dashstyle="longDash"/>
          </v:roundrect>
        </w:pict>
      </w:r>
      <w:r>
        <w:rPr>
          <w:noProof/>
          <w:lang w:eastAsia="tr-TR"/>
        </w:rPr>
        <w:pict>
          <v:roundrect id="_x0000_s1044" style="position:absolute;margin-left:191.3pt;margin-top:13.5pt;width:83.6pt;height:21.15pt;z-index:-251652096" arcsize="10923f" strokecolor="#0070c0" strokeweight="1.25pt">
            <v:stroke dashstyle="longDash"/>
          </v:roundrect>
        </w:pict>
      </w:r>
      <w:r>
        <w:rPr>
          <w:noProof/>
          <w:lang w:eastAsia="tr-TR"/>
        </w:rPr>
        <w:pict>
          <v:roundrect id="_x0000_s1045" style="position:absolute;margin-left:98.65pt;margin-top:13.5pt;width:83.6pt;height:21.15pt;z-index:-251651072" arcsize="10923f" strokecolor="#0070c0" strokeweight="1.25pt">
            <v:stroke dashstyle="longDash"/>
          </v:roundrect>
        </w:pict>
      </w:r>
      <w:r>
        <w:rPr>
          <w:noProof/>
          <w:lang w:eastAsia="tr-TR"/>
        </w:rPr>
        <w:pict>
          <v:roundrect id="_x0000_s1046" style="position:absolute;margin-left:6.4pt;margin-top:13.5pt;width:83.6pt;height:21.15pt;z-index:-251650048" arcsize="10923f" strokecolor="#0070c0" strokeweight="1.25pt">
            <v:stroke dashstyle="longDash"/>
          </v:roundrect>
        </w:pict>
      </w:r>
      <w:r>
        <w:tab/>
      </w:r>
    </w:p>
    <w:p w:rsidR="0067300B" w:rsidRPr="00774699" w:rsidRDefault="0067300B" w:rsidP="00774699"/>
    <w:p w:rsidR="0067300B" w:rsidRPr="00323570" w:rsidRDefault="0067300B" w:rsidP="00323570">
      <w:pPr>
        <w:pStyle w:val="ListParagraph"/>
        <w:numPr>
          <w:ilvl w:val="0"/>
          <w:numId w:val="2"/>
        </w:numPr>
      </w:pPr>
      <w:r w:rsidRPr="00323570">
        <w:rPr>
          <w:rFonts w:ascii="Times New Roman" w:hAnsi="Times New Roman" w:cs="Times New Roman"/>
          <w:b/>
          <w:bCs/>
          <w:sz w:val="24"/>
          <w:szCs w:val="24"/>
        </w:rPr>
        <w:t>Fill the blanks with “</w:t>
      </w:r>
      <w:r w:rsidRPr="00323570">
        <w:rPr>
          <w:rFonts w:ascii="Times New Roman" w:hAnsi="Times New Roman" w:cs="Times New Roman"/>
          <w:b/>
          <w:bCs/>
          <w:sz w:val="24"/>
          <w:szCs w:val="24"/>
          <w:u w:val="single"/>
        </w:rPr>
        <w:t>should “</w:t>
      </w:r>
      <w:r w:rsidRPr="00323570">
        <w:rPr>
          <w:rFonts w:ascii="Times New Roman" w:hAnsi="Times New Roman" w:cs="Times New Roman"/>
          <w:b/>
          <w:bCs/>
          <w:sz w:val="24"/>
          <w:szCs w:val="24"/>
        </w:rPr>
        <w:t xml:space="preserve">or </w:t>
      </w:r>
      <w:r w:rsidRPr="0032357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“shouldn’t”</w:t>
      </w:r>
      <w:r w:rsidRPr="0032357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 </w:t>
      </w:r>
      <w:r w:rsidRPr="00323570">
        <w:rPr>
          <w:b/>
          <w:bCs/>
          <w:u w:val="single"/>
        </w:rPr>
        <w:t xml:space="preserve"> </w:t>
      </w:r>
      <w:r w:rsidRPr="00323570"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20</w:t>
      </w:r>
      <w:r w:rsidRPr="00323570">
        <w:rPr>
          <w:rFonts w:ascii="Times New Roman" w:hAnsi="Times New Roman" w:cs="Times New Roman"/>
          <w:b/>
          <w:bCs/>
          <w:sz w:val="24"/>
          <w:szCs w:val="24"/>
          <w:u w:val="single"/>
        </w:rPr>
        <w:t>pts)</w:t>
      </w:r>
    </w:p>
    <w:p w:rsidR="0067300B" w:rsidRPr="00494ED9" w:rsidRDefault="0067300B" w:rsidP="00323570">
      <w:pPr>
        <w:pStyle w:val="ListParagraph1"/>
        <w:numPr>
          <w:ilvl w:val="0"/>
          <w:numId w:val="1"/>
        </w:numPr>
        <w:spacing w:line="360" w:lineRule="auto"/>
        <w:rPr>
          <w:rFonts w:ascii="Tw Cen MT" w:hAnsi="Tw Cen MT" w:cs="Tw Cen MT"/>
          <w:sz w:val="24"/>
          <w:szCs w:val="24"/>
        </w:rPr>
      </w:pPr>
      <w:r w:rsidRPr="00494ED9">
        <w:rPr>
          <w:rFonts w:ascii="Tw Cen MT" w:hAnsi="Tw Cen MT" w:cs="Tw Cen MT"/>
          <w:sz w:val="24"/>
          <w:szCs w:val="24"/>
        </w:rPr>
        <w:t>You ……</w:t>
      </w:r>
      <w:r>
        <w:rPr>
          <w:rFonts w:ascii="Tw Cen MT" w:hAnsi="Tw Cen MT" w:cs="Tw Cen MT"/>
          <w:sz w:val="24"/>
          <w:szCs w:val="24"/>
        </w:rPr>
        <w:t>…</w:t>
      </w:r>
      <w:r w:rsidRPr="00494ED9">
        <w:rPr>
          <w:rFonts w:ascii="Tw Cen MT" w:hAnsi="Tw Cen MT" w:cs="Tw Cen MT"/>
          <w:sz w:val="24"/>
          <w:szCs w:val="24"/>
        </w:rPr>
        <w:t>…</w:t>
      </w:r>
      <w:r>
        <w:rPr>
          <w:rFonts w:ascii="Tw Cen MT" w:hAnsi="Tw Cen MT" w:cs="Tw Cen MT"/>
          <w:sz w:val="24"/>
          <w:szCs w:val="24"/>
        </w:rPr>
        <w:t>…</w:t>
      </w:r>
      <w:r w:rsidRPr="00494ED9">
        <w:rPr>
          <w:rFonts w:ascii="Tw Cen MT" w:hAnsi="Tw Cen MT" w:cs="Tw Cen MT"/>
          <w:sz w:val="24"/>
          <w:szCs w:val="24"/>
        </w:rPr>
        <w:t>… do your homework every day.</w:t>
      </w:r>
    </w:p>
    <w:p w:rsidR="0067300B" w:rsidRPr="00494ED9" w:rsidRDefault="0067300B" w:rsidP="00323570">
      <w:pPr>
        <w:pStyle w:val="ListParagraph1"/>
        <w:numPr>
          <w:ilvl w:val="0"/>
          <w:numId w:val="1"/>
        </w:numPr>
        <w:spacing w:line="360" w:lineRule="auto"/>
        <w:rPr>
          <w:rFonts w:ascii="Tw Cen MT" w:hAnsi="Tw Cen MT" w:cs="Tw Cen MT"/>
          <w:sz w:val="24"/>
          <w:szCs w:val="24"/>
        </w:rPr>
      </w:pPr>
      <w:r w:rsidRPr="00494ED9">
        <w:rPr>
          <w:rFonts w:ascii="Tw Cen MT" w:hAnsi="Tw Cen MT" w:cs="Tw Cen MT"/>
          <w:sz w:val="24"/>
          <w:szCs w:val="24"/>
        </w:rPr>
        <w:t>You ………</w:t>
      </w:r>
      <w:r>
        <w:rPr>
          <w:rFonts w:ascii="Tw Cen MT" w:hAnsi="Tw Cen MT" w:cs="Tw Cen MT"/>
          <w:sz w:val="24"/>
          <w:szCs w:val="24"/>
        </w:rPr>
        <w:t>…</w:t>
      </w:r>
      <w:r w:rsidRPr="00494ED9">
        <w:rPr>
          <w:rFonts w:ascii="Tw Cen MT" w:hAnsi="Tw Cen MT" w:cs="Tw Cen MT"/>
          <w:sz w:val="24"/>
          <w:szCs w:val="24"/>
        </w:rPr>
        <w:t>…… brush your teeth twice a day.</w:t>
      </w:r>
    </w:p>
    <w:p w:rsidR="0067300B" w:rsidRPr="00494ED9" w:rsidRDefault="0067300B" w:rsidP="00323570">
      <w:pPr>
        <w:pStyle w:val="ListParagraph1"/>
        <w:numPr>
          <w:ilvl w:val="0"/>
          <w:numId w:val="1"/>
        </w:numPr>
        <w:spacing w:line="360" w:lineRule="auto"/>
        <w:rPr>
          <w:rFonts w:ascii="Tw Cen MT" w:hAnsi="Tw Cen MT" w:cs="Tw Cen MT"/>
          <w:sz w:val="24"/>
          <w:szCs w:val="24"/>
        </w:rPr>
      </w:pPr>
      <w:r w:rsidRPr="00494ED9">
        <w:rPr>
          <w:rFonts w:ascii="Tw Cen MT" w:hAnsi="Tw Cen MT" w:cs="Tw Cen MT"/>
          <w:sz w:val="24"/>
          <w:szCs w:val="24"/>
        </w:rPr>
        <w:t>This is a bad film. You …</w:t>
      </w:r>
      <w:r>
        <w:rPr>
          <w:rFonts w:ascii="Tw Cen MT" w:hAnsi="Tw Cen MT" w:cs="Tw Cen MT"/>
          <w:sz w:val="24"/>
          <w:szCs w:val="24"/>
        </w:rPr>
        <w:t>….</w:t>
      </w:r>
      <w:r w:rsidRPr="00494ED9">
        <w:rPr>
          <w:rFonts w:ascii="Tw Cen MT" w:hAnsi="Tw Cen MT" w:cs="Tw Cen MT"/>
          <w:sz w:val="24"/>
          <w:szCs w:val="24"/>
        </w:rPr>
        <w:t>…………… watch it.</w:t>
      </w:r>
    </w:p>
    <w:p w:rsidR="0067300B" w:rsidRPr="00494ED9" w:rsidRDefault="0067300B" w:rsidP="00323570">
      <w:pPr>
        <w:pStyle w:val="ListParagraph1"/>
        <w:numPr>
          <w:ilvl w:val="0"/>
          <w:numId w:val="1"/>
        </w:numPr>
        <w:spacing w:line="360" w:lineRule="auto"/>
        <w:rPr>
          <w:rFonts w:ascii="Tw Cen MT" w:hAnsi="Tw Cen MT" w:cs="Tw Cen MT"/>
          <w:sz w:val="24"/>
          <w:szCs w:val="24"/>
        </w:rPr>
      </w:pPr>
      <w:r w:rsidRPr="00494ED9">
        <w:rPr>
          <w:rFonts w:ascii="Tw Cen MT" w:hAnsi="Tw Cen MT" w:cs="Tw Cen MT"/>
          <w:sz w:val="24"/>
          <w:szCs w:val="24"/>
        </w:rPr>
        <w:t>He is very fat. He ………</w:t>
      </w:r>
      <w:r>
        <w:rPr>
          <w:rFonts w:ascii="Tw Cen MT" w:hAnsi="Tw Cen MT" w:cs="Tw Cen MT"/>
          <w:sz w:val="24"/>
          <w:szCs w:val="24"/>
        </w:rPr>
        <w:t>…..</w:t>
      </w:r>
      <w:r w:rsidRPr="00494ED9">
        <w:rPr>
          <w:rFonts w:ascii="Tw Cen MT" w:hAnsi="Tw Cen MT" w:cs="Tw Cen MT"/>
          <w:sz w:val="24"/>
          <w:szCs w:val="24"/>
        </w:rPr>
        <w:t>………do exercise.</w:t>
      </w:r>
    </w:p>
    <w:p w:rsidR="0067300B" w:rsidRPr="00494ED9" w:rsidRDefault="0067300B" w:rsidP="00323570">
      <w:pPr>
        <w:pStyle w:val="ListParagraph1"/>
        <w:numPr>
          <w:ilvl w:val="0"/>
          <w:numId w:val="1"/>
        </w:numPr>
        <w:spacing w:line="360" w:lineRule="auto"/>
        <w:rPr>
          <w:rFonts w:ascii="Tw Cen MT" w:hAnsi="Tw Cen MT" w:cs="Tw Cen MT"/>
          <w:sz w:val="24"/>
          <w:szCs w:val="24"/>
        </w:rPr>
      </w:pPr>
      <w:r w:rsidRPr="00494ED9">
        <w:rPr>
          <w:rFonts w:ascii="Tw Cen MT" w:hAnsi="Tw Cen MT" w:cs="Tw Cen MT"/>
          <w:sz w:val="24"/>
          <w:szCs w:val="24"/>
        </w:rPr>
        <w:t>I have got a toothache. I …</w:t>
      </w:r>
      <w:r>
        <w:rPr>
          <w:rFonts w:ascii="Tw Cen MT" w:hAnsi="Tw Cen MT" w:cs="Tw Cen MT"/>
          <w:sz w:val="24"/>
          <w:szCs w:val="24"/>
        </w:rPr>
        <w:t>……</w:t>
      </w:r>
      <w:r w:rsidRPr="00494ED9">
        <w:rPr>
          <w:rFonts w:ascii="Tw Cen MT" w:hAnsi="Tw Cen MT" w:cs="Tw Cen MT"/>
          <w:sz w:val="24"/>
          <w:szCs w:val="24"/>
        </w:rPr>
        <w:t>………… eat sweets.</w:t>
      </w:r>
    </w:p>
    <w:p w:rsidR="0067300B" w:rsidRPr="00323570" w:rsidRDefault="0067300B" w:rsidP="00323570">
      <w:pPr>
        <w:pStyle w:val="ListParagraph1"/>
        <w:numPr>
          <w:ilvl w:val="0"/>
          <w:numId w:val="1"/>
        </w:numPr>
        <w:spacing w:line="360" w:lineRule="auto"/>
        <w:rPr>
          <w:rFonts w:ascii="Tw Cen MT" w:hAnsi="Tw Cen MT" w:cs="Tw Cen MT"/>
          <w:sz w:val="24"/>
          <w:szCs w:val="24"/>
        </w:rPr>
      </w:pPr>
      <w:r w:rsidRPr="00494ED9">
        <w:rPr>
          <w:rFonts w:ascii="Tw Cen MT" w:hAnsi="Tw Cen MT" w:cs="Tw Cen MT"/>
          <w:sz w:val="24"/>
          <w:szCs w:val="24"/>
        </w:rPr>
        <w:t>It is rainy. We ……</w:t>
      </w:r>
      <w:r>
        <w:rPr>
          <w:rFonts w:ascii="Tw Cen MT" w:hAnsi="Tw Cen MT" w:cs="Tw Cen MT"/>
          <w:sz w:val="24"/>
          <w:szCs w:val="24"/>
        </w:rPr>
        <w:t>……..</w:t>
      </w:r>
      <w:r w:rsidRPr="00494ED9">
        <w:rPr>
          <w:rFonts w:ascii="Tw Cen MT" w:hAnsi="Tw Cen MT" w:cs="Tw Cen MT"/>
          <w:sz w:val="24"/>
          <w:szCs w:val="24"/>
        </w:rPr>
        <w:t>………take an umbrella</w:t>
      </w:r>
    </w:p>
    <w:p w:rsidR="0067300B" w:rsidRPr="00323570" w:rsidRDefault="0067300B" w:rsidP="00323570">
      <w:pPr>
        <w:pStyle w:val="ListParagraph1"/>
        <w:numPr>
          <w:ilvl w:val="0"/>
          <w:numId w:val="1"/>
        </w:numPr>
        <w:spacing w:line="360" w:lineRule="auto"/>
        <w:rPr>
          <w:rFonts w:ascii="Tw Cen MT" w:hAnsi="Tw Cen MT" w:cs="Tw Cen MT"/>
          <w:sz w:val="24"/>
          <w:szCs w:val="24"/>
        </w:rPr>
      </w:pPr>
      <w:r>
        <w:rPr>
          <w:rFonts w:ascii="Tw Cen MT" w:hAnsi="Tw Cen MT" w:cs="Tw Cen MT"/>
          <w:sz w:val="24"/>
          <w:szCs w:val="24"/>
        </w:rPr>
        <w:t>She has got headache. She …………………… take an aspirine.</w:t>
      </w:r>
    </w:p>
    <w:p w:rsidR="0067300B" w:rsidRPr="00323570" w:rsidRDefault="0067300B" w:rsidP="00323570">
      <w:pPr>
        <w:pStyle w:val="ListParagraph1"/>
        <w:numPr>
          <w:ilvl w:val="0"/>
          <w:numId w:val="1"/>
        </w:numPr>
        <w:spacing w:line="360" w:lineRule="auto"/>
        <w:rPr>
          <w:rFonts w:ascii="Tw Cen MT" w:hAnsi="Tw Cen MT" w:cs="Tw Cen MT"/>
          <w:sz w:val="24"/>
          <w:szCs w:val="24"/>
        </w:rPr>
      </w:pPr>
      <w:r>
        <w:rPr>
          <w:rFonts w:ascii="Tw Cen MT" w:hAnsi="Tw Cen MT" w:cs="Tw Cen MT"/>
          <w:sz w:val="24"/>
          <w:szCs w:val="24"/>
        </w:rPr>
        <w:t>They have an exam tomorrow. They …………………… go out this night.</w:t>
      </w:r>
    </w:p>
    <w:p w:rsidR="0067300B" w:rsidRPr="00323570" w:rsidRDefault="0067300B" w:rsidP="00323570">
      <w:pPr>
        <w:pStyle w:val="ListParagraph1"/>
        <w:numPr>
          <w:ilvl w:val="0"/>
          <w:numId w:val="1"/>
        </w:numPr>
        <w:spacing w:line="360" w:lineRule="auto"/>
        <w:rPr>
          <w:rFonts w:ascii="Tw Cen MT" w:hAnsi="Tw Cen MT" w:cs="Tw Cen MT"/>
          <w:sz w:val="24"/>
          <w:szCs w:val="24"/>
        </w:rPr>
      </w:pPr>
      <w:r>
        <w:rPr>
          <w:rFonts w:ascii="Tw Cen MT" w:hAnsi="Tw Cen MT" w:cs="Tw Cen MT"/>
          <w:sz w:val="24"/>
          <w:szCs w:val="24"/>
        </w:rPr>
        <w:t>He can’t read properly.He …………………… read a book everyday.</w:t>
      </w:r>
    </w:p>
    <w:p w:rsidR="0067300B" w:rsidRDefault="0067300B" w:rsidP="00323570">
      <w:pPr>
        <w:pStyle w:val="ListParagraph1"/>
        <w:numPr>
          <w:ilvl w:val="0"/>
          <w:numId w:val="1"/>
        </w:numPr>
        <w:spacing w:line="360" w:lineRule="auto"/>
        <w:rPr>
          <w:rFonts w:ascii="Tw Cen MT" w:hAnsi="Tw Cen MT" w:cs="Tw Cen MT"/>
          <w:sz w:val="24"/>
          <w:szCs w:val="24"/>
        </w:rPr>
      </w:pPr>
      <w:r>
        <w:rPr>
          <w:rFonts w:ascii="Tw Cen MT" w:hAnsi="Tw Cen MT" w:cs="Tw Cen MT"/>
          <w:sz w:val="24"/>
          <w:szCs w:val="24"/>
        </w:rPr>
        <w:t xml:space="preserve"> Today is rainy. We ………………….. go to the picnic.</w:t>
      </w:r>
    </w:p>
    <w:p w:rsidR="0067300B" w:rsidRDefault="0067300B" w:rsidP="00323570">
      <w:pPr>
        <w:pStyle w:val="ListParagraph1"/>
        <w:spacing w:line="360" w:lineRule="auto"/>
        <w:ind w:left="0"/>
        <w:rPr>
          <w:rFonts w:ascii="Tw Cen MT" w:hAnsi="Tw Cen MT" w:cs="Tw Cen MT"/>
          <w:sz w:val="24"/>
          <w:szCs w:val="24"/>
        </w:rPr>
      </w:pPr>
      <w:r>
        <w:rPr>
          <w:noProof/>
          <w:lang w:val="tr-TR" w:eastAsia="tr-TR"/>
        </w:rPr>
        <w:pict>
          <v:roundrect id="_x0000_s1047" style="position:absolute;margin-left:-5.6pt;margin-top:5.85pt;width:363pt;height:201pt;z-index:-251648000" arcsize="4293f" strokecolor="#036" strokeweight="3pt">
            <v:textbox style="mso-next-textbox:#_x0000_s1047">
              <w:txbxContent>
                <w:p w:rsidR="0067300B" w:rsidRPr="003A751C" w:rsidRDefault="0067300B" w:rsidP="001D1FEC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>C.Complet</w:t>
                  </w:r>
                  <w:r w:rsidRPr="003A751C">
                    <w:rPr>
                      <w:rFonts w:ascii="Comic Sans MS" w:hAnsi="Comic Sans MS" w:cs="Comic Sans MS"/>
                      <w:b/>
                      <w:bCs/>
                    </w:rPr>
                    <w:t>e the blanks with &lt; after-before &gt;</w:t>
                  </w:r>
                  <w:r>
                    <w:rPr>
                      <w:rFonts w:ascii="Comic Sans MS" w:hAnsi="Comic Sans MS" w:cs="Comic Sans MS"/>
                      <w:b/>
                      <w:bCs/>
                    </w:rPr>
                    <w:t>(15 pnts)</w:t>
                  </w:r>
                </w:p>
                <w:p w:rsidR="0067300B" w:rsidRPr="003A751C" w:rsidRDefault="0067300B" w:rsidP="001D1FEC">
                  <w:pPr>
                    <w:spacing w:line="360" w:lineRule="auto"/>
                    <w:rPr>
                      <w:rFonts w:ascii="Comic Sans MS" w:hAnsi="Comic Sans MS" w:cs="Comic Sans MS"/>
                    </w:rPr>
                  </w:pPr>
                  <w:r w:rsidRPr="003A751C">
                    <w:rPr>
                      <w:rFonts w:ascii="Comic Sans MS" w:hAnsi="Comic Sans MS" w:cs="Comic Sans MS"/>
                    </w:rPr>
                    <w:t>1. Clean the oven …</w:t>
                  </w:r>
                  <w:r>
                    <w:rPr>
                      <w:rFonts w:ascii="Comic Sans MS" w:hAnsi="Comic Sans MS" w:cs="Comic Sans MS"/>
                    </w:rPr>
                    <w:t>…………….…..</w:t>
                  </w:r>
                  <w:r w:rsidRPr="003A751C">
                    <w:rPr>
                      <w:rFonts w:ascii="Comic Sans MS" w:hAnsi="Comic Sans MS" w:cs="Comic Sans MS"/>
                    </w:rPr>
                    <w:t>….. you cook.</w:t>
                  </w:r>
                </w:p>
                <w:p w:rsidR="0067300B" w:rsidRPr="003A751C" w:rsidRDefault="0067300B" w:rsidP="001D1FEC">
                  <w:pPr>
                    <w:spacing w:line="360" w:lineRule="auto"/>
                    <w:rPr>
                      <w:rFonts w:ascii="Comic Sans MS" w:hAnsi="Comic Sans MS" w:cs="Comic Sans MS"/>
                    </w:rPr>
                  </w:pPr>
                  <w:r w:rsidRPr="003A751C">
                    <w:rPr>
                      <w:rFonts w:ascii="Comic Sans MS" w:hAnsi="Comic Sans MS" w:cs="Comic Sans MS"/>
                    </w:rPr>
                    <w:t>2. Wash your hands …</w:t>
                  </w:r>
                  <w:r>
                    <w:rPr>
                      <w:rFonts w:ascii="Comic Sans MS" w:hAnsi="Comic Sans MS" w:cs="Comic Sans MS"/>
                    </w:rPr>
                    <w:t>………..</w:t>
                  </w:r>
                  <w:r w:rsidRPr="003A751C">
                    <w:rPr>
                      <w:rFonts w:ascii="Comic Sans MS" w:hAnsi="Comic Sans MS" w:cs="Comic Sans MS"/>
                    </w:rPr>
                    <w:t>…</w:t>
                  </w:r>
                  <w:r>
                    <w:rPr>
                      <w:rFonts w:ascii="Comic Sans MS" w:hAnsi="Comic Sans MS" w:cs="Comic Sans MS"/>
                    </w:rPr>
                    <w:t>………..</w:t>
                  </w:r>
                  <w:r w:rsidRPr="003A751C">
                    <w:rPr>
                      <w:rFonts w:ascii="Comic Sans MS" w:hAnsi="Comic Sans MS" w:cs="Comic Sans MS"/>
                    </w:rPr>
                    <w:t xml:space="preserve"> you come home.</w:t>
                  </w:r>
                </w:p>
                <w:p w:rsidR="0067300B" w:rsidRPr="003A751C" w:rsidRDefault="0067300B" w:rsidP="001D1FEC">
                  <w:pPr>
                    <w:spacing w:line="360" w:lineRule="auto"/>
                    <w:rPr>
                      <w:rFonts w:ascii="Comic Sans MS" w:hAnsi="Comic Sans MS" w:cs="Comic Sans MS"/>
                    </w:rPr>
                  </w:pPr>
                  <w:r w:rsidRPr="003A751C">
                    <w:rPr>
                      <w:rFonts w:ascii="Comic Sans MS" w:hAnsi="Comic Sans MS" w:cs="Comic Sans MS"/>
                    </w:rPr>
                    <w:t>3. Drink your milk ………</w:t>
                  </w:r>
                  <w:r>
                    <w:rPr>
                      <w:rFonts w:ascii="Comic Sans MS" w:hAnsi="Comic Sans MS" w:cs="Comic Sans MS"/>
                    </w:rPr>
                    <w:t>………….……….</w:t>
                  </w:r>
                  <w:r w:rsidRPr="003A751C">
                    <w:rPr>
                      <w:rFonts w:ascii="Comic Sans MS" w:hAnsi="Comic Sans MS" w:cs="Comic Sans MS"/>
                    </w:rPr>
                    <w:t xml:space="preserve"> you go to bed. </w:t>
                  </w:r>
                </w:p>
                <w:p w:rsidR="0067300B" w:rsidRPr="003A751C" w:rsidRDefault="0067300B" w:rsidP="001D1FEC">
                  <w:pPr>
                    <w:spacing w:line="360" w:lineRule="auto"/>
                    <w:rPr>
                      <w:rFonts w:ascii="Comic Sans MS" w:hAnsi="Comic Sans MS" w:cs="Comic Sans MS"/>
                    </w:rPr>
                  </w:pPr>
                  <w:r w:rsidRPr="003A751C">
                    <w:rPr>
                      <w:rFonts w:ascii="Comic Sans MS" w:hAnsi="Comic Sans MS" w:cs="Comic Sans MS"/>
                    </w:rPr>
                    <w:t>4. Brush your teeth ……</w:t>
                  </w:r>
                  <w:r>
                    <w:rPr>
                      <w:rFonts w:ascii="Comic Sans MS" w:hAnsi="Comic Sans MS" w:cs="Comic Sans MS"/>
                    </w:rPr>
                    <w:t>…………...</w:t>
                  </w:r>
                  <w:r w:rsidRPr="003A751C">
                    <w:rPr>
                      <w:rFonts w:ascii="Comic Sans MS" w:hAnsi="Comic Sans MS" w:cs="Comic Sans MS"/>
                    </w:rPr>
                    <w:t>..</w:t>
                  </w:r>
                  <w:r>
                    <w:rPr>
                      <w:rFonts w:ascii="Comic Sans MS" w:hAnsi="Comic Sans MS" w:cs="Comic Sans MS"/>
                    </w:rPr>
                    <w:t>.....</w:t>
                  </w:r>
                  <w:r w:rsidRPr="003A751C">
                    <w:rPr>
                      <w:rFonts w:ascii="Comic Sans MS" w:hAnsi="Comic Sans MS" w:cs="Comic Sans MS"/>
                    </w:rPr>
                    <w:t xml:space="preserve"> you eat.</w:t>
                  </w:r>
                </w:p>
                <w:p w:rsidR="0067300B" w:rsidRPr="003A751C" w:rsidRDefault="0067300B" w:rsidP="001D1FEC">
                  <w:pPr>
                    <w:spacing w:line="360" w:lineRule="auto"/>
                    <w:rPr>
                      <w:rFonts w:ascii="Comic Sans MS" w:hAnsi="Comic Sans MS" w:cs="Comic Sans MS"/>
                    </w:rPr>
                  </w:pPr>
                  <w:r w:rsidRPr="003A751C">
                    <w:rPr>
                      <w:rFonts w:ascii="Comic Sans MS" w:hAnsi="Comic Sans MS" w:cs="Comic Sans MS"/>
                    </w:rPr>
                    <w:t>5. Wash the vegetables …</w:t>
                  </w:r>
                  <w:r>
                    <w:rPr>
                      <w:rFonts w:ascii="Comic Sans MS" w:hAnsi="Comic Sans MS" w:cs="Comic Sans MS"/>
                    </w:rPr>
                    <w:t>………...</w:t>
                  </w:r>
                  <w:r w:rsidRPr="003A751C">
                    <w:rPr>
                      <w:rFonts w:ascii="Comic Sans MS" w:hAnsi="Comic Sans MS" w:cs="Comic Sans MS"/>
                    </w:rPr>
                    <w:t>….</w:t>
                  </w:r>
                  <w:r>
                    <w:rPr>
                      <w:rFonts w:ascii="Comic Sans MS" w:hAnsi="Comic Sans MS" w:cs="Comic Sans MS"/>
                    </w:rPr>
                    <w:t>.</w:t>
                  </w:r>
                  <w:r w:rsidRPr="003A751C">
                    <w:rPr>
                      <w:rFonts w:ascii="Comic Sans MS" w:hAnsi="Comic Sans MS" w:cs="Comic Sans M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</w:rPr>
                    <w:t>…..</w:t>
                  </w:r>
                  <w:r w:rsidRPr="003A751C">
                    <w:rPr>
                      <w:rFonts w:ascii="Comic Sans MS" w:hAnsi="Comic Sans MS" w:cs="Comic Sans MS"/>
                    </w:rPr>
                    <w:t>you make salad.</w:t>
                  </w:r>
                </w:p>
                <w:p w:rsidR="0067300B" w:rsidRPr="00F21EC4" w:rsidRDefault="0067300B" w:rsidP="001D1FEC">
                  <w:pPr>
                    <w:rPr>
                      <w:rFonts w:ascii="Comic Sans MS" w:hAnsi="Comic Sans MS" w:cs="Comic Sans MS"/>
                    </w:rPr>
                  </w:pPr>
                </w:p>
                <w:p w:rsidR="0067300B" w:rsidRDefault="0067300B" w:rsidP="001D1FEC">
                  <w:pPr>
                    <w:rPr>
                      <w:rFonts w:ascii="Comic Sans MS" w:hAnsi="Comic Sans MS" w:cs="Comic Sans MS"/>
                      <w:sz w:val="2"/>
                      <w:szCs w:val="2"/>
                    </w:rPr>
                  </w:pPr>
                </w:p>
                <w:p w:rsidR="0067300B" w:rsidRDefault="0067300B" w:rsidP="001D1FEC">
                  <w:pPr>
                    <w:rPr>
                      <w:rFonts w:ascii="Comic Sans MS" w:hAnsi="Comic Sans MS" w:cs="Comic Sans MS"/>
                      <w:sz w:val="2"/>
                      <w:szCs w:val="2"/>
                    </w:rPr>
                  </w:pPr>
                </w:p>
                <w:p w:rsidR="0067300B" w:rsidRDefault="0067300B" w:rsidP="001D1FEC">
                  <w:pPr>
                    <w:rPr>
                      <w:rFonts w:ascii="Comic Sans MS" w:hAnsi="Comic Sans MS" w:cs="Comic Sans MS"/>
                      <w:sz w:val="2"/>
                      <w:szCs w:val="2"/>
                    </w:rPr>
                  </w:pPr>
                </w:p>
                <w:p w:rsidR="0067300B" w:rsidRPr="00CC241D" w:rsidRDefault="0067300B" w:rsidP="001D1FEC">
                  <w:pPr>
                    <w:rPr>
                      <w:rFonts w:ascii="Comic Sans MS" w:hAnsi="Comic Sans MS" w:cs="Comic Sans MS"/>
                    </w:rPr>
                  </w:pPr>
                </w:p>
                <w:p w:rsidR="0067300B" w:rsidRDefault="0067300B" w:rsidP="001D1FEC">
                  <w:pPr>
                    <w:rPr>
                      <w:rFonts w:ascii="Comic Sans MS" w:hAnsi="Comic Sans MS" w:cs="Comic Sans MS"/>
                      <w:sz w:val="2"/>
                      <w:szCs w:val="2"/>
                    </w:rPr>
                  </w:pPr>
                </w:p>
                <w:p w:rsidR="0067300B" w:rsidRDefault="0067300B" w:rsidP="001D1FEC">
                  <w:pPr>
                    <w:rPr>
                      <w:rFonts w:ascii="Comic Sans MS" w:hAnsi="Comic Sans MS" w:cs="Comic Sans MS"/>
                      <w:sz w:val="2"/>
                      <w:szCs w:val="2"/>
                    </w:rPr>
                  </w:pPr>
                </w:p>
                <w:p w:rsidR="0067300B" w:rsidRPr="00F21EC4" w:rsidRDefault="0067300B" w:rsidP="001D1FEC">
                  <w:pPr>
                    <w:rPr>
                      <w:rFonts w:ascii="Comic Sans MS" w:hAnsi="Comic Sans MS" w:cs="Comic Sans MS"/>
                    </w:rPr>
                  </w:pPr>
                </w:p>
                <w:p w:rsidR="0067300B" w:rsidRPr="00236739" w:rsidRDefault="0067300B" w:rsidP="001D1FEC">
                  <w:pPr>
                    <w:rPr>
                      <w:rFonts w:ascii="Comic Sans MS" w:hAnsi="Comic Sans MS" w:cs="Comic Sans MS"/>
                    </w:rPr>
                  </w:pPr>
                </w:p>
                <w:p w:rsidR="0067300B" w:rsidRDefault="0067300B" w:rsidP="001D1FEC">
                  <w:pPr>
                    <w:rPr>
                      <w:rFonts w:ascii="Comic Sans MS" w:hAnsi="Comic Sans MS" w:cs="Comic Sans MS"/>
                    </w:rPr>
                  </w:pPr>
                </w:p>
                <w:p w:rsidR="0067300B" w:rsidRDefault="0067300B" w:rsidP="001D1FEC">
                  <w:pPr>
                    <w:rPr>
                      <w:rFonts w:ascii="Comic Sans MS" w:hAnsi="Comic Sans MS" w:cs="Comic Sans MS"/>
                    </w:rPr>
                  </w:pPr>
                </w:p>
                <w:p w:rsidR="0067300B" w:rsidRPr="007B6653" w:rsidRDefault="0067300B" w:rsidP="001D1FEC">
                  <w:pPr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oundrect>
        </w:pict>
      </w:r>
    </w:p>
    <w:p w:rsidR="0067300B" w:rsidRPr="00323570" w:rsidRDefault="0067300B" w:rsidP="00323570">
      <w:pPr>
        <w:rPr>
          <w:lang w:val="en-US"/>
        </w:rPr>
      </w:pPr>
    </w:p>
    <w:p w:rsidR="0067300B" w:rsidRPr="00323570" w:rsidRDefault="0067300B" w:rsidP="00323570">
      <w:pPr>
        <w:rPr>
          <w:lang w:val="en-US"/>
        </w:rPr>
      </w:pPr>
    </w:p>
    <w:p w:rsidR="0067300B" w:rsidRPr="007654D8" w:rsidRDefault="0067300B" w:rsidP="007654D8">
      <w:pPr>
        <w:tabs>
          <w:tab w:val="left" w:pos="7290"/>
        </w:tabs>
        <w:rPr>
          <w:lang w:val="en-US"/>
        </w:rPr>
      </w:pPr>
      <w:r>
        <w:rPr>
          <w:lang w:val="en-US"/>
        </w:rPr>
        <w:tab/>
      </w:r>
      <w:hyperlink r:id="rId14" w:history="1">
        <w:r w:rsidRPr="004D375E">
          <w:rPr>
            <w:rFonts w:ascii="Arial" w:hAnsi="Arial" w:cs="Arial"/>
            <w:noProof/>
            <w:color w:val="0000FF"/>
            <w:sz w:val="27"/>
            <w:szCs w:val="27"/>
            <w:lang w:eastAsia="tr-TR"/>
          </w:rPr>
          <w:pict>
            <v:shape id="rg_hi" o:spid="_x0000_i1025" type="#_x0000_t75" alt="http://t0.gstatic.com/images?q=tbn:ANd9GcRPoKUR9yIK8ZNROvKSnoCAri2F8-4aSJ5Jlf2DgIFJRbGhM3BfFg" href="http://www.google.com.tr/imgres?q=fil+resmi&amp;hl=tr&amp;sa=X&amp;biw=1280&amp;bih=548&amp;tbm=isch&amp;prmd=imvns&amp;tbnid=YKMMX895Kn-I-M:&amp;imgrefurl=http://www.guzelhobiler.com/oyun/cocuk-boyama-resimleri/fil-boyama-sayfasi/&amp;docid=9CT5gd3rGunLpM&amp;imgurl=http://www.guzelhobiler.com/wp-content/uploads/2009/01/fil.gif&amp;w=957&amp;h=718&amp;ei=Q1dWT6zoB8na0QWlwPH-CQ&amp;zoom" style="width:118.5pt;height:110.25pt;visibility:visible" o:button="t">
              <v:fill o:detectmouseclick="t"/>
              <v:imagedata r:id="rId15" o:title=""/>
            </v:shape>
          </w:pict>
        </w:r>
      </w:hyperlink>
      <w:r w:rsidRPr="00F86883">
        <w:rPr>
          <w:noProof/>
          <w:lang w:eastAsia="tr-TR"/>
        </w:rPr>
        <w:pict>
          <v:shape id="Object 3" o:spid="_x0000_i1026" type="#_x0000_t75" style="width:272.25pt;height:129pt;visibility:visible">
            <v:imagedata r:id="rId16" o:title="" croptop="-231f" cropbottom="-411f"/>
            <o:lock v:ext="edit" aspectratio="f"/>
          </v:shape>
        </w:pict>
      </w:r>
      <w:r>
        <w:rPr>
          <w:lang w:val="en-US"/>
        </w:rPr>
        <w:t>(15 points)</w:t>
      </w:r>
    </w:p>
    <w:p w:rsidR="0067300B" w:rsidRPr="00D02117" w:rsidRDefault="0067300B" w:rsidP="009669D3">
      <w:pPr>
        <w:spacing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D02117">
        <w:rPr>
          <w:rFonts w:ascii="Comic Sans MS" w:hAnsi="Comic Sans MS" w:cs="Comic Sans MS"/>
          <w:sz w:val="20"/>
          <w:szCs w:val="20"/>
          <w:lang w:val="en-US"/>
        </w:rPr>
        <w:t>1.Where does Çaş live? …………………………………………………………………………..</w:t>
      </w:r>
    </w:p>
    <w:p w:rsidR="0067300B" w:rsidRPr="00D02117" w:rsidRDefault="0067300B" w:rsidP="009669D3">
      <w:pPr>
        <w:spacing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D02117">
        <w:rPr>
          <w:rFonts w:ascii="Comic Sans MS" w:hAnsi="Comic Sans MS" w:cs="Comic Sans MS"/>
          <w:sz w:val="20"/>
          <w:szCs w:val="20"/>
          <w:lang w:val="en-US"/>
        </w:rPr>
        <w:t>2.Does it have a fin? …………………………………………………………………………………</w:t>
      </w:r>
    </w:p>
    <w:p w:rsidR="0067300B" w:rsidRPr="00D02117" w:rsidRDefault="0067300B" w:rsidP="009669D3">
      <w:pPr>
        <w:spacing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D02117">
        <w:rPr>
          <w:rFonts w:ascii="Comic Sans MS" w:hAnsi="Comic Sans MS" w:cs="Comic Sans MS"/>
          <w:sz w:val="20"/>
          <w:szCs w:val="20"/>
          <w:lang w:val="en-US"/>
        </w:rPr>
        <w:t>3. What colour is it? …………………………………………………………………………………</w:t>
      </w:r>
    </w:p>
    <w:p w:rsidR="0067300B" w:rsidRPr="00D02117" w:rsidRDefault="0067300B" w:rsidP="009669D3">
      <w:pPr>
        <w:spacing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D02117">
        <w:rPr>
          <w:rFonts w:ascii="Comic Sans MS" w:hAnsi="Comic Sans MS" w:cs="Comic Sans MS"/>
          <w:sz w:val="20"/>
          <w:szCs w:val="20"/>
          <w:lang w:val="en-US"/>
        </w:rPr>
        <w:t>4.How tall is it? ………………………………………………………………………..</w:t>
      </w:r>
    </w:p>
    <w:p w:rsidR="0067300B" w:rsidRPr="00D02117" w:rsidRDefault="0067300B" w:rsidP="009669D3">
      <w:pPr>
        <w:spacing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D02117">
        <w:rPr>
          <w:rFonts w:ascii="Comic Sans MS" w:hAnsi="Comic Sans MS" w:cs="Comic Sans MS"/>
          <w:sz w:val="20"/>
          <w:szCs w:val="20"/>
          <w:lang w:val="en-US"/>
        </w:rPr>
        <w:t>5.Is it big or small animal? ……………………………………………………………</w:t>
      </w:r>
    </w:p>
    <w:p w:rsidR="0067300B" w:rsidRDefault="0067300B" w:rsidP="00D02117">
      <w:pPr>
        <w:spacing w:line="240" w:lineRule="auto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E. Match the speech bubbles with animals.(12 pnts)</w:t>
      </w:r>
    </w:p>
    <w:p w:rsidR="0067300B" w:rsidRPr="00D02117" w:rsidRDefault="0067300B" w:rsidP="00D02117">
      <w:pPr>
        <w:rPr>
          <w:rFonts w:ascii="Comic Sans MS" w:hAnsi="Comic Sans MS" w:cs="Comic Sans MS"/>
          <w:b/>
          <w:bCs/>
          <w:lang w:val="en-US"/>
        </w:rPr>
      </w:pPr>
      <w:r w:rsidRPr="00A97B56">
        <w:rPr>
          <w:rFonts w:ascii="Comic Sans MS" w:hAnsi="Comic Sans MS" w:cs="Comic Sans MS"/>
          <w:sz w:val="20"/>
          <w:szCs w:val="20"/>
          <w:lang w:val="en-US"/>
        </w:rPr>
        <w:t>1.I have got fin and I can swim.(  )                      A) monkey</w:t>
      </w:r>
    </w:p>
    <w:p w:rsidR="0067300B" w:rsidRPr="00A97B56" w:rsidRDefault="0067300B" w:rsidP="009669D3">
      <w:pPr>
        <w:spacing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A97B56">
        <w:rPr>
          <w:rFonts w:ascii="Comic Sans MS" w:hAnsi="Comic Sans MS" w:cs="Comic Sans MS"/>
          <w:sz w:val="20"/>
          <w:szCs w:val="20"/>
          <w:lang w:val="en-US"/>
        </w:rPr>
        <w:t>2.I have got wings and I can fly.(  )                       b) dolphin</w:t>
      </w:r>
    </w:p>
    <w:p w:rsidR="0067300B" w:rsidRPr="00A97B56" w:rsidRDefault="0067300B" w:rsidP="009669D3">
      <w:pPr>
        <w:spacing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A97B56">
        <w:rPr>
          <w:rFonts w:ascii="Comic Sans MS" w:hAnsi="Comic Sans MS" w:cs="Comic Sans MS"/>
          <w:sz w:val="20"/>
          <w:szCs w:val="20"/>
          <w:lang w:val="en-US"/>
        </w:rPr>
        <w:t>3. I can climb trees. I have got long tail.(  )             C) parrot</w:t>
      </w:r>
    </w:p>
    <w:p w:rsidR="0067300B" w:rsidRPr="00A97B56" w:rsidRDefault="0067300B" w:rsidP="009669D3">
      <w:pPr>
        <w:spacing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A97B56">
        <w:rPr>
          <w:rFonts w:ascii="Comic Sans MS" w:hAnsi="Comic Sans MS" w:cs="Comic Sans MS"/>
          <w:sz w:val="20"/>
          <w:szCs w:val="20"/>
          <w:lang w:val="en-US"/>
        </w:rPr>
        <w:t>4. I have got whiskers and tail.(  )                         D) cat</w:t>
      </w:r>
    </w:p>
    <w:p w:rsidR="0067300B" w:rsidRDefault="0067300B" w:rsidP="00D02117">
      <w:pPr>
        <w:spacing w:line="240" w:lineRule="auto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F) Write True or False.(12 pnts)</w:t>
      </w:r>
    </w:p>
    <w:p w:rsidR="0067300B" w:rsidRPr="00A97B56" w:rsidRDefault="0067300B" w:rsidP="009669D3">
      <w:pPr>
        <w:spacing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A97B56">
        <w:rPr>
          <w:rFonts w:ascii="Comic Sans MS" w:hAnsi="Comic Sans MS" w:cs="Comic Sans MS"/>
          <w:sz w:val="20"/>
          <w:szCs w:val="20"/>
          <w:lang w:val="en-US"/>
        </w:rPr>
        <w:t>1. Elephants have trunk. …………             3. Hide and seek is an indoor game …….</w:t>
      </w:r>
    </w:p>
    <w:p w:rsidR="0067300B" w:rsidRPr="00A97B56" w:rsidRDefault="0067300B" w:rsidP="009669D3">
      <w:pPr>
        <w:spacing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A97B56">
        <w:rPr>
          <w:rFonts w:ascii="Comic Sans MS" w:hAnsi="Comic Sans MS" w:cs="Comic Sans MS"/>
          <w:sz w:val="20"/>
          <w:szCs w:val="20"/>
          <w:lang w:val="en-US"/>
        </w:rPr>
        <w:t>2.Birds are reptile and live in water……..   4. Chess is a board game ……….</w:t>
      </w:r>
    </w:p>
    <w:p w:rsidR="0067300B" w:rsidRPr="00A97B56" w:rsidRDefault="0067300B" w:rsidP="009669D3">
      <w:pPr>
        <w:spacing w:line="240" w:lineRule="auto"/>
        <w:rPr>
          <w:rFonts w:ascii="Comic Sans MS" w:hAnsi="Comic Sans MS" w:cs="Comic Sans MS"/>
          <w:sz w:val="20"/>
          <w:szCs w:val="20"/>
          <w:lang w:val="en-US"/>
        </w:rPr>
      </w:pPr>
      <w:r w:rsidRPr="00A97B56">
        <w:rPr>
          <w:rFonts w:ascii="Comic Sans MS" w:hAnsi="Comic Sans MS" w:cs="Comic Sans MS"/>
          <w:sz w:val="20"/>
          <w:szCs w:val="20"/>
          <w:lang w:val="en-US"/>
        </w:rPr>
        <w:t>5.We need a rope to play football……….    6.Sharks are lovely and friendly……..</w:t>
      </w:r>
    </w:p>
    <w:p w:rsidR="0067300B" w:rsidRDefault="0067300B" w:rsidP="00D02117">
      <w:pPr>
        <w:spacing w:line="240" w:lineRule="auto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G) Match the situations with correct answers.(12 pnts)</w:t>
      </w:r>
    </w:p>
    <w:p w:rsidR="0067300B" w:rsidRPr="00925D3C" w:rsidRDefault="0067300B" w:rsidP="00D02117">
      <w:pPr>
        <w:spacing w:line="240" w:lineRule="auto"/>
        <w:rPr>
          <w:rFonts w:ascii="Comic Sans MS" w:hAnsi="Comic Sans MS" w:cs="Comic Sans MS"/>
          <w:b/>
          <w:bCs/>
          <w:lang w:val="en-US"/>
        </w:rPr>
      </w:pPr>
      <w:hyperlink r:id="rId17" w:history="1">
        <w:r w:rsidRPr="004D375E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27" type="#_x0000_t75" alt="http://t2.gstatic.com/images?q=tbn:ANd9GcR493aEYvSEHt7stW9TqcT7B8u155NHAFnlYxXofExNXVjrjAp4" href="http://www.google.com.tr/imgres?q=%C3%A7ocuk+resimleri+%C3%A7izim&amp;hl=tr&amp;biw=1280&amp;bih=548&amp;tbm=isch&amp;tbnid=9G6G1XjMP_E0hM:&amp;imgrefurl=http://masalkurdu.blogcu.com/etiket/%C5%9Feker&amp;docid=A8HowjtZyxAaSM&amp;imgurl=http://img2.blogcu.com/images/m/a/s/masalkurdu/cocuh_kck_blog.jpg&amp;w=283&amp;h=409&amp;ei=B2BWT_G3J4Po8QPd1aDtCA&amp;zoom" style="width:50.25pt;height:84.75pt;visibility:visible" o:button="t">
              <v:fill o:detectmouseclick="t"/>
              <v:imagedata r:id="rId18" o:title=""/>
            </v:shape>
          </w:pict>
        </w:r>
      </w:hyperlink>
      <w:r w:rsidRPr="004D375E">
        <w:rPr>
          <w:rFonts w:ascii="Comic Sans MS" w:hAnsi="Comic Sans MS" w:cs="Comic Sans MS"/>
          <w:b/>
          <w:bCs/>
          <w:noProof/>
          <w:lang w:eastAsia="tr-TR"/>
        </w:rPr>
        <w:pict>
          <v:shape id="Object 5" o:spid="_x0000_i1028" type="#_x0000_t75" style="width:149.25pt;height:87pt;visibility:visible">
            <v:imagedata r:id="rId19" o:title="" cropbottom="-448f" cropright="-66f"/>
            <o:lock v:ext="edit" aspectratio="f"/>
          </v:shape>
        </w:pict>
      </w:r>
      <w:hyperlink r:id="rId20" w:history="1">
        <w:r w:rsidRPr="004D375E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29" type="#_x0000_t75" alt="http://t2.gstatic.com/images?q=tbn:ANd9GcTHYCitMA-jwtDbYF4A5JBK5rlesUiB_p-z4R7GKBbZW-L9D3q5pw" href="http://www.google.com.tr/imgres?q=%C3%A7ocuk+resimleri+%C3%A7izim&amp;hl=tr&amp;biw=1280&amp;bih=548&amp;tbm=isch&amp;tbnid=tuna5WIv0LrfmM:&amp;imgrefurl=http://masalkurdu.blogcu.com/toy-shop-kids/4760777&amp;docid=mF06YrRxN3sgNM&amp;imgurl=http://img2.blogcu.com/images/m/a/s/masalkurdu/toyshop.jpg&amp;w=295&amp;h=490&amp;ei=B2BWT_G3J4Po8QPd1aDtCA&amp;zoom" style="width:51pt;height:80.25pt;visibility:visible" o:button="t">
              <v:fill o:detectmouseclick="t"/>
              <v:imagedata r:id="rId21" o:title=""/>
            </v:shape>
          </w:pict>
        </w:r>
      </w:hyperlink>
      <w:r w:rsidRPr="004D375E">
        <w:rPr>
          <w:rFonts w:ascii="Comic Sans MS" w:hAnsi="Comic Sans MS" w:cs="Comic Sans MS"/>
          <w:b/>
          <w:bCs/>
          <w:noProof/>
          <w:lang w:eastAsia="tr-TR"/>
        </w:rPr>
        <w:pict>
          <v:shape id="Object 6" o:spid="_x0000_i1030" type="#_x0000_t75" style="width:135pt;height:80.25pt;visibility:visible">
            <v:imagedata r:id="rId22" o:title="" cropbottom="-485f" cropright="-24f"/>
            <o:lock v:ext="edit" aspectratio="f"/>
          </v:shape>
        </w:pict>
      </w:r>
    </w:p>
    <w:p w:rsidR="0067300B" w:rsidRDefault="0067300B" w:rsidP="00D02117">
      <w:pPr>
        <w:spacing w:line="240" w:lineRule="auto"/>
        <w:rPr>
          <w:lang w:val="en-US"/>
        </w:rPr>
      </w:pPr>
      <w:hyperlink r:id="rId23" w:history="1">
        <w:r w:rsidRPr="004D375E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31" type="#_x0000_t75" alt="http://t3.gstatic.com/images?q=tbn:ANd9GcROFGWFM7pcWd4AGxz00_kQJOf0bt3JnBrprUV3bFqmUQCcuyh_QQ" href="http://www.google.com.tr/imgres?q=%C3%A7ocuk+resimleri+%C3%A7izim&amp;hl=tr&amp;biw=1280&amp;bih=548&amp;tbm=isch&amp;tbnid=oZfrdwlyppbkBM:&amp;imgrefurl=http://adamolacakminik.com/blog/3568/merakli-minik-illustratoru-bengi-gencer-ile-cocuklar-ve-cizim-konusunda-konustuk&amp;docid=GAkHDqEs2jxlFM&amp;imgurl=http://adamolacakminik.com/blog/wp-content/uploads/2011/11/bengi-gencer-2.jpg&amp;w=309&amp;h=313&amp;ei=B2BWT_G3J4Po8QPd1aDtCA&amp;zoom" style="width:53.25pt;height:72.75pt;visibility:visible" o:button="t">
              <v:fill o:detectmouseclick="t"/>
              <v:imagedata r:id="rId24" o:title=""/>
            </v:shape>
          </w:pict>
        </w:r>
      </w:hyperlink>
      <w:r w:rsidRPr="00F86883">
        <w:rPr>
          <w:noProof/>
          <w:lang w:eastAsia="tr-TR"/>
        </w:rPr>
        <w:pict>
          <v:shape id="Object 7" o:spid="_x0000_i1032" type="#_x0000_t75" style="width:133.5pt;height:77.25pt;visibility:visible">
            <v:imagedata r:id="rId25" o:title="" cropbottom="-377f"/>
            <o:lock v:ext="edit" aspectratio="f"/>
          </v:shape>
        </w:pict>
      </w:r>
      <w:hyperlink r:id="rId26" w:history="1">
        <w:r w:rsidRPr="004D375E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33" type="#_x0000_t75" alt="http://t1.gstatic.com/images?q=tbn:ANd9GcQfOGVACd3SwQffLRZmFe4yq7ddILtPHslBSEyn-2TJEeHpJiwprw" href="http://www.google.com.tr/imgres?q=%C3%A7ocuk+resimleri+%C3%A7izim&amp;start=189&amp;hl=tr&amp;biw=1280&amp;bih=548&amp;tbm=isch&amp;tbnid=uoPpB5_wCzrGTM:&amp;imgrefurl=http://bicizim.blogspot.com/2011/09/cocuk-ve-cad-maskotu-vektorel-png.html&amp;docid=GFdG9_rQFaCw0M&amp;imgurl=http://farm7.static.flickr.com/6122/6198601342_429e6f419f.jpg&amp;w=500&amp;h=391&amp;ei=4mJWT6aGNIKW8gP_kNDJCA&amp;zoom" style="width:80.25pt;height:86.25pt;visibility:visible" o:button="t">
              <v:fill o:detectmouseclick="t"/>
              <v:imagedata r:id="rId27" o:title=""/>
            </v:shape>
          </w:pict>
        </w:r>
      </w:hyperlink>
      <w:r w:rsidRPr="00F86883">
        <w:rPr>
          <w:noProof/>
          <w:lang w:eastAsia="tr-TR"/>
        </w:rPr>
        <w:pict>
          <v:shape id="Object 8" o:spid="_x0000_i1034" type="#_x0000_t75" style="width:130.5pt;height:77.25pt;visibility:visible">
            <v:imagedata r:id="rId28" o:title="" cropbottom="-377f" cropright="-50f"/>
            <o:lock v:ext="edit" aspectratio="f"/>
          </v:shape>
        </w:pict>
      </w:r>
    </w:p>
    <w:p w:rsidR="0067300B" w:rsidRDefault="0067300B" w:rsidP="00280CD2">
      <w:pPr>
        <w:spacing w:line="240" w:lineRule="auto"/>
        <w:rPr>
          <w:lang w:val="en-US"/>
        </w:rPr>
      </w:pPr>
      <w:r>
        <w:rPr>
          <w:lang w:val="en-US"/>
        </w:rPr>
        <w:t>A)</w:t>
      </w:r>
      <w:r w:rsidRPr="00D02117">
        <w:rPr>
          <w:lang w:val="en-US"/>
        </w:rPr>
        <w:t>I’d like to but I can</w:t>
      </w:r>
      <w:r>
        <w:rPr>
          <w:lang w:val="en-US"/>
        </w:rPr>
        <w:t xml:space="preserve">’t come.                    </w:t>
      </w:r>
      <w:r w:rsidRPr="00D02117">
        <w:rPr>
          <w:lang w:val="en-US"/>
        </w:rPr>
        <w:t xml:space="preserve">  B)</w:t>
      </w:r>
      <w:r>
        <w:rPr>
          <w:lang w:val="en-US"/>
        </w:rPr>
        <w:t xml:space="preserve"> would you like to join us for birthday?         BURCU AKBAL</w:t>
      </w:r>
    </w:p>
    <w:p w:rsidR="0067300B" w:rsidRDefault="0067300B" w:rsidP="00280CD2">
      <w:pPr>
        <w:spacing w:line="240" w:lineRule="auto"/>
        <w:rPr>
          <w:lang w:val="en-US"/>
        </w:rPr>
      </w:pPr>
      <w:r>
        <w:rPr>
          <w:lang w:val="en-US"/>
        </w:rPr>
        <w:t xml:space="preserve">C) thank you so much for invitation.          D) sounds great! I’d be happy to.                       ELT TEACHER  </w:t>
      </w:r>
    </w:p>
    <w:p w:rsidR="0067300B" w:rsidRPr="00D02117" w:rsidRDefault="0067300B" w:rsidP="00D02117">
      <w:pPr>
        <w:ind w:left="284"/>
        <w:rPr>
          <w:lang w:val="en-US"/>
        </w:rPr>
      </w:pPr>
    </w:p>
    <w:p w:rsidR="0067300B" w:rsidRPr="00CA63B7" w:rsidRDefault="0067300B" w:rsidP="00CA63B7">
      <w:pPr>
        <w:rPr>
          <w:lang w:val="en-US"/>
        </w:rPr>
      </w:pPr>
      <w:hyperlink r:id="rId29" w:history="1">
        <w:r>
          <w:rPr>
            <w:rStyle w:val="Hyperlink"/>
          </w:rPr>
          <w:t>www.sorubak.com</w:t>
        </w:r>
      </w:hyperlink>
    </w:p>
    <w:sectPr w:rsidR="0067300B" w:rsidRPr="00CA63B7" w:rsidSect="000470BF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00B" w:rsidRDefault="0067300B" w:rsidP="00323570">
      <w:pPr>
        <w:spacing w:after="0" w:line="240" w:lineRule="auto"/>
      </w:pPr>
      <w:r>
        <w:separator/>
      </w:r>
    </w:p>
  </w:endnote>
  <w:endnote w:type="continuationSeparator" w:id="0">
    <w:p w:rsidR="0067300B" w:rsidRDefault="0067300B" w:rsidP="00323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00B" w:rsidRDefault="0067300B" w:rsidP="00323570">
      <w:pPr>
        <w:spacing w:after="0" w:line="240" w:lineRule="auto"/>
      </w:pPr>
      <w:r>
        <w:separator/>
      </w:r>
    </w:p>
  </w:footnote>
  <w:footnote w:type="continuationSeparator" w:id="0">
    <w:p w:rsidR="0067300B" w:rsidRDefault="0067300B" w:rsidP="003235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A4AD3"/>
    <w:multiLevelType w:val="hybridMultilevel"/>
    <w:tmpl w:val="2148523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D7238A3"/>
    <w:multiLevelType w:val="hybridMultilevel"/>
    <w:tmpl w:val="4CB63EEE"/>
    <w:lvl w:ilvl="0" w:tplc="7E10CD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C7327A"/>
    <w:multiLevelType w:val="hybridMultilevel"/>
    <w:tmpl w:val="5DAAAF28"/>
    <w:lvl w:ilvl="0" w:tplc="3508E58A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4699"/>
    <w:rsid w:val="000470BF"/>
    <w:rsid w:val="000C44CD"/>
    <w:rsid w:val="001C3AED"/>
    <w:rsid w:val="001D1FEC"/>
    <w:rsid w:val="0022141A"/>
    <w:rsid w:val="00236739"/>
    <w:rsid w:val="00280CD2"/>
    <w:rsid w:val="0030186C"/>
    <w:rsid w:val="003179A2"/>
    <w:rsid w:val="00323570"/>
    <w:rsid w:val="003A751C"/>
    <w:rsid w:val="00494ED9"/>
    <w:rsid w:val="004B2CA8"/>
    <w:rsid w:val="004D375E"/>
    <w:rsid w:val="0067300B"/>
    <w:rsid w:val="007654D8"/>
    <w:rsid w:val="00774699"/>
    <w:rsid w:val="007B6653"/>
    <w:rsid w:val="00841569"/>
    <w:rsid w:val="00925D3C"/>
    <w:rsid w:val="009669D3"/>
    <w:rsid w:val="00A74EDD"/>
    <w:rsid w:val="00A97B56"/>
    <w:rsid w:val="00AF1729"/>
    <w:rsid w:val="00BF24BE"/>
    <w:rsid w:val="00BF73C6"/>
    <w:rsid w:val="00C5587E"/>
    <w:rsid w:val="00CA63B7"/>
    <w:rsid w:val="00CC241D"/>
    <w:rsid w:val="00D02117"/>
    <w:rsid w:val="00F21EC4"/>
    <w:rsid w:val="00F43AC2"/>
    <w:rsid w:val="00F86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4B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99"/>
    <w:rsid w:val="001D1FEC"/>
    <w:pPr>
      <w:ind w:left="720"/>
    </w:pPr>
    <w:rPr>
      <w:lang w:val="en-US"/>
    </w:rPr>
  </w:style>
  <w:style w:type="paragraph" w:styleId="ListParagraph">
    <w:name w:val="List Paragraph"/>
    <w:basedOn w:val="Normal"/>
    <w:uiPriority w:val="99"/>
    <w:qFormat/>
    <w:rsid w:val="001D1FEC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323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3570"/>
  </w:style>
  <w:style w:type="paragraph" w:styleId="Footer">
    <w:name w:val="footer"/>
    <w:basedOn w:val="Normal"/>
    <w:link w:val="FooterChar"/>
    <w:uiPriority w:val="99"/>
    <w:semiHidden/>
    <w:rsid w:val="00323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3570"/>
  </w:style>
  <w:style w:type="paragraph" w:styleId="BalloonText">
    <w:name w:val="Balloon Text"/>
    <w:basedOn w:val="Normal"/>
    <w:link w:val="BalloonTextChar"/>
    <w:uiPriority w:val="99"/>
    <w:semiHidden/>
    <w:rsid w:val="000C4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44CD"/>
    <w:rPr>
      <w:rFonts w:ascii="Tahoma" w:hAnsi="Tahoma" w:cs="Tahoma"/>
      <w:sz w:val="16"/>
      <w:szCs w:val="16"/>
      <w:lang w:val="tr-TR"/>
    </w:rPr>
  </w:style>
  <w:style w:type="character" w:styleId="Hyperlink">
    <w:name w:val="Hyperlink"/>
    <w:basedOn w:val="DefaultParagraphFont"/>
    <w:uiPriority w:val="99"/>
    <w:rsid w:val="002214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26" Type="http://schemas.openxmlformats.org/officeDocument/2006/relationships/hyperlink" Target="http://www.google.com.tr/imgres?q=%C3%A7ocuk+resimleri+%C3%A7izim&amp;start=189&amp;hl=tr&amp;biw=1280&amp;bih=548&amp;tbm=isch&amp;tbnid=uoPpB5_wCzrGTM:&amp;imgrefurl=http://bicizim.blogspot.com/2011/09/cocuk-ve-cad-maskotu-vektorel-png.html&amp;docid=GFdG9_rQFaCw0M&amp;imgurl=http://farm7.static.flickr.com/6122/6198601342_429e6f419f.jpg&amp;w=500&amp;h=391&amp;ei=4mJWT6aGNIKW8gP_kNDJCA&amp;zoom=1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wmf"/><Relationship Id="rId12" Type="http://schemas.openxmlformats.org/officeDocument/2006/relationships/image" Target="media/image6.jpeg"/><Relationship Id="rId17" Type="http://schemas.openxmlformats.org/officeDocument/2006/relationships/hyperlink" Target="http://www.google.com.tr/imgres?q=%C3%A7ocuk+resimleri+%C3%A7izim&amp;hl=tr&amp;biw=1280&amp;bih=548&amp;tbm=isch&amp;tbnid=9G6G1XjMP_E0hM:&amp;imgrefurl=http://masalkurdu.blogcu.com/etiket/%C5%9Feker&amp;docid=A8HowjtZyxAaSM&amp;imgurl=http://img2.blogcu.com/images/m/a/s/masalkurdu/cocuh_kck_blog.jpg&amp;w=283&amp;h=409&amp;ei=B2BWT_G3J4Po8QPd1aDtCA&amp;zoom=1" TargetMode="External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://www.google.com.tr/imgres?q=%C3%A7ocuk+resimleri+%C3%A7izim&amp;hl=tr&amp;biw=1280&amp;bih=548&amp;tbm=isch&amp;tbnid=tuna5WIv0LrfmM:&amp;imgrefurl=http://masalkurdu.blogcu.com/toy-shop-kids/4760777&amp;docid=mF06YrRxN3sgNM&amp;imgurl=http://img2.blogcu.com/images/m/a/s/masalkurdu/toyshop.jpg&amp;w=295&amp;h=490&amp;ei=B2BWT_G3J4Po8QPd1aDtCA&amp;zoom=1" TargetMode="External"/><Relationship Id="rId29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yperlink" Target="http://www.google.com.tr/imgres?q=%C3%A7ocuk+resimleri+%C3%A7izim&amp;hl=tr&amp;biw=1280&amp;bih=548&amp;tbm=isch&amp;tbnid=oZfrdwlyppbkBM:&amp;imgrefurl=http://adamolacakminik.com/blog/3568/merakli-minik-illustratoru-bengi-gencer-ile-cocuklar-ve-cizim-konusunda-konustuk&amp;docid=GAkHDqEs2jxlFM&amp;imgurl=http://adamolacakminik.com/blog/wp-content/uploads/2011/11/bengi-gencer-2.jpg&amp;w=309&amp;h=313&amp;ei=B2BWT_G3J4Po8QPd1aDtCA&amp;zoom=1" TargetMode="External"/><Relationship Id="rId28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imgres?q=fil+resmi&amp;hl=tr&amp;sa=X&amp;biw=1280&amp;bih=548&amp;tbm=isch&amp;prmd=imvns&amp;tbnid=YKMMX895Kn-I-M:&amp;imgrefurl=http://www.guzelhobiler.com/oyun/cocuk-boyama-resimleri/fil-boyama-sayfasi/&amp;docid=9CT5gd3rGunLpM&amp;imgurl=http://www.guzelhobiler.com/wp-content/uploads/2009/01/fil.gif&amp;w=957&amp;h=718&amp;ei=Q1dWT6zoB8na0QWlwPH-CQ&amp;zoom=1" TargetMode="External"/><Relationship Id="rId22" Type="http://schemas.openxmlformats.org/officeDocument/2006/relationships/image" Target="media/image13.png"/><Relationship Id="rId27" Type="http://schemas.openxmlformats.org/officeDocument/2006/relationships/image" Target="media/image16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558</Words>
  <Characters>3184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EDANUR</cp:lastModifiedBy>
  <cp:revision>3</cp:revision>
  <dcterms:created xsi:type="dcterms:W3CDTF">2012-03-06T19:38:00Z</dcterms:created>
  <dcterms:modified xsi:type="dcterms:W3CDTF">2013-03-11T19:54:00Z</dcterms:modified>
</cp:coreProperties>
</file>