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A8" w:rsidRDefault="008721A8" w:rsidP="00B05C46">
      <w:pPr>
        <w:ind w:right="-350"/>
        <w:rPr>
          <w:rFonts w:ascii="Verdana" w:hAnsi="Verdana" w:cs="Verdana"/>
          <w:b/>
          <w:bCs/>
          <w:sz w:val="20"/>
          <w:szCs w:val="20"/>
        </w:rPr>
      </w:pP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8.55pt;width:522pt;height:36pt;z-index:251632128" stroked="f">
            <v:textbox style="mso-next-textbox:#_x0000_s1026">
              <w:txbxContent>
                <w:p w:rsidR="008721A8" w:rsidRPr="00F37501" w:rsidRDefault="008721A8" w:rsidP="00F3750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Verdana" w:hAnsi="Verdana" w:cs="Verdana"/>
                      <w:sz w:val="20"/>
                      <w:szCs w:val="20"/>
                      <w:lang w:val="tr-TR"/>
                    </w:rPr>
                    <w:t xml:space="preserve">                  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tr-TR"/>
                    </w:rPr>
                    <w:t>2012–2013</w:t>
                  </w:r>
                  <w:r w:rsidRPr="00F375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tr-TR"/>
                    </w:rPr>
                    <w:t xml:space="preserve"> ZEYTİNLİK SABAHATTİN ŞENOCAK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tr-TR"/>
                    </w:rPr>
                    <w:t>SECOND</w:t>
                  </w:r>
                  <w:r w:rsidRPr="00F375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tr-TR"/>
                    </w:rPr>
                    <w:t xml:space="preserve">ARY SCHOOL   </w:t>
                  </w:r>
                </w:p>
                <w:p w:rsidR="008721A8" w:rsidRPr="00F37501" w:rsidRDefault="008721A8" w:rsidP="00F3750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tr-TR"/>
                    </w:rPr>
                  </w:pPr>
                  <w:r w:rsidRPr="00F375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tr-TR"/>
                    </w:rPr>
                    <w:t xml:space="preserve">                                 6th GRADE  2nd TERM  3rd  WRITTEN  EXAM</w:t>
                  </w:r>
                </w:p>
              </w:txbxContent>
            </v:textbox>
          </v:shape>
        </w:pict>
      </w:r>
    </w:p>
    <w:p w:rsidR="008721A8" w:rsidRDefault="008721A8" w:rsidP="00B05C46">
      <w:pPr>
        <w:ind w:right="-350"/>
        <w:rPr>
          <w:rFonts w:ascii="Verdana" w:hAnsi="Verdana" w:cs="Verdana"/>
          <w:b/>
          <w:bCs/>
          <w:sz w:val="20"/>
          <w:szCs w:val="20"/>
        </w:rPr>
      </w:pPr>
    </w:p>
    <w:p w:rsidR="008721A8" w:rsidRDefault="008721A8" w:rsidP="00927A4A">
      <w:pPr>
        <w:rPr>
          <w:rFonts w:ascii="Comic Sans MS" w:hAnsi="Comic Sans MS" w:cs="Comic Sans MS"/>
          <w:b/>
          <w:bCs/>
          <w:i/>
          <w:iCs/>
        </w:rPr>
      </w:pPr>
      <w:r>
        <w:rPr>
          <w:noProof/>
          <w:lang w:val="tr-TR"/>
        </w:rPr>
        <w:pict>
          <v:shape id="_x0000_s1027" type="#_x0000_t202" style="position:absolute;margin-left:-9pt;margin-top:7.6pt;width:556.3pt;height:18pt;z-index:251633152" stroked="f">
            <v:textbox style="mso-next-textbox:#_x0000_s1027">
              <w:txbxContent>
                <w:p w:rsidR="008721A8" w:rsidRPr="00F37501" w:rsidRDefault="008721A8" w:rsidP="00B05C46">
                  <w:pPr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lang w:val="tr-TR"/>
                    </w:rPr>
                  </w:pPr>
                  <w:r w:rsidRPr="00F37501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lang w:val="tr-TR"/>
                    </w:rPr>
                    <w:t xml:space="preserve">Name-Surname: </w:t>
                  </w:r>
                  <w:r w:rsidRPr="00F37501">
                    <w:rPr>
                      <w:rFonts w:ascii="Verdana" w:hAnsi="Verdana" w:cs="Verdana"/>
                      <w:sz w:val="20"/>
                      <w:szCs w:val="20"/>
                      <w:lang w:val="tr-TR"/>
                    </w:rPr>
                    <w:t>……………………………………………………………</w:t>
                  </w:r>
                  <w:r>
                    <w:rPr>
                      <w:rFonts w:ascii="Verdana" w:hAnsi="Verdana" w:cs="Verdana"/>
                      <w:sz w:val="20"/>
                      <w:szCs w:val="20"/>
                      <w:lang w:val="tr-TR"/>
                    </w:rPr>
                    <w:t>..</w:t>
                  </w:r>
                  <w:r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lang w:val="tr-TR"/>
                    </w:rPr>
                    <w:t xml:space="preserve">…   </w:t>
                  </w:r>
                  <w:r w:rsidRPr="00F37501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lang w:val="tr-TR"/>
                    </w:rPr>
                    <w:t xml:space="preserve">  Number: </w:t>
                  </w:r>
                  <w:r w:rsidRPr="00F37501">
                    <w:rPr>
                      <w:rFonts w:ascii="Verdana" w:hAnsi="Verdana" w:cs="Verdana"/>
                      <w:sz w:val="20"/>
                      <w:szCs w:val="20"/>
                      <w:lang w:val="tr-TR"/>
                    </w:rPr>
                    <w:t xml:space="preserve">…………… </w:t>
                  </w:r>
                  <w:r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lang w:val="tr-TR"/>
                    </w:rPr>
                    <w:t xml:space="preserve"> </w:t>
                  </w:r>
                  <w:r w:rsidRPr="00F37501">
                    <w:rPr>
                      <w:rFonts w:ascii="Verdana" w:hAnsi="Verdana" w:cs="Verdana"/>
                      <w:b/>
                      <w:bCs/>
                      <w:sz w:val="20"/>
                      <w:szCs w:val="20"/>
                      <w:lang w:val="tr-TR"/>
                    </w:rPr>
                    <w:t xml:space="preserve"> Class: </w:t>
                  </w:r>
                  <w:r w:rsidRPr="00F37501">
                    <w:rPr>
                      <w:rFonts w:ascii="Verdana" w:hAnsi="Verdana" w:cs="Verdana"/>
                      <w:sz w:val="20"/>
                      <w:szCs w:val="20"/>
                      <w:lang w:val="tr-TR"/>
                    </w:rPr>
                    <w:t>.………</w:t>
                  </w:r>
                  <w:r>
                    <w:rPr>
                      <w:rFonts w:ascii="Verdana" w:hAnsi="Verdana" w:cs="Verdana"/>
                      <w:sz w:val="20"/>
                      <w:szCs w:val="20"/>
                      <w:lang w:val="tr-TR"/>
                    </w:rPr>
                    <w:t>….</w:t>
                  </w:r>
                </w:p>
              </w:txbxContent>
            </v:textbox>
          </v:shape>
        </w:pict>
      </w:r>
    </w:p>
    <w:p w:rsidR="008721A8" w:rsidRDefault="008721A8" w:rsidP="00927A4A">
      <w:pPr>
        <w:rPr>
          <w:rFonts w:ascii="Comic Sans MS" w:hAnsi="Comic Sans MS" w:cs="Comic Sans MS"/>
          <w:b/>
          <w:bCs/>
          <w:i/>
          <w:iCs/>
        </w:rPr>
      </w:pPr>
    </w:p>
    <w:p w:rsidR="008721A8" w:rsidRDefault="008721A8" w:rsidP="00E03651">
      <w:pPr>
        <w:pStyle w:val="NoSpacing"/>
        <w:spacing w:line="276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i/>
          <w:iCs/>
        </w:rPr>
        <w:t xml:space="preserve">A)Choose the correct one.(30 x 3 = 90 points) </w:t>
      </w:r>
      <w:hyperlink r:id="rId5" w:history="1">
        <w:r>
          <w:rPr>
            <w:rStyle w:val="Hyperlink"/>
            <w:rFonts w:ascii="Comic Sans MS" w:hAnsi="Comic Sans MS" w:cs="Comic Sans MS"/>
            <w:sz w:val="18"/>
            <w:szCs w:val="18"/>
          </w:rPr>
          <w:t>www.sorubak.com</w:t>
        </w:r>
      </w:hyperlink>
      <w:r>
        <w:rPr>
          <w:rFonts w:ascii="Comic Sans MS" w:hAnsi="Comic Sans MS" w:cs="Comic Sans MS"/>
          <w:sz w:val="18"/>
          <w:szCs w:val="18"/>
        </w:rPr>
        <w:t xml:space="preserve"> </w:t>
      </w:r>
    </w:p>
    <w:p w:rsidR="008721A8" w:rsidRDefault="008721A8" w:rsidP="00B05C46">
      <w:pPr>
        <w:ind w:right="-350"/>
        <w:rPr>
          <w:rFonts w:ascii="Verdana" w:hAnsi="Verdana" w:cs="Verdana"/>
          <w:b/>
          <w:bCs/>
          <w:sz w:val="20"/>
          <w:szCs w:val="20"/>
        </w:rPr>
      </w:pPr>
    </w:p>
    <w:p w:rsidR="008721A8" w:rsidRDefault="008721A8" w:rsidP="00B05C46">
      <w:pPr>
        <w:ind w:right="-350"/>
        <w:rPr>
          <w:rFonts w:ascii="Comic Sans MS" w:hAnsi="Comic Sans MS" w:cs="Comic Sans MS"/>
          <w:b/>
          <w:bCs/>
          <w:sz w:val="18"/>
          <w:szCs w:val="18"/>
        </w:rPr>
        <w:sectPr w:rsidR="008721A8" w:rsidSect="00F21C41">
          <w:pgSz w:w="11906" w:h="16838"/>
          <w:pgMar w:top="284" w:right="566" w:bottom="0" w:left="709" w:header="708" w:footer="708" w:gutter="0"/>
          <w:cols w:space="708"/>
          <w:docGrid w:linePitch="360"/>
        </w:sectPr>
      </w:pPr>
    </w:p>
    <w:p w:rsidR="008721A8" w:rsidRPr="00987412" w:rsidRDefault="008721A8" w:rsidP="00B05C46">
      <w:pPr>
        <w:ind w:right="-35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alt="i22" style="position:absolute;margin-left:95.05pt;margin-top:6.25pt;width:48pt;height:48pt;z-index:-251637248;visibility:visible">
            <v:imagedata r:id="rId6" o:title="" grayscale="t"/>
          </v:shape>
        </w:pict>
      </w:r>
      <w:r w:rsidRPr="00987412">
        <w:rPr>
          <w:rFonts w:ascii="Comic Sans MS" w:hAnsi="Comic Sans MS" w:cs="Comic Sans MS"/>
          <w:b/>
          <w:bCs/>
          <w:sz w:val="18"/>
          <w:szCs w:val="18"/>
        </w:rPr>
        <w:t>1-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Resimle ilgili hangi cümle doğrudur</w:t>
      </w:r>
      <w:r w:rsidRPr="00987412">
        <w:rPr>
          <w:rFonts w:ascii="Comic Sans MS" w:hAnsi="Comic Sans MS" w:cs="Comic Sans MS"/>
          <w:b/>
          <w:bCs/>
          <w:sz w:val="18"/>
          <w:szCs w:val="18"/>
        </w:rPr>
        <w:t xml:space="preserve">? </w:t>
      </w:r>
    </w:p>
    <w:p w:rsidR="008721A8" w:rsidRPr="00F26CE3" w:rsidRDefault="008721A8" w:rsidP="00B05C46">
      <w:pPr>
        <w:rPr>
          <w:rFonts w:ascii="Verdana" w:hAnsi="Verdana" w:cs="Verdana"/>
          <w:sz w:val="20"/>
          <w:szCs w:val="20"/>
        </w:rPr>
      </w:pPr>
      <w:r>
        <w:rPr>
          <w:noProof/>
          <w:lang w:val="tr-TR"/>
        </w:rPr>
        <w:pict>
          <v:shape id="Resim 4" o:spid="_x0000_s1029" type="#_x0000_t75" style="position:absolute;margin-left:15.55pt;margin-top:6.45pt;width:93.75pt;height:70.5pt;z-index:251634176;visibility:visible">
            <v:imagedata r:id="rId7" o:title="" blacklevel="-3277f" grayscale="t"/>
          </v:shape>
        </w:pict>
      </w:r>
    </w:p>
    <w:p w:rsidR="008721A8" w:rsidRPr="00F26CE3" w:rsidRDefault="008721A8" w:rsidP="00B05C46">
      <w:pPr>
        <w:rPr>
          <w:rFonts w:ascii="Verdana" w:hAnsi="Verdana" w:cs="Verdana"/>
          <w:sz w:val="20"/>
          <w:szCs w:val="20"/>
        </w:rPr>
      </w:pPr>
    </w:p>
    <w:p w:rsidR="008721A8" w:rsidRPr="00F26CE3" w:rsidRDefault="008721A8" w:rsidP="00B05C46">
      <w:pPr>
        <w:rPr>
          <w:rFonts w:ascii="Verdana" w:hAnsi="Verdana" w:cs="Verdana"/>
          <w:sz w:val="20"/>
          <w:szCs w:val="20"/>
        </w:rPr>
      </w:pPr>
    </w:p>
    <w:p w:rsidR="008721A8" w:rsidRDefault="008721A8" w:rsidP="00B05C46">
      <w:pPr>
        <w:rPr>
          <w:rFonts w:ascii="Verdana" w:hAnsi="Verdana" w:cs="Verdana"/>
          <w:sz w:val="20"/>
          <w:szCs w:val="20"/>
        </w:rPr>
      </w:pPr>
    </w:p>
    <w:p w:rsidR="008721A8" w:rsidRDefault="008721A8" w:rsidP="00B05C46">
      <w:pPr>
        <w:rPr>
          <w:rFonts w:ascii="Verdana" w:hAnsi="Verdana" w:cs="Verdana"/>
          <w:sz w:val="20"/>
          <w:szCs w:val="20"/>
        </w:rPr>
      </w:pPr>
    </w:p>
    <w:p w:rsidR="008721A8" w:rsidRDefault="008721A8" w:rsidP="00B05C46">
      <w:pPr>
        <w:rPr>
          <w:rFonts w:ascii="Verdana" w:hAnsi="Verdana" w:cs="Verdana"/>
          <w:sz w:val="20"/>
          <w:szCs w:val="20"/>
        </w:rPr>
      </w:pPr>
    </w:p>
    <w:p w:rsidR="008721A8" w:rsidRDefault="008721A8" w:rsidP="00B05C46">
      <w:pPr>
        <w:rPr>
          <w:rFonts w:ascii="Verdana" w:hAnsi="Verdana" w:cs="Verdana"/>
          <w:sz w:val="20"/>
          <w:szCs w:val="20"/>
        </w:rPr>
      </w:pPr>
    </w:p>
    <w:p w:rsidR="008721A8" w:rsidRPr="001E73B6" w:rsidRDefault="008721A8" w:rsidP="00B05C46">
      <w:pPr>
        <w:spacing w:line="288" w:lineRule="auto"/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a) He doesn’t like fishing. </w:t>
      </w:r>
    </w:p>
    <w:p w:rsidR="008721A8" w:rsidRPr="001E73B6" w:rsidRDefault="008721A8" w:rsidP="00B05C46">
      <w:pPr>
        <w:spacing w:line="288" w:lineRule="auto"/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>b) He loves swimming in the sea.</w:t>
      </w:r>
    </w:p>
    <w:p w:rsidR="008721A8" w:rsidRPr="001E73B6" w:rsidRDefault="008721A8" w:rsidP="00B05C46">
      <w:pPr>
        <w:spacing w:line="288" w:lineRule="auto"/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c) He is crazy about fishing. </w:t>
      </w:r>
    </w:p>
    <w:p w:rsidR="008721A8" w:rsidRDefault="008721A8" w:rsidP="00F21C41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>d) He hates fishing.</w:t>
      </w:r>
    </w:p>
    <w:p w:rsidR="008721A8" w:rsidRDefault="008721A8" w:rsidP="00F21C41">
      <w:pPr>
        <w:rPr>
          <w:rFonts w:ascii="Comic Sans MS" w:hAnsi="Comic Sans MS" w:cs="Comic Sans MS"/>
          <w:sz w:val="18"/>
          <w:szCs w:val="18"/>
        </w:rPr>
      </w:pPr>
    </w:p>
    <w:p w:rsidR="008721A8" w:rsidRPr="00F21C41" w:rsidRDefault="008721A8" w:rsidP="00F21C41">
      <w:pPr>
        <w:spacing w:line="288" w:lineRule="auto"/>
        <w:rPr>
          <w:rFonts w:ascii="Comic Sans MS" w:hAnsi="Comic Sans MS" w:cs="Comic Sans MS"/>
          <w:sz w:val="18"/>
          <w:szCs w:val="18"/>
        </w:rPr>
      </w:pPr>
      <w:r w:rsidRPr="00987412">
        <w:rPr>
          <w:rFonts w:ascii="Comic Sans MS" w:hAnsi="Comic Sans MS" w:cs="Comic Sans MS"/>
          <w:b/>
          <w:bCs/>
          <w:sz w:val="20"/>
          <w:szCs w:val="20"/>
        </w:rPr>
        <w:t>2- There are ………..    seasons in a year.</w:t>
      </w:r>
    </w:p>
    <w:p w:rsidR="008721A8" w:rsidRDefault="008721A8" w:rsidP="00F21C41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 a- seven       b-three      c- ten          d-four   </w:t>
      </w:r>
    </w:p>
    <w:p w:rsidR="008721A8" w:rsidRPr="001E73B6" w:rsidRDefault="008721A8" w:rsidP="00F21C41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</w:t>
      </w:r>
    </w:p>
    <w:p w:rsidR="008721A8" w:rsidRDefault="008721A8" w:rsidP="00F21C41">
      <w:pPr>
        <w:rPr>
          <w:rFonts w:ascii="Comic Sans MS" w:hAnsi="Comic Sans MS" w:cs="Comic Sans MS"/>
          <w:b/>
          <w:bCs/>
          <w:sz w:val="18"/>
          <w:szCs w:val="18"/>
        </w:rPr>
      </w:pPr>
      <w:r w:rsidRPr="00987412">
        <w:rPr>
          <w:rFonts w:ascii="Comic Sans MS" w:hAnsi="Comic Sans MS" w:cs="Comic Sans MS"/>
          <w:b/>
          <w:bCs/>
          <w:sz w:val="18"/>
          <w:szCs w:val="18"/>
        </w:rPr>
        <w:t>3- What are the Autumn months?</w:t>
      </w:r>
    </w:p>
    <w:p w:rsidR="008721A8" w:rsidRPr="00987412" w:rsidRDefault="008721A8" w:rsidP="00F21C41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8721A8" w:rsidRPr="001E73B6" w:rsidRDefault="008721A8" w:rsidP="00F21C41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a- August –September - October</w:t>
      </w:r>
    </w:p>
    <w:p w:rsidR="008721A8" w:rsidRPr="001E73B6" w:rsidRDefault="008721A8" w:rsidP="00AD6EF7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b- September – November - December</w:t>
      </w:r>
    </w:p>
    <w:p w:rsidR="008721A8" w:rsidRPr="001E73B6" w:rsidRDefault="008721A8" w:rsidP="00AD6EF7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c- September – October - November</w:t>
      </w:r>
    </w:p>
    <w:p w:rsidR="008721A8" w:rsidRPr="00F21C41" w:rsidRDefault="008721A8" w:rsidP="00F21C41">
      <w:pPr>
        <w:spacing w:line="360" w:lineRule="auto"/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d- June – July – August</w:t>
      </w:r>
    </w:p>
    <w:p w:rsidR="008721A8" w:rsidRPr="00F21C41" w:rsidRDefault="008721A8" w:rsidP="00F21C41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987412">
        <w:rPr>
          <w:rFonts w:ascii="Comic Sans MS" w:hAnsi="Comic Sans MS" w:cs="Comic Sans MS"/>
          <w:b/>
          <w:bCs/>
          <w:sz w:val="18"/>
          <w:szCs w:val="18"/>
        </w:rPr>
        <w:t>4-   …………….   is the  ninth month.</w:t>
      </w:r>
    </w:p>
    <w:p w:rsidR="008721A8" w:rsidRPr="001E73B6" w:rsidRDefault="008721A8" w:rsidP="004D70F1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a- September             b- October                </w:t>
      </w:r>
    </w:p>
    <w:p w:rsidR="008721A8" w:rsidRPr="001E73B6" w:rsidRDefault="008721A8" w:rsidP="004D70F1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c- August                  d- May</w:t>
      </w:r>
    </w:p>
    <w:p w:rsidR="008721A8" w:rsidRPr="00987412" w:rsidRDefault="008721A8" w:rsidP="004D70F1">
      <w:pPr>
        <w:rPr>
          <w:rFonts w:ascii="Comic Sans MS" w:hAnsi="Comic Sans MS" w:cs="Comic Sans MS"/>
          <w:sz w:val="20"/>
          <w:szCs w:val="20"/>
        </w:rPr>
      </w:pPr>
    </w:p>
    <w:p w:rsidR="008721A8" w:rsidRPr="00987412" w:rsidRDefault="008721A8" w:rsidP="00AD6EF7">
      <w:pPr>
        <w:rPr>
          <w:rFonts w:ascii="Comic Sans MS" w:hAnsi="Comic Sans MS" w:cs="Comic Sans MS"/>
          <w:b/>
          <w:bCs/>
          <w:sz w:val="18"/>
          <w:szCs w:val="18"/>
        </w:rPr>
      </w:pPr>
      <w:r w:rsidRPr="00987412">
        <w:rPr>
          <w:rFonts w:ascii="Comic Sans MS" w:hAnsi="Comic Sans MS" w:cs="Comic Sans MS"/>
          <w:b/>
          <w:bCs/>
          <w:sz w:val="18"/>
          <w:szCs w:val="18"/>
        </w:rPr>
        <w:t>5- What is the  third day of the week?</w:t>
      </w:r>
    </w:p>
    <w:p w:rsidR="008721A8" w:rsidRPr="001E73B6" w:rsidRDefault="008721A8" w:rsidP="00AD6EF7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a- Tuesday                b- Thursday          </w:t>
      </w:r>
    </w:p>
    <w:p w:rsidR="008721A8" w:rsidRPr="001E73B6" w:rsidRDefault="008721A8" w:rsidP="00AD6EF7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c- Wednesday           d- Friday</w:t>
      </w:r>
    </w:p>
    <w:p w:rsidR="008721A8" w:rsidRPr="00987412" w:rsidRDefault="008721A8" w:rsidP="00AD6EF7">
      <w:pPr>
        <w:rPr>
          <w:rFonts w:ascii="Comic Sans MS" w:hAnsi="Comic Sans MS" w:cs="Comic Sans MS"/>
          <w:sz w:val="20"/>
          <w:szCs w:val="20"/>
        </w:rPr>
      </w:pPr>
    </w:p>
    <w:p w:rsidR="008721A8" w:rsidRPr="00987412" w:rsidRDefault="008721A8" w:rsidP="004D70F1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987412">
        <w:rPr>
          <w:rFonts w:ascii="Comic Sans MS" w:hAnsi="Comic Sans MS" w:cs="Comic Sans MS"/>
          <w:b/>
          <w:bCs/>
          <w:sz w:val="18"/>
          <w:szCs w:val="18"/>
        </w:rPr>
        <w:t>6- Take your umbrella.It is ………………  today.</w:t>
      </w:r>
    </w:p>
    <w:p w:rsidR="008721A8" w:rsidRDefault="008721A8" w:rsidP="00F21C41">
      <w:pPr>
        <w:rPr>
          <w:rFonts w:ascii="Comic Sans MS" w:hAnsi="Comic Sans MS" w:cs="Comic Sans MS"/>
          <w:sz w:val="20"/>
          <w:szCs w:val="20"/>
        </w:rPr>
      </w:pPr>
      <w:r w:rsidRPr="00987412">
        <w:rPr>
          <w:rFonts w:ascii="Comic Sans MS" w:hAnsi="Comic Sans MS" w:cs="Comic Sans MS"/>
          <w:sz w:val="20"/>
          <w:szCs w:val="20"/>
        </w:rPr>
        <w:t xml:space="preserve">    a- windy               b- rainy             c- foggy  </w:t>
      </w:r>
    </w:p>
    <w:p w:rsidR="008721A8" w:rsidRPr="00987412" w:rsidRDefault="008721A8" w:rsidP="00F21C41">
      <w:pPr>
        <w:rPr>
          <w:rFonts w:ascii="Comic Sans MS" w:hAnsi="Comic Sans MS" w:cs="Comic Sans MS"/>
          <w:sz w:val="20"/>
          <w:szCs w:val="20"/>
        </w:rPr>
      </w:pPr>
      <w:r w:rsidRPr="00987412">
        <w:rPr>
          <w:rFonts w:ascii="Comic Sans MS" w:hAnsi="Comic Sans MS" w:cs="Comic Sans MS"/>
          <w:sz w:val="20"/>
          <w:szCs w:val="20"/>
        </w:rPr>
        <w:t xml:space="preserve">     </w:t>
      </w:r>
    </w:p>
    <w:p w:rsidR="008721A8" w:rsidRPr="00987412" w:rsidRDefault="008721A8" w:rsidP="004D70F1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7. </w:t>
      </w:r>
      <w:r w:rsidRPr="00987412">
        <w:rPr>
          <w:rFonts w:ascii="Comic Sans MS" w:hAnsi="Comic Sans MS" w:cs="Comic Sans MS"/>
          <w:b/>
          <w:bCs/>
          <w:sz w:val="18"/>
          <w:szCs w:val="18"/>
        </w:rPr>
        <w:t xml:space="preserve"> It is …………..  in August.</w:t>
      </w:r>
    </w:p>
    <w:p w:rsidR="008721A8" w:rsidRPr="00F21C41" w:rsidRDefault="008721A8" w:rsidP="00F21C41">
      <w:pPr>
        <w:spacing w:line="360" w:lineRule="auto"/>
        <w:rPr>
          <w:rFonts w:ascii="Comic Sans MS" w:hAnsi="Comic Sans MS" w:cs="Comic Sans MS"/>
          <w:sz w:val="18"/>
          <w:szCs w:val="18"/>
        </w:rPr>
      </w:pPr>
      <w:r w:rsidRPr="004D3ADE">
        <w:rPr>
          <w:rFonts w:ascii="Comic Sans MS" w:hAnsi="Comic Sans MS" w:cs="Comic Sans MS"/>
          <w:sz w:val="18"/>
          <w:szCs w:val="18"/>
        </w:rPr>
        <w:t xml:space="preserve">    a)  hot         b)  snowy        c)  cold     d)  chilly</w:t>
      </w:r>
    </w:p>
    <w:p w:rsidR="008721A8" w:rsidRPr="00987412" w:rsidRDefault="008721A8" w:rsidP="00AD6EF7">
      <w:pPr>
        <w:rPr>
          <w:rFonts w:ascii="Comic Sans MS" w:hAnsi="Comic Sans MS" w:cs="Comic Sans MS"/>
          <w:b/>
          <w:bCs/>
          <w:sz w:val="18"/>
          <w:szCs w:val="18"/>
        </w:rPr>
      </w:pPr>
      <w:r w:rsidRPr="00F21C41">
        <w:rPr>
          <w:rFonts w:ascii="Comic Sans MS" w:hAnsi="Comic Sans MS" w:cs="Comic Sans MS"/>
          <w:b/>
          <w:bCs/>
          <w:sz w:val="20"/>
          <w:szCs w:val="20"/>
        </w:rPr>
        <w:t>8.</w:t>
      </w:r>
      <w:r w:rsidRPr="00987412">
        <w:rPr>
          <w:rFonts w:ascii="Comic Sans MS" w:hAnsi="Comic Sans MS" w:cs="Comic Sans MS"/>
          <w:b/>
          <w:bCs/>
          <w:sz w:val="18"/>
          <w:szCs w:val="18"/>
        </w:rPr>
        <w:t xml:space="preserve"> The weather is usually …………..  in winter.</w:t>
      </w:r>
    </w:p>
    <w:p w:rsidR="008721A8" w:rsidRPr="001E73B6" w:rsidRDefault="008721A8" w:rsidP="00AD6EF7">
      <w:pPr>
        <w:rPr>
          <w:rFonts w:ascii="Comic Sans MS" w:hAnsi="Comic Sans MS" w:cs="Comic Sans MS"/>
          <w:sz w:val="18"/>
          <w:szCs w:val="18"/>
        </w:rPr>
      </w:pPr>
      <w:r w:rsidRPr="00987412">
        <w:rPr>
          <w:rFonts w:ascii="Comic Sans MS" w:hAnsi="Comic Sans MS" w:cs="Comic Sans MS"/>
          <w:sz w:val="20"/>
          <w:szCs w:val="20"/>
        </w:rPr>
        <w:t xml:space="preserve">   </w:t>
      </w:r>
      <w:r w:rsidRPr="001E73B6">
        <w:rPr>
          <w:rFonts w:ascii="Comic Sans MS" w:hAnsi="Comic Sans MS" w:cs="Comic Sans MS"/>
          <w:sz w:val="18"/>
          <w:szCs w:val="18"/>
        </w:rPr>
        <w:t xml:space="preserve">a- warm and sunny            b- rainy and cold </w:t>
      </w:r>
    </w:p>
    <w:p w:rsidR="008721A8" w:rsidRPr="001E73B6" w:rsidRDefault="008721A8" w:rsidP="004D70F1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</w:t>
      </w:r>
      <w:r>
        <w:rPr>
          <w:rFonts w:ascii="Comic Sans MS" w:hAnsi="Comic Sans MS" w:cs="Comic Sans MS"/>
          <w:sz w:val="18"/>
          <w:szCs w:val="18"/>
        </w:rPr>
        <w:t xml:space="preserve"> c- hot and rainy              </w:t>
      </w:r>
      <w:r w:rsidRPr="001E73B6">
        <w:rPr>
          <w:rFonts w:ascii="Comic Sans MS" w:hAnsi="Comic Sans MS" w:cs="Comic Sans MS"/>
          <w:sz w:val="18"/>
          <w:szCs w:val="18"/>
        </w:rPr>
        <w:t xml:space="preserve">  d- hot and sunny</w:t>
      </w:r>
    </w:p>
    <w:p w:rsidR="008721A8" w:rsidRPr="001E73B6" w:rsidRDefault="008721A8" w:rsidP="004D70F1">
      <w:pPr>
        <w:rPr>
          <w:rFonts w:ascii="Comic Sans MS" w:hAnsi="Comic Sans MS" w:cs="Comic Sans MS"/>
          <w:sz w:val="18"/>
          <w:szCs w:val="18"/>
        </w:rPr>
      </w:pPr>
      <w:r>
        <w:rPr>
          <w:noProof/>
          <w:lang w:val="tr-TR"/>
        </w:rPr>
        <w:pict>
          <v:shape id="_x0000_s1030" type="#_x0000_t75" style="position:absolute;margin-left:43.3pt;margin-top:12.1pt;width:39.75pt;height:36pt;z-index:251646464;visibility:visible">
            <v:imagedata r:id="rId8" o:title="" grayscale="t"/>
          </v:shape>
        </w:pict>
      </w:r>
      <w:r>
        <w:rPr>
          <w:noProof/>
          <w:lang w:val="tr-TR"/>
        </w:rPr>
        <w:pict>
          <v:shape id="Resim 11" o:spid="_x0000_s1031" type="#_x0000_t75" style="position:absolute;margin-left:140.8pt;margin-top:1.6pt;width:28.5pt;height:51.75pt;z-index:251647488;visibility:visible">
            <v:imagedata r:id="rId9" o:title="" blacklevel="-3277f" grayscale="t"/>
          </v:shape>
        </w:pict>
      </w:r>
      <w:r>
        <w:rPr>
          <w:noProof/>
          <w:lang w:val="tr-TR"/>
        </w:rPr>
        <w:pict>
          <v:shape id="Resim 9" o:spid="_x0000_s1032" type="#_x0000_t75" style="position:absolute;margin-left:90.55pt;margin-top:12.1pt;width:50.25pt;height:41.25pt;z-index:251645440;visibility:visible">
            <v:imagedata r:id="rId10" o:title="" blacklevel="-6554f" grayscale="t"/>
          </v:shape>
        </w:pict>
      </w:r>
    </w:p>
    <w:p w:rsidR="008721A8" w:rsidRPr="00106CB9" w:rsidRDefault="008721A8" w:rsidP="004D70F1">
      <w:pPr>
        <w:rPr>
          <w:rFonts w:ascii="Comic Sans MS" w:hAnsi="Comic Sans MS" w:cs="Comic Sans MS"/>
          <w:b/>
          <w:bCs/>
          <w:sz w:val="20"/>
          <w:szCs w:val="20"/>
        </w:rPr>
      </w:pPr>
      <w:r w:rsidRPr="00106CB9">
        <w:rPr>
          <w:rFonts w:ascii="Comic Sans MS" w:hAnsi="Comic Sans MS" w:cs="Comic Sans MS"/>
          <w:b/>
          <w:bCs/>
          <w:sz w:val="20"/>
          <w:szCs w:val="20"/>
        </w:rPr>
        <w:t xml:space="preserve">9.        </w:t>
      </w:r>
    </w:p>
    <w:p w:rsidR="008721A8" w:rsidRDefault="008721A8" w:rsidP="004D70F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  <w:lang w:val="tr-TR"/>
        </w:rPr>
        <w:t xml:space="preserve">    </w:t>
      </w:r>
    </w:p>
    <w:p w:rsidR="008721A8" w:rsidRDefault="008721A8" w:rsidP="004D70F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8721A8" w:rsidRPr="00106CB9" w:rsidRDefault="008721A8" w:rsidP="005E0D48">
      <w:pPr>
        <w:rPr>
          <w:rFonts w:ascii="Comic Sans MS" w:hAnsi="Comic Sans MS" w:cs="Comic Sans MS"/>
          <w:b/>
          <w:bCs/>
          <w:sz w:val="18"/>
          <w:szCs w:val="18"/>
        </w:rPr>
      </w:pPr>
      <w:r w:rsidRPr="00106CB9">
        <w:rPr>
          <w:rFonts w:ascii="Comic Sans MS" w:hAnsi="Comic Sans MS" w:cs="Comic Sans MS"/>
          <w:b/>
          <w:bCs/>
          <w:sz w:val="18"/>
          <w:szCs w:val="18"/>
        </w:rPr>
        <w:t>R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esimlerin tümünü dikkate alındığında hangisi cümleyi doğru tamamlar </w:t>
      </w:r>
      <w:r w:rsidRPr="00106CB9">
        <w:rPr>
          <w:rFonts w:ascii="Comic Sans MS" w:hAnsi="Comic Sans MS" w:cs="Comic Sans MS"/>
          <w:b/>
          <w:bCs/>
          <w:sz w:val="18"/>
          <w:szCs w:val="18"/>
        </w:rPr>
        <w:t>?</w:t>
      </w:r>
    </w:p>
    <w:p w:rsidR="008721A8" w:rsidRDefault="008721A8" w:rsidP="005E0D48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       </w:t>
      </w:r>
    </w:p>
    <w:p w:rsidR="008721A8" w:rsidRPr="001E73B6" w:rsidRDefault="008721A8" w:rsidP="001E73B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It’s ……………………………… at </w:t>
      </w:r>
      <w:r w:rsidRPr="001E73B6">
        <w:rPr>
          <w:rFonts w:ascii="Comic Sans MS" w:hAnsi="Comic Sans MS" w:cs="Comic Sans MS"/>
          <w:b/>
          <w:bCs/>
          <w:sz w:val="18"/>
          <w:szCs w:val="18"/>
        </w:rPr>
        <w:t>the North Pole.</w:t>
      </w:r>
    </w:p>
    <w:p w:rsidR="008721A8" w:rsidRPr="00106CB9" w:rsidRDefault="008721A8" w:rsidP="004D70F1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8721A8" w:rsidRDefault="008721A8" w:rsidP="00AD6EF7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a) </w:t>
      </w:r>
      <w:r w:rsidRPr="001E73B6">
        <w:rPr>
          <w:rFonts w:ascii="Comic Sans MS" w:hAnsi="Comic Sans MS" w:cs="Comic Sans MS"/>
          <w:sz w:val="18"/>
          <w:szCs w:val="18"/>
        </w:rPr>
        <w:t xml:space="preserve"> always freezing </w:t>
      </w:r>
      <w:r>
        <w:rPr>
          <w:rFonts w:ascii="Comic Sans MS" w:hAnsi="Comic Sans MS" w:cs="Comic Sans MS"/>
          <w:sz w:val="18"/>
          <w:szCs w:val="18"/>
        </w:rPr>
        <w:t xml:space="preserve">cold </w:t>
      </w:r>
      <w:r w:rsidRPr="001E73B6"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 xml:space="preserve">    b) usually hot and sunny.</w:t>
      </w:r>
    </w:p>
    <w:p w:rsidR="008721A8" w:rsidRDefault="008721A8" w:rsidP="00AD6EF7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c)  never cold                      d) always rainy</w:t>
      </w:r>
    </w:p>
    <w:p w:rsidR="008721A8" w:rsidRDefault="008721A8" w:rsidP="00AD6EF7">
      <w:pPr>
        <w:rPr>
          <w:rFonts w:ascii="Comic Sans MS" w:hAnsi="Comic Sans MS" w:cs="Comic Sans MS"/>
          <w:sz w:val="18"/>
          <w:szCs w:val="18"/>
        </w:rPr>
      </w:pPr>
    </w:p>
    <w:p w:rsidR="008721A8" w:rsidRDefault="008721A8" w:rsidP="00F21C41">
      <w:pPr>
        <w:pStyle w:val="ListeParagraf1"/>
        <w:ind w:left="0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6" o:spid="_x0000_s1033" type="#_x0000_t75" alt="blind-mans-bluff" style="position:absolute;margin-left:196.3pt;margin-top:.05pt;width:63pt;height:48.75pt;z-index:251656704;visibility:visible">
            <v:imagedata r:id="rId11" o:title="" grayscale="t"/>
          </v:shape>
        </w:pic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10</w:t>
      </w:r>
      <w:r w:rsidRPr="00FE6A93">
        <w:rPr>
          <w:rFonts w:ascii="Comic Sans MS" w:hAnsi="Comic Sans MS" w:cs="Comic Sans MS"/>
          <w:b/>
          <w:bCs/>
          <w:color w:val="000000"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Resimdeki çocuk oyununun adı nedir?</w:t>
      </w:r>
    </w:p>
    <w:p w:rsidR="008721A8" w:rsidRPr="004D3ADE" w:rsidRDefault="008721A8" w:rsidP="00F21C41">
      <w:pPr>
        <w:pStyle w:val="NoSpacing"/>
        <w:rPr>
          <w:rFonts w:ascii="Comic Sans MS" w:hAnsi="Comic Sans MS" w:cs="Comic Sans MS"/>
          <w:sz w:val="18"/>
          <w:szCs w:val="18"/>
        </w:rPr>
      </w:pPr>
      <w:r>
        <w:t xml:space="preserve">   </w:t>
      </w:r>
      <w:r w:rsidRPr="004D3ADE">
        <w:rPr>
          <w:rFonts w:ascii="Comic Sans MS" w:hAnsi="Comic Sans MS" w:cs="Comic Sans MS"/>
          <w:sz w:val="18"/>
          <w:szCs w:val="18"/>
        </w:rPr>
        <w:t>a) hide and seek       b) blind man’s buff</w:t>
      </w:r>
    </w:p>
    <w:p w:rsidR="008721A8" w:rsidRPr="005E0D48" w:rsidRDefault="008721A8" w:rsidP="005E0D48">
      <w:pPr>
        <w:pStyle w:val="NoSpacing"/>
        <w:rPr>
          <w:rFonts w:ascii="Comic Sans MS" w:hAnsi="Comic Sans MS" w:cs="Comic Sans MS"/>
          <w:sz w:val="18"/>
          <w:szCs w:val="18"/>
        </w:rPr>
      </w:pPr>
      <w:r w:rsidRPr="004D3ADE">
        <w:rPr>
          <w:rFonts w:ascii="Comic Sans MS" w:hAnsi="Comic Sans MS" w:cs="Comic Sans MS"/>
          <w:sz w:val="18"/>
          <w:szCs w:val="18"/>
        </w:rPr>
        <w:t xml:space="preserve">   c) hopscotch            d)  skipping rope</w:t>
      </w:r>
    </w:p>
    <w:p w:rsidR="008721A8" w:rsidRDefault="008721A8" w:rsidP="004D70F1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</w:t>
      </w:r>
      <w:r w:rsidRPr="000B77B8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0B77B8">
        <w:rPr>
          <w:b/>
          <w:bCs/>
          <w:color w:val="000000"/>
          <w:sz w:val="20"/>
          <w:szCs w:val="20"/>
        </w:rPr>
        <w:t xml:space="preserve"> </w:t>
      </w:r>
      <w:r w:rsidRPr="000B77B8">
        <w:rPr>
          <w:rFonts w:ascii="Comic Sans MS" w:hAnsi="Comic Sans MS" w:cs="Comic Sans MS"/>
          <w:b/>
          <w:bCs/>
          <w:color w:val="000000"/>
          <w:sz w:val="20"/>
          <w:szCs w:val="20"/>
        </w:rPr>
        <w:t>Aşağıdakilerden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hangisi bir “</w:t>
      </w:r>
      <w:r w:rsidRPr="000B77B8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indoor game” dir?</w:t>
      </w:r>
    </w:p>
    <w:p w:rsidR="008721A8" w:rsidRPr="008951AF" w:rsidRDefault="008721A8" w:rsidP="004D70F1">
      <w:pPr>
        <w:rPr>
          <w:rFonts w:ascii="Comic Sans MS" w:hAnsi="Comic Sans MS" w:cs="Comic Sans MS"/>
          <w:sz w:val="20"/>
          <w:szCs w:val="20"/>
        </w:rPr>
      </w:pPr>
    </w:p>
    <w:p w:rsidR="008721A8" w:rsidRPr="00C52005" w:rsidRDefault="008721A8" w:rsidP="004D70F1">
      <w:pPr>
        <w:pStyle w:val="ListeParagraf1"/>
        <w:numPr>
          <w:ilvl w:val="0"/>
          <w:numId w:val="1"/>
        </w:numPr>
        <w:rPr>
          <w:rFonts w:ascii="Arial" w:hAnsi="Arial" w:cs="Arial"/>
          <w:b/>
          <w:bCs/>
          <w:color w:val="000000"/>
        </w:rPr>
      </w:pPr>
      <w:r>
        <w:rPr>
          <w:noProof/>
          <w:lang w:eastAsia="tr-TR"/>
        </w:rPr>
        <w:pict>
          <v:shape id="_x0000_s1034" type="#_x0000_t75" alt="http://tbn2.google.com/images?q=tbn:pueWm78rcS7_eM:http://www.public.asu.edu/~whansen/taboo.jpg" href="http://images.google.com.tr/imgres?imgurl=http://www.public.asu.edu/~whansen/taboo.jpg&amp;imgrefurl=http://www.public.asu.edu/~whansen/&amp;usg=__AGMI-Jayn3zYwgN7ylaFJXWYVhg=&amp;h=500&amp;w=379&amp;sz=43&amp;hl=tr&amp;start=3&amp;tbnid=pueWm78rcS7_eM:&amp;tbnh=130&amp;tbnw=99&amp;prev=/images?q=taboo&amp;gbv=2&amp;h" style="position:absolute;left:0;text-align:left;margin-left:146.05pt;margin-top:56.25pt;width:56.25pt;height:55.8pt;z-index:251655680;visibility:visible" o:button="t">
            <v:fill o:detectmouseclick="t"/>
            <v:imagedata r:id="rId12" o:title=""/>
          </v:shape>
        </w:pict>
      </w:r>
      <w:r>
        <w:rPr>
          <w:noProof/>
          <w:lang w:eastAsia="tr-TR"/>
        </w:rPr>
        <w:pict>
          <v:shape id="_x0000_s1035" type="#_x0000_t75" alt="http://tbn3.google.com/images?q=tbn:FUc7lpn7xflz0M:http://www.maggiebyersprinzeles.com/holli/hopscotch.jpg" href="http://images.google.com.tr/imgres?imgurl=http://www.maggiebyersprinzeles.com/holli/hopscotch.jpg&amp;imgrefurl=http://filipinomomblog.com/2008/09/helping-kids-develop-their-motor-skills/&amp;usg=__KfK0YiBFwUE2xm6ZF-0DVrnXC8M=&amp;h=390&amp;w=540&amp;sz=49&amp;hl=tr&amp;start=18&amp;tbnid=FUc7lpn7xflz0M:&amp;tbnh=95&amp;tbnw=132&amp;prev=/images?q=hopscotch&amp;gbv=2&amp;h" style="position:absolute;left:0;text-align:left;margin-left:37.3pt;margin-top:56.25pt;width:61.4pt;height:55.8pt;z-index:251654656;visibility:visible" o:button="t">
            <v:fill o:detectmouseclick="t"/>
            <v:imagedata r:id="rId13" o:title=""/>
          </v:shape>
        </w:pict>
      </w:r>
      <w:hyperlink r:id="rId14" w:history="1">
        <w:r w:rsidRPr="00445051">
          <w:rPr>
            <w:rFonts w:ascii="Arial" w:hAnsi="Arial" w:cs="Arial"/>
            <w:b/>
            <w:bCs/>
            <w:noProof/>
            <w:color w:val="0000FF"/>
            <w:lang w:eastAsia="tr-TR"/>
          </w:rPr>
          <w:pict>
            <v:shape id="Resim 39" o:spid="_x0000_i1025" type="#_x0000_t75" alt="http://tbn1.google.com/images?q=tbn:raF5WTgERWSomM:http://comps.fotosearch.com/comp/UNN/UNN322/children-playing-football_~u22697116.jpg" href="http://images.google.com.tr/imgres?imgurl=http://comps.fotosearch.com/comp/UNN/UNN322/children-playing-football_~u22697116.jpg&amp;imgrefurl=http://www.fotosearch.com/UNN322/u22697116/&amp;usg=__p_oZz1EqRBcKFbQrFLBu_kp4MI8=&amp;h=259&amp;w=300&amp;sz=28&amp;hl=tr&amp;start=33&amp;tbnid=raF5WTgERWSomM:&amp;tbnh=100&amp;tbnw=116&amp;prev=/images?q=playing+football&amp;gbv=2&amp;ndsp=18&amp;hl=tr&amp;sa=N&amp;star" style="width:66.75pt;height:50.25pt;visibility:visible" o:button="t">
              <v:fill o:detectmouseclick="t"/>
              <v:imagedata r:id="rId15" o:title=""/>
            </v:shape>
          </w:pict>
        </w:r>
      </w:hyperlink>
      <w:r w:rsidRPr="00C52005">
        <w:rPr>
          <w:rFonts w:ascii="Comic Sans MS" w:hAnsi="Comic Sans MS" w:cs="Comic Sans MS"/>
          <w:b/>
          <w:bCs/>
          <w:noProof/>
          <w:color w:val="000000"/>
          <w:sz w:val="24"/>
          <w:szCs w:val="24"/>
        </w:rPr>
        <w:t xml:space="preserve">   B)</w:t>
      </w:r>
      <w:r w:rsidRPr="00C52005">
        <w:rPr>
          <w:rFonts w:ascii="Arial" w:hAnsi="Arial" w:cs="Arial"/>
          <w:b/>
          <w:bCs/>
          <w:color w:val="000000"/>
        </w:rPr>
        <w:t xml:space="preserve"> </w:t>
      </w:r>
      <w:hyperlink r:id="rId16" w:history="1">
        <w:r w:rsidRPr="00445051">
          <w:rPr>
            <w:rFonts w:ascii="Arial" w:hAnsi="Arial" w:cs="Arial"/>
            <w:b/>
            <w:bCs/>
            <w:noProof/>
            <w:color w:val="0000FF"/>
            <w:lang w:eastAsia="tr-TR"/>
          </w:rPr>
          <w:pict>
            <v:shape id="Resim 1" o:spid="_x0000_i1026" type="#_x0000_t75" alt="http://tbn0.google.com/images?q=tbn:ug5cXIiJGwZ03M:http://justanothermobilemonday.com/Wordpress/wp-content/uploads/2007/01/WindowsLiveWriter/TAGImIt_F56D/MCj0244087000012.png" href="http://images.google.com.tr/imgres?imgurl=http://justanothermobilemonday.com/Wordpress/wp-content/uploads/2007/01/WindowsLiveWriter/TAGImIt_F56D/MCj0244087000012.png&amp;imgrefurl=http://www.squidoo.com/graywolves&amp;usg=__bJlKyEVZteOBS_qc_Dhxd4Wf9ds=&amp;h=390&amp;w=640&amp;sz=79&amp;hl=tr&amp;start=3&amp;tbnid=ug5cXIiJGwZ03M:&amp;tbnh=83&amp;tbnw=137&amp;prev=/images?q=playing+tag&amp;gbv=2&amp;h" style="width:78pt;height:49.5pt;visibility:visible" o:button="t">
              <v:fill o:detectmouseclick="t"/>
              <v:imagedata r:id="rId17" o:title=""/>
            </v:shape>
          </w:pict>
        </w:r>
      </w:hyperlink>
    </w:p>
    <w:p w:rsidR="008721A8" w:rsidRDefault="008721A8" w:rsidP="004D70F1">
      <w:pPr>
        <w:pStyle w:val="ListeParagraf1"/>
        <w:ind w:left="360"/>
        <w:rPr>
          <w:rFonts w:ascii="Comic Sans MS" w:hAnsi="Comic Sans MS" w:cs="Comic Sans MS"/>
          <w:b/>
          <w:bCs/>
          <w:color w:val="000000"/>
        </w:rPr>
      </w:pPr>
    </w:p>
    <w:p w:rsidR="008721A8" w:rsidRPr="000A7270" w:rsidRDefault="008721A8" w:rsidP="000A7270">
      <w:pPr>
        <w:pStyle w:val="ListeParagraf1"/>
        <w:ind w:left="360"/>
        <w:rPr>
          <w:rFonts w:ascii="Arial" w:hAnsi="Arial" w:cs="Arial"/>
          <w:color w:val="000000"/>
        </w:rPr>
      </w:pPr>
      <w:r w:rsidRPr="004648A3">
        <w:rPr>
          <w:rFonts w:ascii="Comic Sans MS" w:hAnsi="Comic Sans MS" w:cs="Comic Sans MS"/>
          <w:b/>
          <w:bCs/>
          <w:color w:val="000000"/>
        </w:rPr>
        <w:t>C)</w:t>
      </w:r>
      <w:r>
        <w:rPr>
          <w:rFonts w:ascii="Arial" w:hAnsi="Arial" w:cs="Arial"/>
          <w:color w:val="000000"/>
        </w:rPr>
        <w:t xml:space="preserve">                                </w:t>
      </w:r>
      <w:r w:rsidRPr="004648A3">
        <w:rPr>
          <w:rFonts w:ascii="Comic Sans MS" w:hAnsi="Comic Sans MS" w:cs="Comic Sans MS"/>
          <w:b/>
          <w:bCs/>
          <w:color w:val="000000"/>
        </w:rPr>
        <w:t>D)</w:t>
      </w:r>
      <w:r>
        <w:rPr>
          <w:rFonts w:ascii="Comic Sans MS" w:hAnsi="Comic Sans MS" w:cs="Comic Sans MS"/>
          <w:b/>
          <w:bCs/>
          <w:color w:val="000000"/>
        </w:rPr>
        <w:t xml:space="preserve"> </w:t>
      </w:r>
      <w:r w:rsidRPr="004648A3">
        <w:rPr>
          <w:rFonts w:ascii="Arial" w:hAnsi="Arial" w:cs="Arial"/>
          <w:color w:val="000000"/>
        </w:rPr>
        <w:t xml:space="preserve"> </w:t>
      </w:r>
    </w:p>
    <w:p w:rsidR="008721A8" w:rsidRDefault="008721A8" w:rsidP="00B05C4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FE6A93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Resimle ilgili</w:t>
      </w:r>
      <w:r w:rsidRPr="00FE6A93">
        <w:rPr>
          <w:rFonts w:ascii="Comic Sans MS" w:hAnsi="Comic Sans MS" w:cs="Comic Sans MS"/>
          <w:b/>
          <w:bCs/>
          <w:sz w:val="18"/>
          <w:szCs w:val="18"/>
        </w:rPr>
        <w:t xml:space="preserve"> okul kuralı hangisidir?</w:t>
      </w:r>
    </w:p>
    <w:p w:rsidR="008721A8" w:rsidRDefault="008721A8" w:rsidP="00B05C4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val="tr-TR"/>
        </w:rPr>
        <w:pict>
          <v:shape id="Resim 28" o:spid="_x0000_s1036" type="#_x0000_t75" style="position:absolute;margin-left:152.05pt;margin-top:1.25pt;width:96pt;height:62.4pt;z-index:251653632;visibility:visible">
            <v:imagedata r:id="rId18" o:title=""/>
          </v:shape>
        </w:pict>
      </w:r>
    </w:p>
    <w:p w:rsidR="008721A8" w:rsidRPr="00FE6A93" w:rsidRDefault="008721A8" w:rsidP="00B05C46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</w:t>
      </w:r>
      <w:r w:rsidRPr="00FE6A93">
        <w:rPr>
          <w:rFonts w:ascii="Comic Sans MS" w:hAnsi="Comic Sans MS" w:cs="Comic Sans MS"/>
          <w:sz w:val="18"/>
          <w:szCs w:val="18"/>
        </w:rPr>
        <w:t>a) Don’t come to school late !</w:t>
      </w:r>
    </w:p>
    <w:p w:rsidR="008721A8" w:rsidRPr="00FE6A93" w:rsidRDefault="008721A8" w:rsidP="00B05C46">
      <w:pPr>
        <w:rPr>
          <w:rFonts w:ascii="Comic Sans MS" w:hAnsi="Comic Sans MS" w:cs="Comic Sans MS"/>
          <w:sz w:val="18"/>
          <w:szCs w:val="18"/>
        </w:rPr>
      </w:pPr>
      <w:r w:rsidRPr="00FE6A93">
        <w:rPr>
          <w:rFonts w:ascii="Comic Sans MS" w:hAnsi="Comic Sans MS" w:cs="Comic Sans MS"/>
          <w:sz w:val="18"/>
          <w:szCs w:val="18"/>
        </w:rPr>
        <w:t xml:space="preserve">    b) Don’t make noise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FE6A93">
        <w:rPr>
          <w:rFonts w:ascii="Comic Sans MS" w:hAnsi="Comic Sans MS" w:cs="Comic Sans MS"/>
          <w:sz w:val="18"/>
          <w:szCs w:val="18"/>
        </w:rPr>
        <w:t>!</w:t>
      </w:r>
    </w:p>
    <w:p w:rsidR="008721A8" w:rsidRPr="00FE6A93" w:rsidRDefault="008721A8" w:rsidP="00B05C46">
      <w:pPr>
        <w:rPr>
          <w:rFonts w:ascii="Comic Sans MS" w:hAnsi="Comic Sans MS" w:cs="Comic Sans MS"/>
          <w:sz w:val="18"/>
          <w:szCs w:val="18"/>
        </w:rPr>
      </w:pPr>
      <w:r w:rsidRPr="00FE6A93">
        <w:rPr>
          <w:rFonts w:ascii="Comic Sans MS" w:hAnsi="Comic Sans MS" w:cs="Comic Sans MS"/>
          <w:sz w:val="18"/>
          <w:szCs w:val="18"/>
        </w:rPr>
        <w:t xml:space="preserve">    c) Don’t run in the corridors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FE6A93">
        <w:rPr>
          <w:rFonts w:ascii="Comic Sans MS" w:hAnsi="Comic Sans MS" w:cs="Comic Sans MS"/>
          <w:sz w:val="18"/>
          <w:szCs w:val="18"/>
        </w:rPr>
        <w:t>!</w:t>
      </w:r>
    </w:p>
    <w:p w:rsidR="008721A8" w:rsidRPr="00FE6A93" w:rsidRDefault="008721A8" w:rsidP="00B05C46">
      <w:pPr>
        <w:rPr>
          <w:rFonts w:ascii="Comic Sans MS" w:hAnsi="Comic Sans MS" w:cs="Comic Sans MS"/>
          <w:sz w:val="18"/>
          <w:szCs w:val="18"/>
        </w:rPr>
      </w:pPr>
      <w:r w:rsidRPr="00FE6A93">
        <w:rPr>
          <w:rFonts w:ascii="Comic Sans MS" w:hAnsi="Comic Sans MS" w:cs="Comic Sans MS"/>
          <w:sz w:val="18"/>
          <w:szCs w:val="18"/>
        </w:rPr>
        <w:t xml:space="preserve">    d) Don’t cheat in the exam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FE6A93">
        <w:rPr>
          <w:rFonts w:ascii="Comic Sans MS" w:hAnsi="Comic Sans MS" w:cs="Comic Sans MS"/>
          <w:sz w:val="18"/>
          <w:szCs w:val="18"/>
        </w:rPr>
        <w:t>!</w:t>
      </w:r>
    </w:p>
    <w:p w:rsidR="008721A8" w:rsidRDefault="008721A8" w:rsidP="00B05C46"/>
    <w:p w:rsidR="008721A8" w:rsidRPr="001E73B6" w:rsidRDefault="008721A8" w:rsidP="00283B0C">
      <w:pPr>
        <w:ind w:left="-18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13</w:t>
      </w:r>
      <w:r w:rsidRPr="001E73B6">
        <w:rPr>
          <w:rFonts w:ascii="Comic Sans MS" w:hAnsi="Comic Sans MS" w:cs="Comic Sans MS"/>
          <w:b/>
          <w:bCs/>
          <w:sz w:val="18"/>
          <w:szCs w:val="18"/>
        </w:rPr>
        <w:t xml:space="preserve">. Resimle ilgili cümlelerden hangisi </w:t>
      </w:r>
      <w:r w:rsidRPr="001E73B6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</w:t>
      </w:r>
      <w:r w:rsidRPr="001E73B6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8721A8" w:rsidRPr="001E73B6" w:rsidRDefault="008721A8" w:rsidP="00283B0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val="tr-TR"/>
        </w:rPr>
        <w:pict>
          <v:shape id="Resim 1" o:spid="_x0000_s1037" type="#_x0000_t75" style="position:absolute;margin-left:162.55pt;margin-top:2.45pt;width:49.4pt;height:74.3pt;z-index:251635200;visibility:visible">
            <v:imagedata r:id="rId19" o:title="" gain="39322f" blacklevel="13107f" grayscale="t"/>
          </v:shape>
        </w:pict>
      </w:r>
    </w:p>
    <w:p w:rsidR="008721A8" w:rsidRPr="001E73B6" w:rsidRDefault="008721A8" w:rsidP="004D6AD4">
      <w:pPr>
        <w:ind w:left="284"/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>a) A parrot has  got a beak.</w:t>
      </w:r>
    </w:p>
    <w:p w:rsidR="008721A8" w:rsidRPr="001E73B6" w:rsidRDefault="008721A8" w:rsidP="004D6AD4">
      <w:pPr>
        <w:ind w:left="284"/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>b) A parrot has  got wings.</w:t>
      </w:r>
    </w:p>
    <w:p w:rsidR="008721A8" w:rsidRPr="001E73B6" w:rsidRDefault="008721A8" w:rsidP="004D6AD4">
      <w:pPr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  c) A parrot can  talk.</w:t>
      </w:r>
    </w:p>
    <w:p w:rsidR="008721A8" w:rsidRPr="001E73B6" w:rsidRDefault="008721A8" w:rsidP="004D6AD4">
      <w:pPr>
        <w:ind w:left="284"/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>d) A parrot lives  in the water.</w:t>
      </w:r>
    </w:p>
    <w:p w:rsidR="008721A8" w:rsidRPr="004D6AD4" w:rsidRDefault="008721A8" w:rsidP="004D6AD4">
      <w:pPr>
        <w:ind w:left="284"/>
        <w:rPr>
          <w:rFonts w:ascii="Comic Sans MS" w:hAnsi="Comic Sans MS" w:cs="Comic Sans MS"/>
          <w:sz w:val="20"/>
          <w:szCs w:val="20"/>
        </w:rPr>
      </w:pPr>
    </w:p>
    <w:p w:rsidR="008721A8" w:rsidRDefault="008721A8" w:rsidP="004D6AD4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14.</w:t>
      </w:r>
      <w:r w:rsidRPr="004D6AD4">
        <w:rPr>
          <w:rFonts w:ascii="Arial" w:hAnsi="Arial" w:cs="Arial"/>
          <w:color w:val="000000"/>
          <w:sz w:val="20"/>
          <w:szCs w:val="20"/>
        </w:rPr>
        <w:t xml:space="preserve"> </w:t>
      </w:r>
      <w:r w:rsidRPr="004D6AD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Temel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Reis’in söylediği</w:t>
      </w:r>
      <w:r w:rsidRPr="004D6AD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cümlelerden</w:t>
      </w:r>
    </w:p>
    <w:p w:rsidR="008721A8" w:rsidRDefault="008721A8" w:rsidP="004D6AD4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noProof/>
          <w:lang w:val="tr-TR"/>
        </w:rPr>
        <w:pict>
          <v:shape id="Resim 30" o:spid="_x0000_s1038" type="#_x0000_t75" alt="http://tbn0.google.com/images?q=tbn:v8k8y3wgRgW4JM:http://weblogs.newsday.com/sports/football/bob_blog/popeye.jpg" href="http://images.google.com.tr/imgres?imgurl=http://weblogs.newsday.com/sports/football/bob_blog/popeye.jpg&amp;imgrefurl=http://weblogs.newsday.com/sports/football/bob_blog/2007/08/i_saw_mariano_rivera_laveranue.html&amp;usg=__a84Z3mrfDNnffuVqCJ_G_DhHsjg=&amp;h=257&amp;w=350&amp;sz=30&amp;hl=tr&amp;start=4&amp;tbnid=v8k8y3wgRgW4JM:&amp;tbnh=88&amp;tbnw=120&amp;prev=/images?q=popeye&amp;gbv=2&amp;h" style="position:absolute;margin-left:152.05pt;margin-top:8.3pt;width:65.9pt;height:58.8pt;z-index:251636224;visibility:visible" o:button="t">
            <v:fill o:detectmouseclick="t"/>
            <v:imagedata r:id="rId20" o:title="" gain="52429f" blacklevel="6554f" grayscale="t"/>
          </v:shape>
        </w:pic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</w:t>
      </w:r>
      <w:r w:rsidRPr="004D6AD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hangisi doğrudur?</w:t>
      </w:r>
    </w:p>
    <w:p w:rsidR="008721A8" w:rsidRPr="004D6AD4" w:rsidRDefault="008721A8" w:rsidP="004D6AD4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8721A8" w:rsidRPr="001E73B6" w:rsidRDefault="008721A8" w:rsidP="004D6AD4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1E73B6">
        <w:rPr>
          <w:rFonts w:ascii="Comic Sans MS" w:hAnsi="Comic Sans MS" w:cs="Comic Sans MS"/>
          <w:color w:val="000000"/>
          <w:sz w:val="18"/>
          <w:szCs w:val="18"/>
        </w:rPr>
        <w:t xml:space="preserve">  a) A rabbit is a sea animal.      </w:t>
      </w:r>
    </w:p>
    <w:p w:rsidR="008721A8" w:rsidRPr="001E73B6" w:rsidRDefault="008721A8" w:rsidP="004D6AD4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1E73B6">
        <w:rPr>
          <w:rFonts w:ascii="Comic Sans MS" w:hAnsi="Comic Sans MS" w:cs="Comic Sans MS"/>
          <w:color w:val="000000"/>
          <w:sz w:val="18"/>
          <w:szCs w:val="18"/>
        </w:rPr>
        <w:t xml:space="preserve">  b) A snake is a long and thin animal.</w:t>
      </w:r>
    </w:p>
    <w:p w:rsidR="008721A8" w:rsidRPr="001E73B6" w:rsidRDefault="008721A8" w:rsidP="004D6AD4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1E73B6">
        <w:rPr>
          <w:rFonts w:ascii="Comic Sans MS" w:hAnsi="Comic Sans MS" w:cs="Comic Sans MS"/>
          <w:color w:val="000000"/>
          <w:sz w:val="18"/>
          <w:szCs w:val="18"/>
        </w:rPr>
        <w:t xml:space="preserve">  c) A dolphin has got a beak.    </w:t>
      </w:r>
    </w:p>
    <w:p w:rsidR="008721A8" w:rsidRPr="001E73B6" w:rsidRDefault="008721A8" w:rsidP="004D6AD4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1E73B6">
        <w:rPr>
          <w:rFonts w:ascii="Comic Sans MS" w:hAnsi="Comic Sans MS" w:cs="Comic Sans MS"/>
          <w:color w:val="000000"/>
          <w:sz w:val="18"/>
          <w:szCs w:val="18"/>
        </w:rPr>
        <w:t xml:space="preserve">  d) A fish has got wings.</w:t>
      </w:r>
    </w:p>
    <w:p w:rsidR="008721A8" w:rsidRPr="004D6AD4" w:rsidRDefault="008721A8" w:rsidP="004D6AD4">
      <w:pPr>
        <w:spacing w:line="276" w:lineRule="auto"/>
        <w:rPr>
          <w:rFonts w:ascii="Comic Sans MS" w:hAnsi="Comic Sans MS" w:cs="Comic Sans MS"/>
          <w:color w:val="000000"/>
          <w:sz w:val="20"/>
          <w:szCs w:val="20"/>
        </w:rPr>
      </w:pPr>
    </w:p>
    <w:p w:rsidR="008721A8" w:rsidRPr="003E2CDD" w:rsidRDefault="008721A8" w:rsidP="003E2CDD">
      <w:pPr>
        <w:tabs>
          <w:tab w:val="left" w:pos="708"/>
          <w:tab w:val="left" w:pos="1416"/>
          <w:tab w:val="left" w:pos="2124"/>
          <w:tab w:val="center" w:pos="4922"/>
        </w:tabs>
        <w:rPr>
          <w:rFonts w:ascii="Comic Sans MS" w:hAnsi="Comic Sans MS" w:cs="Comic Sans MS"/>
          <w:b/>
          <w:bCs/>
          <w:sz w:val="18"/>
          <w:szCs w:val="18"/>
        </w:rPr>
      </w:pPr>
      <w:r w:rsidRPr="003E2CDD">
        <w:rPr>
          <w:rFonts w:ascii="Comic Sans MS" w:hAnsi="Comic Sans MS" w:cs="Comic Sans MS"/>
          <w:b/>
          <w:bCs/>
          <w:color w:val="000000"/>
          <w:sz w:val="18"/>
          <w:szCs w:val="18"/>
        </w:rPr>
        <w:t>15.</w:t>
      </w:r>
      <w:r w:rsidRPr="003E2CDD">
        <w:rPr>
          <w:b/>
          <w:bCs/>
          <w:sz w:val="18"/>
          <w:szCs w:val="18"/>
          <w:u w:val="single"/>
        </w:rPr>
        <w:t xml:space="preserve"> </w:t>
      </w:r>
      <w:r w:rsidRPr="003E2CDD">
        <w:rPr>
          <w:rFonts w:ascii="Comic Sans MS" w:hAnsi="Comic Sans MS" w:cs="Comic Sans MS"/>
          <w:b/>
          <w:bCs/>
          <w:sz w:val="18"/>
          <w:szCs w:val="18"/>
        </w:rPr>
        <w:t>Hayvanların vücudunun bölümlerinin adları</w:t>
      </w:r>
    </w:p>
    <w:p w:rsidR="008721A8" w:rsidRPr="003E2CDD" w:rsidRDefault="008721A8" w:rsidP="003E2CDD">
      <w:pPr>
        <w:tabs>
          <w:tab w:val="left" w:pos="708"/>
          <w:tab w:val="left" w:pos="1416"/>
          <w:tab w:val="left" w:pos="2124"/>
          <w:tab w:val="center" w:pos="4922"/>
        </w:tabs>
        <w:rPr>
          <w:rFonts w:ascii="Comic Sans MS" w:hAnsi="Comic Sans MS" w:cs="Comic Sans MS"/>
          <w:b/>
          <w:bCs/>
          <w:sz w:val="18"/>
          <w:szCs w:val="18"/>
        </w:rPr>
      </w:pPr>
      <w:r w:rsidRPr="003E2CDD">
        <w:rPr>
          <w:rFonts w:ascii="Comic Sans MS" w:hAnsi="Comic Sans MS" w:cs="Comic Sans MS"/>
          <w:b/>
          <w:bCs/>
          <w:sz w:val="18"/>
          <w:szCs w:val="18"/>
        </w:rPr>
        <w:t xml:space="preserve"> hangisinde sırasıyla doğru verilmiştir?</w:t>
      </w:r>
    </w:p>
    <w:p w:rsidR="008721A8" w:rsidRPr="00F21C41" w:rsidRDefault="008721A8" w:rsidP="003E2CDD">
      <w:pPr>
        <w:tabs>
          <w:tab w:val="left" w:pos="708"/>
          <w:tab w:val="left" w:pos="1416"/>
          <w:tab w:val="left" w:pos="2124"/>
          <w:tab w:val="center" w:pos="4922"/>
        </w:tabs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35.55pt;margin-top:4.1pt;width:13.25pt;height:8.8pt;z-index:251640320" o:connectortype="straight">
            <v:stroke endarrow="block"/>
          </v:shape>
        </w:pict>
      </w:r>
      <w:r>
        <w:rPr>
          <w:noProof/>
          <w:lang w:val="tr-TR"/>
        </w:rPr>
        <w:pict>
          <v:shape id="2 Resim" o:spid="_x0000_s1040" type="#_x0000_t75" alt="at.bmp" style="position:absolute;margin-left:131.05pt;margin-top:7.85pt;width:45.75pt;height:24pt;z-index:251639296;visibility:visible">
            <v:imagedata r:id="rId21" o:title="" cropbottom="32409f" cropleft="29723f" cropright="-3963f"/>
          </v:shape>
        </w:pict>
      </w:r>
      <w:r>
        <w:rPr>
          <w:noProof/>
          <w:lang w:val="tr-TR"/>
        </w:rPr>
        <w:pict>
          <v:shape id="Resim 5" o:spid="_x0000_s1041" type="#_x0000_t75" alt="7" style="position:absolute;margin-left:92.05pt;margin-top:.35pt;width:39pt;height:34.5pt;z-index:251637248;visibility:visible">
            <v:imagedata r:id="rId22" o:title=""/>
          </v:shape>
        </w:pict>
      </w:r>
      <w:r>
        <w:rPr>
          <w:noProof/>
          <w:lang w:val="tr-TR"/>
        </w:rPr>
        <w:pict>
          <v:shape id="Resim 3" o:spid="_x0000_s1042" type="#_x0000_t75" alt="10" style="position:absolute;margin-left:44.8pt;margin-top:7.85pt;width:47.25pt;height:25.5pt;z-index:251638272;visibility:visible">
            <v:imagedata r:id="rId23" o:title=""/>
          </v:shape>
        </w:pict>
      </w:r>
      <w:r w:rsidRPr="00445051">
        <w:rPr>
          <w:rFonts w:ascii="Comic Sans MS" w:hAnsi="Comic Sans MS" w:cs="Comic Sans MS"/>
          <w:b/>
          <w:bCs/>
          <w:noProof/>
          <w:lang w:val="tr-TR"/>
        </w:rPr>
        <w:pict>
          <v:shape id="Resim 2" o:spid="_x0000_i1027" type="#_x0000_t75" alt="8" style="width:42.75pt;height:33pt;visibility:visible">
            <v:imagedata r:id="rId24" o:title=""/>
          </v:shape>
        </w:pict>
      </w:r>
      <w:r w:rsidRPr="008302F0">
        <w:rPr>
          <w:noProof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 </w:t>
      </w:r>
      <w:r w:rsidRPr="000C1CF2">
        <w:rPr>
          <w:rFonts w:ascii="Comic Sans MS" w:hAnsi="Comic Sans MS" w:cs="Comic Sans MS"/>
          <w:b/>
          <w:bCs/>
        </w:rPr>
        <w:t xml:space="preserve">  </w:t>
      </w:r>
      <w:r>
        <w:rPr>
          <w:rFonts w:ascii="Comic Sans MS" w:hAnsi="Comic Sans MS" w:cs="Comic Sans MS"/>
          <w:b/>
          <w:bCs/>
        </w:rPr>
        <w:t xml:space="preserve">      </w:t>
      </w:r>
      <w:r w:rsidRPr="000C1CF2">
        <w:rPr>
          <w:rFonts w:ascii="Comic Sans MS" w:hAnsi="Comic Sans MS" w:cs="Comic Sans MS"/>
          <w:b/>
          <w:bCs/>
        </w:rPr>
        <w:t xml:space="preserve">     </w:t>
      </w:r>
      <w:r>
        <w:rPr>
          <w:rFonts w:ascii="Comic Sans MS" w:hAnsi="Comic Sans MS" w:cs="Comic Sans MS"/>
          <w:b/>
          <w:bCs/>
        </w:rPr>
        <w:t xml:space="preserve">       </w:t>
      </w:r>
      <w:r w:rsidRPr="000C1CF2">
        <w:rPr>
          <w:rFonts w:ascii="Comic Sans MS" w:hAnsi="Comic Sans MS" w:cs="Comic Sans MS"/>
          <w:b/>
          <w:bCs/>
        </w:rPr>
        <w:t xml:space="preserve">  </w:t>
      </w:r>
      <w:r>
        <w:rPr>
          <w:rFonts w:ascii="Comic Sans MS" w:hAnsi="Comic Sans MS" w:cs="Comic Sans MS"/>
          <w:b/>
          <w:bCs/>
        </w:rPr>
        <w:t xml:space="preserve">        </w:t>
      </w:r>
      <w:r w:rsidRPr="001E73B6">
        <w:rPr>
          <w:rFonts w:ascii="Comic Sans MS" w:hAnsi="Comic Sans MS" w:cs="Comic Sans MS"/>
          <w:b/>
          <w:bCs/>
        </w:rPr>
        <w:t xml:space="preserve">  </w:t>
      </w:r>
    </w:p>
    <w:p w:rsidR="008721A8" w:rsidRPr="001E73B6" w:rsidRDefault="008721A8" w:rsidP="003E2CDD">
      <w:pPr>
        <w:spacing w:line="276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</w:rPr>
        <w:t xml:space="preserve">  </w:t>
      </w:r>
      <w:r w:rsidRPr="001E73B6">
        <w:rPr>
          <w:rFonts w:ascii="Comic Sans MS" w:hAnsi="Comic Sans MS" w:cs="Comic Sans MS"/>
          <w:b/>
          <w:bCs/>
        </w:rPr>
        <w:t xml:space="preserve"> </w:t>
      </w:r>
      <w:r w:rsidRPr="001E73B6">
        <w:rPr>
          <w:rFonts w:ascii="Comic Sans MS" w:hAnsi="Comic Sans MS" w:cs="Comic Sans MS"/>
          <w:sz w:val="18"/>
          <w:szCs w:val="18"/>
        </w:rPr>
        <w:t>a)  fin  – mane  – horn –  paw</w:t>
      </w:r>
    </w:p>
    <w:p w:rsidR="008721A8" w:rsidRPr="001E73B6" w:rsidRDefault="008721A8" w:rsidP="003E2CDD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1E73B6">
        <w:rPr>
          <w:sz w:val="16"/>
          <w:szCs w:val="16"/>
        </w:rPr>
        <w:t xml:space="preserve">        </w:t>
      </w:r>
      <w:r w:rsidRPr="001E73B6">
        <w:rPr>
          <w:rFonts w:ascii="Comic Sans MS" w:hAnsi="Comic Sans MS" w:cs="Comic Sans MS"/>
          <w:sz w:val="18"/>
          <w:szCs w:val="18"/>
        </w:rPr>
        <w:t xml:space="preserve">b)  paw  - fin – mane  –  horn </w:t>
      </w:r>
    </w:p>
    <w:p w:rsidR="008721A8" w:rsidRPr="001E73B6" w:rsidRDefault="008721A8" w:rsidP="003E2CDD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   c)  fin  – mane  – horn  – paw</w:t>
      </w:r>
    </w:p>
    <w:p w:rsidR="008721A8" w:rsidRDefault="008721A8" w:rsidP="003E2CDD">
      <w:pPr>
        <w:spacing w:line="276" w:lineRule="auto"/>
        <w:rPr>
          <w:sz w:val="16"/>
          <w:szCs w:val="16"/>
        </w:rPr>
      </w:pPr>
      <w:r w:rsidRPr="001E73B6">
        <w:rPr>
          <w:rFonts w:ascii="Comic Sans MS" w:hAnsi="Comic Sans MS" w:cs="Comic Sans MS"/>
          <w:sz w:val="18"/>
          <w:szCs w:val="18"/>
        </w:rPr>
        <w:t xml:space="preserve">      d)  horn  – fin  – paw  – mane </w:t>
      </w:r>
    </w:p>
    <w:p w:rsidR="008721A8" w:rsidRPr="003E2CDD" w:rsidRDefault="008721A8" w:rsidP="003E2CDD">
      <w:pPr>
        <w:spacing w:line="276" w:lineRule="auto"/>
        <w:rPr>
          <w:sz w:val="16"/>
          <w:szCs w:val="16"/>
        </w:rPr>
      </w:pPr>
    </w:p>
    <w:p w:rsidR="008721A8" w:rsidRPr="000A7270" w:rsidRDefault="008721A8" w:rsidP="00D774D0">
      <w:pPr>
        <w:tabs>
          <w:tab w:val="left" w:pos="708"/>
          <w:tab w:val="left" w:pos="1416"/>
          <w:tab w:val="left" w:pos="2124"/>
          <w:tab w:val="center" w:pos="4922"/>
        </w:tabs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16</w:t>
      </w:r>
      <w:r w:rsidRPr="00D774D0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0A7270">
        <w:rPr>
          <w:rFonts w:ascii="Comic Sans MS" w:hAnsi="Comic Sans MS" w:cs="Comic Sans MS"/>
          <w:b/>
          <w:bCs/>
          <w:sz w:val="18"/>
          <w:szCs w:val="18"/>
        </w:rPr>
        <w:t xml:space="preserve">Yer şekillerinin adları hangisinde </w:t>
      </w:r>
    </w:p>
    <w:p w:rsidR="008721A8" w:rsidRPr="000A7270" w:rsidRDefault="008721A8" w:rsidP="00D774D0">
      <w:pPr>
        <w:tabs>
          <w:tab w:val="left" w:pos="708"/>
          <w:tab w:val="left" w:pos="1416"/>
          <w:tab w:val="left" w:pos="2124"/>
          <w:tab w:val="center" w:pos="4922"/>
        </w:tabs>
        <w:rPr>
          <w:rFonts w:ascii="Comic Sans MS" w:hAnsi="Comic Sans MS" w:cs="Comic Sans MS"/>
          <w:b/>
          <w:bCs/>
          <w:sz w:val="18"/>
          <w:szCs w:val="18"/>
        </w:rPr>
      </w:pPr>
      <w:r w:rsidRPr="000A7270">
        <w:rPr>
          <w:rFonts w:ascii="Comic Sans MS" w:hAnsi="Comic Sans MS" w:cs="Comic Sans MS"/>
          <w:b/>
          <w:bCs/>
          <w:sz w:val="18"/>
          <w:szCs w:val="18"/>
        </w:rPr>
        <w:t xml:space="preserve">     sırasıyla doğru verilmiştir?</w:t>
      </w:r>
    </w:p>
    <w:p w:rsidR="008721A8" w:rsidRPr="000A7270" w:rsidRDefault="008721A8" w:rsidP="00D774D0">
      <w:pPr>
        <w:tabs>
          <w:tab w:val="left" w:pos="708"/>
          <w:tab w:val="left" w:pos="1416"/>
          <w:tab w:val="left" w:pos="2124"/>
          <w:tab w:val="center" w:pos="4922"/>
        </w:tabs>
        <w:rPr>
          <w:rFonts w:ascii="Comic Sans MS" w:hAnsi="Comic Sans MS" w:cs="Comic Sans MS"/>
          <w:b/>
          <w:bCs/>
          <w:sz w:val="18"/>
          <w:szCs w:val="18"/>
        </w:rPr>
      </w:pPr>
    </w:p>
    <w:p w:rsidR="008721A8" w:rsidRPr="000A7270" w:rsidRDefault="008721A8" w:rsidP="00D774D0">
      <w:pPr>
        <w:tabs>
          <w:tab w:val="left" w:pos="708"/>
          <w:tab w:val="left" w:pos="1416"/>
          <w:tab w:val="left" w:pos="2124"/>
          <w:tab w:val="center" w:pos="4922"/>
        </w:tabs>
        <w:rPr>
          <w:rFonts w:ascii="Comic Sans MS" w:hAnsi="Comic Sans MS" w:cs="Comic Sans MS"/>
          <w:b/>
          <w:bCs/>
          <w:sz w:val="18"/>
          <w:szCs w:val="18"/>
        </w:rPr>
      </w:pPr>
      <w:r w:rsidRPr="000A7270">
        <w:rPr>
          <w:rFonts w:ascii="Comic Sans MS" w:hAnsi="Comic Sans MS" w:cs="Comic Sans MS"/>
          <w:b/>
          <w:bCs/>
          <w:sz w:val="18"/>
          <w:szCs w:val="18"/>
        </w:rPr>
        <w:t xml:space="preserve">     dağ – orman – göl - nehir</w:t>
      </w:r>
    </w:p>
    <w:p w:rsidR="008721A8" w:rsidRPr="000A7270" w:rsidRDefault="008721A8" w:rsidP="00D774D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8721A8" w:rsidRPr="000A7270" w:rsidRDefault="008721A8" w:rsidP="00D774D0">
      <w:pPr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0A7270">
        <w:rPr>
          <w:rFonts w:ascii="Comic Sans MS" w:hAnsi="Comic Sans MS" w:cs="Comic Sans MS"/>
          <w:sz w:val="18"/>
          <w:szCs w:val="18"/>
        </w:rPr>
        <w:t>a) mountain - forest -  lake - river</w:t>
      </w:r>
    </w:p>
    <w:p w:rsidR="008721A8" w:rsidRPr="000A7270" w:rsidRDefault="008721A8" w:rsidP="00D774D0">
      <w:pPr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     b) forest - river  - mountain  -  lake    </w:t>
      </w:r>
    </w:p>
    <w:p w:rsidR="008721A8" w:rsidRPr="000A7270" w:rsidRDefault="008721A8" w:rsidP="00D774D0">
      <w:pPr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     c) lake  -  forest - river  - mountain </w:t>
      </w:r>
    </w:p>
    <w:p w:rsidR="008721A8" w:rsidRDefault="008721A8" w:rsidP="00830382">
      <w:pPr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     d) river - mountain - forest – lake</w:t>
      </w:r>
    </w:p>
    <w:p w:rsidR="008721A8" w:rsidRPr="000A7270" w:rsidRDefault="008721A8" w:rsidP="00830382">
      <w:pPr>
        <w:rPr>
          <w:rFonts w:ascii="Comic Sans MS" w:hAnsi="Comic Sans MS" w:cs="Comic Sans MS"/>
          <w:sz w:val="18"/>
          <w:szCs w:val="18"/>
        </w:rPr>
      </w:pPr>
    </w:p>
    <w:p w:rsidR="008721A8" w:rsidRDefault="008721A8" w:rsidP="00830382">
      <w:pPr>
        <w:rPr>
          <w:rFonts w:ascii="Comic Sans MS" w:hAnsi="Comic Sans MS" w:cs="Comic Sans MS"/>
          <w:sz w:val="20"/>
          <w:szCs w:val="20"/>
        </w:rPr>
      </w:pPr>
    </w:p>
    <w:p w:rsidR="008721A8" w:rsidRDefault="008721A8" w:rsidP="00830382">
      <w:pPr>
        <w:rPr>
          <w:rFonts w:ascii="Comic Sans MS" w:hAnsi="Comic Sans MS" w:cs="Comic Sans MS"/>
          <w:sz w:val="20"/>
          <w:szCs w:val="20"/>
        </w:rPr>
      </w:pPr>
    </w:p>
    <w:p w:rsidR="008721A8" w:rsidRPr="002B6B55" w:rsidRDefault="008721A8" w:rsidP="001F6914">
      <w:pPr>
        <w:pStyle w:val="NoSpacing"/>
        <w:rPr>
          <w:rFonts w:ascii="Comic Sans MS" w:hAnsi="Comic Sans MS" w:cs="Comic Sans MS"/>
          <w:b/>
          <w:bCs/>
          <w:sz w:val="18"/>
          <w:szCs w:val="18"/>
        </w:rPr>
      </w:pPr>
      <w:r w:rsidRPr="002B6B55">
        <w:rPr>
          <w:rFonts w:ascii="Comic Sans MS" w:hAnsi="Comic Sans MS" w:cs="Comic Sans MS"/>
          <w:b/>
          <w:bCs/>
          <w:sz w:val="20"/>
          <w:szCs w:val="20"/>
        </w:rPr>
        <w:t>1</w:t>
      </w: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2B6B55">
        <w:rPr>
          <w:rFonts w:ascii="Comic Sans MS" w:hAnsi="Comic Sans MS" w:cs="Comic Sans MS"/>
          <w:b/>
          <w:bCs/>
        </w:rPr>
        <w:t xml:space="preserve"> .</w:t>
      </w:r>
      <w:r w:rsidRPr="001F691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B6B55">
        <w:rPr>
          <w:rFonts w:ascii="Comic Sans MS" w:hAnsi="Comic Sans MS" w:cs="Comic Sans MS"/>
          <w:b/>
          <w:bCs/>
          <w:sz w:val="18"/>
          <w:szCs w:val="18"/>
        </w:rPr>
        <w:t>Reimdeki kişiye sağlık promlemiyle ilgili</w:t>
      </w:r>
    </w:p>
    <w:p w:rsidR="008721A8" w:rsidRPr="002B6B55" w:rsidRDefault="008721A8" w:rsidP="002B6B55">
      <w:pPr>
        <w:pStyle w:val="NoSpacing"/>
        <w:rPr>
          <w:rFonts w:ascii="Comic Sans MS" w:hAnsi="Comic Sans MS" w:cs="Comic Sans MS"/>
          <w:b/>
          <w:bCs/>
          <w:sz w:val="18"/>
          <w:szCs w:val="18"/>
        </w:rPr>
      </w:pPr>
      <w:r w:rsidRPr="002B6B55">
        <w:rPr>
          <w:rFonts w:ascii="Comic Sans MS" w:hAnsi="Comic Sans MS" w:cs="Comic Sans MS"/>
          <w:b/>
          <w:bCs/>
          <w:sz w:val="18"/>
          <w:szCs w:val="18"/>
        </w:rPr>
        <w:t xml:space="preserve">      tavsiyede bulunmak için ne söylenebilir?</w:t>
      </w:r>
      <w:r w:rsidRPr="00083A2D"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  <w:t xml:space="preserve"> </w:t>
      </w:r>
    </w:p>
    <w:p w:rsidR="008721A8" w:rsidRDefault="008721A8" w:rsidP="00830382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val="tr-TR"/>
        </w:rPr>
        <w:pict>
          <v:shape id="_x0000_s1043" type="#_x0000_t75" style="position:absolute;margin-left:164.05pt;margin-top:7.75pt;width:62.25pt;height:64.5pt;z-index:251648512;visibility:visible">
            <v:imagedata r:id="rId25" o:title=""/>
          </v:shape>
        </w:pict>
      </w:r>
    </w:p>
    <w:p w:rsidR="008721A8" w:rsidRPr="000A7270" w:rsidRDefault="008721A8" w:rsidP="002B6B55">
      <w:pPr>
        <w:pStyle w:val="NoSpacing"/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a) </w:t>
      </w:r>
      <w:r w:rsidRPr="000A7270">
        <w:rPr>
          <w:rFonts w:ascii="Comic Sans MS" w:hAnsi="Comic Sans MS" w:cs="Comic Sans MS"/>
          <w:sz w:val="16"/>
          <w:szCs w:val="16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>You should go to the dentist.</w:t>
      </w:r>
    </w:p>
    <w:p w:rsidR="008721A8" w:rsidRPr="000A7270" w:rsidRDefault="008721A8" w:rsidP="002B6B55">
      <w:pPr>
        <w:pStyle w:val="NoSpacing"/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b) </w:t>
      </w:r>
      <w:r w:rsidRPr="000A7270">
        <w:rPr>
          <w:rFonts w:ascii="Comic Sans MS" w:hAnsi="Comic Sans MS" w:cs="Comic Sans MS"/>
          <w:sz w:val="16"/>
          <w:szCs w:val="16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>You shouldn’t read a book.</w:t>
      </w:r>
    </w:p>
    <w:p w:rsidR="008721A8" w:rsidRPr="000A7270" w:rsidRDefault="008721A8" w:rsidP="002B6B55">
      <w:pPr>
        <w:pStyle w:val="NoSpacing"/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>c)  You should  eat a lot of sweets.</w:t>
      </w:r>
    </w:p>
    <w:p w:rsidR="008721A8" w:rsidRPr="00900BDD" w:rsidRDefault="008721A8" w:rsidP="00900BDD">
      <w:pPr>
        <w:pStyle w:val="NoSpacing"/>
        <w:spacing w:line="276" w:lineRule="auto"/>
        <w:rPr>
          <w:rFonts w:ascii="Comic Sans MS" w:hAnsi="Comic Sans MS" w:cs="Comic Sans MS"/>
          <w:sz w:val="18"/>
          <w:szCs w:val="18"/>
        </w:rPr>
      </w:pPr>
      <w:r w:rsidRPr="00900BDD">
        <w:rPr>
          <w:rFonts w:ascii="Comic Sans MS" w:hAnsi="Comic Sans MS" w:cs="Comic Sans MS"/>
          <w:sz w:val="18"/>
          <w:szCs w:val="18"/>
        </w:rPr>
        <w:t>d)  You should drink cold drinks.</w:t>
      </w:r>
    </w:p>
    <w:p w:rsidR="008721A8" w:rsidRDefault="008721A8" w:rsidP="006B45FB">
      <w:pPr>
        <w:pStyle w:val="NoSpacing"/>
        <w:rPr>
          <w:rFonts w:ascii="Comic Sans MS" w:hAnsi="Comic Sans MS" w:cs="Comic Sans MS"/>
          <w:b/>
          <w:bCs/>
          <w:sz w:val="18"/>
          <w:szCs w:val="18"/>
        </w:rPr>
      </w:pPr>
      <w:r w:rsidRPr="002B6B55">
        <w:rPr>
          <w:rFonts w:ascii="Comic Sans MS" w:hAnsi="Comic Sans MS" w:cs="Comic Sans MS"/>
          <w:b/>
          <w:bCs/>
          <w:sz w:val="20"/>
          <w:szCs w:val="20"/>
        </w:rPr>
        <w:t>1</w:t>
      </w: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2B6B55">
        <w:rPr>
          <w:rFonts w:ascii="Comic Sans MS" w:hAnsi="Comic Sans MS" w:cs="Comic Sans MS"/>
          <w:b/>
          <w:bCs/>
        </w:rPr>
        <w:t>.</w:t>
      </w:r>
      <w:r w:rsidRPr="001F691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Reimdeki durumla ilgili hangi ifade </w:t>
      </w:r>
      <w:r w:rsidRPr="00405F2C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2B6B55">
        <w:rPr>
          <w:rFonts w:ascii="Comic Sans MS" w:hAnsi="Comic Sans MS" w:cs="Comic Sans MS"/>
          <w:b/>
          <w:bCs/>
          <w:sz w:val="18"/>
          <w:szCs w:val="18"/>
        </w:rPr>
        <w:t>?</w:t>
      </w:r>
    </w:p>
    <w:p w:rsidR="008721A8" w:rsidRDefault="008721A8" w:rsidP="006B45FB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val="tr-TR"/>
        </w:rPr>
        <w:pict>
          <v:shape id="Resim 26" o:spid="_x0000_s1044" type="#_x0000_t75" alt="thirsty" style="position:absolute;margin-left:164.05pt;margin-top:5.75pt;width:79.45pt;height:48.75pt;z-index:-251636224;visibility:visible" wrapcoords="-204 0 -204 21268 21600 21268 21600 0 -204 0">
            <v:imagedata r:id="rId26" o:title="" cropbottom="20184f" cropleft="1984f" cropright="7938f" grayscale="t"/>
            <w10:wrap type="tight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8721A8" w:rsidRPr="000A7270" w:rsidRDefault="008721A8" w:rsidP="006B45FB">
      <w:pPr>
        <w:rPr>
          <w:rFonts w:ascii="Comic Sans MS" w:hAnsi="Comic Sans MS" w:cs="Comic Sans MS"/>
          <w:sz w:val="18"/>
          <w:szCs w:val="18"/>
        </w:rPr>
      </w:pPr>
      <w:r>
        <w:rPr>
          <w:noProof/>
          <w:lang w:val="tr-TR"/>
        </w:rPr>
        <w:pict>
          <v:shape id="Resim 76" o:spid="_x0000_s1045" type="#_x0000_t75" alt="ice_cream_cone" style="position:absolute;margin-left:176.05pt;margin-top:3.8pt;width:20.25pt;height:27pt;z-index:251651584;visibility:visible">
            <v:imagedata r:id="rId27" o:title="" croptop="9908f" cropbottom="4954f" cropleft="17339f" cropright="19815f" blacklevel="-3277f" grayscale="t"/>
          </v:shape>
        </w:pict>
      </w:r>
      <w:r w:rsidRPr="000A7270">
        <w:rPr>
          <w:rFonts w:ascii="Comic Sans MS" w:hAnsi="Comic Sans MS" w:cs="Comic Sans MS"/>
          <w:sz w:val="18"/>
          <w:szCs w:val="18"/>
        </w:rPr>
        <w:t xml:space="preserve">  a) He woud like to eat ice-cream.</w:t>
      </w:r>
    </w:p>
    <w:p w:rsidR="008721A8" w:rsidRPr="000A7270" w:rsidRDefault="008721A8" w:rsidP="006B45FB">
      <w:pPr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b) He doesn’t like  ice-cream</w:t>
      </w:r>
    </w:p>
    <w:p w:rsidR="008721A8" w:rsidRPr="000A7270" w:rsidRDefault="008721A8" w:rsidP="006B45FB">
      <w:pPr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c) He wants to eat ice-cream.</w:t>
      </w:r>
    </w:p>
    <w:p w:rsidR="008721A8" w:rsidRPr="000A7270" w:rsidRDefault="008721A8" w:rsidP="006B45FB">
      <w:pPr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d) He wants to eat something cold.</w:t>
      </w:r>
    </w:p>
    <w:p w:rsidR="008721A8" w:rsidRDefault="008721A8" w:rsidP="00830382">
      <w:pPr>
        <w:rPr>
          <w:rFonts w:ascii="Comic Sans MS" w:hAnsi="Comic Sans MS" w:cs="Comic Sans MS"/>
          <w:sz w:val="20"/>
          <w:szCs w:val="20"/>
        </w:rPr>
      </w:pPr>
    </w:p>
    <w:p w:rsidR="008721A8" w:rsidRPr="002B6B55" w:rsidRDefault="008721A8" w:rsidP="00D774D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45" o:spid="_x0000_s1046" type="#_x0000_t75" style="position:absolute;margin-left:156.55pt;margin-top:9.15pt;width:82.5pt;height:77.75pt;z-index:251649536;visibility:visible">
            <v:imagedata r:id="rId28" o:title=""/>
          </v:shape>
        </w:pict>
      </w:r>
      <w:r w:rsidRPr="000A7270">
        <w:rPr>
          <w:rFonts w:ascii="Comic Sans MS" w:hAnsi="Comic Sans MS" w:cs="Comic Sans MS"/>
          <w:b/>
          <w:bCs/>
          <w:sz w:val="20"/>
          <w:szCs w:val="20"/>
        </w:rPr>
        <w:t>19.</w:t>
      </w:r>
      <w:r w:rsidRPr="002B6B55">
        <w:rPr>
          <w:rFonts w:ascii="Comic Sans MS" w:hAnsi="Comic Sans MS" w:cs="Comic Sans MS"/>
          <w:b/>
          <w:bCs/>
          <w:sz w:val="20"/>
          <w:szCs w:val="20"/>
        </w:rPr>
        <w:t xml:space="preserve"> What are the children doing?</w:t>
      </w:r>
    </w:p>
    <w:p w:rsidR="008721A8" w:rsidRPr="00D774D0" w:rsidRDefault="008721A8" w:rsidP="00D774D0">
      <w:pPr>
        <w:rPr>
          <w:rFonts w:ascii="Comic Sans MS" w:hAnsi="Comic Sans MS" w:cs="Comic Sans MS"/>
          <w:sz w:val="20"/>
          <w:szCs w:val="20"/>
        </w:rPr>
      </w:pPr>
    </w:p>
    <w:p w:rsidR="008721A8" w:rsidRPr="000A7270" w:rsidRDefault="008721A8" w:rsidP="002B6B55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>a)  They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 are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 playing under the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 bus.</w:t>
      </w:r>
    </w:p>
    <w:p w:rsidR="008721A8" w:rsidRPr="000A7270" w:rsidRDefault="008721A8" w:rsidP="002B6B55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>b)  They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 are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>washing the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 bus.</w:t>
      </w:r>
    </w:p>
    <w:p w:rsidR="008721A8" w:rsidRPr="000A7270" w:rsidRDefault="008721A8" w:rsidP="002B6B55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>c)  They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 are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getting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on the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>bus.</w:t>
      </w:r>
    </w:p>
    <w:p w:rsidR="008721A8" w:rsidRPr="000A7270" w:rsidRDefault="008721A8" w:rsidP="002B6B55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>d)  They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 are crossing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 xml:space="preserve">the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0A7270">
        <w:rPr>
          <w:rFonts w:ascii="Comic Sans MS" w:hAnsi="Comic Sans MS" w:cs="Comic Sans MS"/>
          <w:sz w:val="18"/>
          <w:szCs w:val="18"/>
        </w:rPr>
        <w:t>street.</w:t>
      </w:r>
    </w:p>
    <w:p w:rsidR="008721A8" w:rsidRPr="000A7270" w:rsidRDefault="008721A8" w:rsidP="007431BC">
      <w:pPr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 w:rsidRPr="000A7270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</w:t>
      </w:r>
    </w:p>
    <w:p w:rsidR="008721A8" w:rsidRDefault="008721A8" w:rsidP="007431BC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20</w:t>
      </w:r>
      <w:r w:rsidRPr="007431BC">
        <w:rPr>
          <w:rFonts w:ascii="Comic Sans MS" w:hAnsi="Comic Sans MS" w:cs="Comic Sans MS"/>
          <w:b/>
          <w:bCs/>
          <w:color w:val="000000"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’’</w:t>
      </w:r>
      <w:r w:rsidRPr="007431BC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Pedestrians can cross the street.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’’</w:t>
      </w:r>
    </w:p>
    <w:p w:rsidR="008721A8" w:rsidRDefault="008721A8" w:rsidP="003E2CDD">
      <w:pPr>
        <w:spacing w:line="360" w:lineRule="auto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  ya da  ‘’ Drivers must slow down.’’</w:t>
      </w:r>
    </w:p>
    <w:p w:rsidR="008721A8" w:rsidRPr="003E2CDD" w:rsidRDefault="008721A8" w:rsidP="003E2CDD">
      <w:pPr>
        <w:pStyle w:val="NoSpacing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sz w:val="20"/>
          <w:szCs w:val="20"/>
        </w:rPr>
        <w:t xml:space="preserve">     </w:t>
      </w:r>
      <w:r w:rsidRPr="003E2CDD">
        <w:rPr>
          <w:rFonts w:ascii="Comic Sans MS" w:hAnsi="Comic Sans MS" w:cs="Comic Sans MS"/>
          <w:b/>
          <w:bCs/>
          <w:sz w:val="18"/>
          <w:szCs w:val="18"/>
        </w:rPr>
        <w:t>İ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fadelerinin trafik işareti </w:t>
      </w:r>
      <w:r w:rsidRPr="003E2CDD">
        <w:rPr>
          <w:rFonts w:ascii="Comic Sans MS" w:hAnsi="Comic Sans MS" w:cs="Comic Sans MS"/>
          <w:b/>
          <w:bCs/>
          <w:sz w:val="18"/>
          <w:szCs w:val="18"/>
        </w:rPr>
        <w:t xml:space="preserve"> hangisidir?</w:t>
      </w:r>
    </w:p>
    <w:p w:rsidR="008721A8" w:rsidRDefault="008721A8" w:rsidP="003E2CDD">
      <w:pPr>
        <w:pStyle w:val="NoSpacing"/>
      </w:pPr>
      <w:r>
        <w:rPr>
          <w:noProof/>
          <w:lang w:val="tr-TR"/>
        </w:rPr>
        <w:pict>
          <v:shape id="Resim 16" o:spid="_x0000_s1047" type="#_x0000_t75" alt="http://tbn1.google.com/images?q=tbn:dSTlANS3aH8t7M:http://www.olcaysurucukursu.com/tanzim_dosyalar/TrafikTanzim_BisikletGiremez.gif" href="http://images.google.com.tr/imgres?imgurl=http://www.olcaysurucukursu.com/tanzim_dosyalar/TrafikTanzim_BisikletGiremez.gif&amp;imgrefurl=http://www.olcaysurucukursu.com/trafiktanzim.htm&amp;usg=__HlSAhseXQA1f6f0VdnQ8D37ZHxM=&amp;h=59&amp;w=60&amp;sz=2&amp;hl=tr&amp;start=3&amp;tbnid=dSTlANS3aH8t7M:&amp;tbnh=59&amp;tbnw=60&amp;prev=/images?q=bisiklet+giremez&amp;gbv=2&amp;h" style="position:absolute;margin-left:197.8pt;margin-top:.6pt;width:45pt;height:39.75pt;z-index:251642368;visibility:visible" o:button="t">
            <v:fill o:detectmouseclick="t"/>
            <v:imagedata r:id="rId29" o:title=""/>
          </v:shape>
        </w:pict>
      </w:r>
      <w:r>
        <w:rPr>
          <w:noProof/>
          <w:lang w:val="tr-TR"/>
        </w:rPr>
        <w:pict>
          <v:shape id="Resim 13" o:spid="_x0000_s1048" type="#_x0000_t75" alt="http://tbn1.google.com/images?q=tbn:1jfh03hQn__RSM:http://www.trafikmarket.com/Urunler/Trafik%2520Levhas%C4%B1,%2520Yaya%2520Ge%C3%A7idi%2520(T-11)_15022_1.jpg" href="http://images.google.com.tr/imgres?imgurl=http://www.trafikmarket.com/Urunler/Trafik Levhas%C4%B1, Yaya Ge%C3%A7idi (T-11)_15022_1.jpg&amp;imgrefurl=http://www.trafikmarket.com/Tehlike-Uyar%C4%B1-%C4%B0%C5%9Faretleri-Trafik-Levhas%C4%B1,-Yaya-Ge%C3%A7idi-(T-11)-15022.aspx&amp;usg=__d5Nw9BDY5Eo11Q-1xkIGrnW41Gg=&amp;h=300&amp;w=300&amp;sz=28&amp;hl=tr&amp;start=1&amp;tbnid=1jfh03hQn__RSM:&amp;tbnh=116&amp;tbnw=116&amp;prev=/images?q=yaya+ge%C3%A7ebilir&amp;gbv=2&amp;h" style="position:absolute;margin-left:68.05pt;margin-top:1.35pt;width:41.25pt;height:38.25pt;z-index:251641344;visibility:visible" o:button="t">
            <v:fill o:detectmouseclick="t"/>
            <v:imagedata r:id="rId30" o:title=""/>
          </v:shape>
        </w:pict>
      </w:r>
      <w:r>
        <w:rPr>
          <w:sz w:val="20"/>
          <w:szCs w:val="20"/>
        </w:rPr>
        <w:t xml:space="preserve"> </w:t>
      </w:r>
      <w:r>
        <w:t>a)</w:t>
      </w:r>
      <w:r w:rsidRPr="00B261BF">
        <w:rPr>
          <w:rFonts w:ascii="Arial" w:hAnsi="Arial" w:cs="Arial"/>
        </w:rPr>
        <w:t xml:space="preserve"> </w:t>
      </w:r>
      <w:hyperlink r:id="rId31" w:history="1">
        <w:r w:rsidRPr="00445051">
          <w:rPr>
            <w:rFonts w:ascii="Arial" w:hAnsi="Arial" w:cs="Arial"/>
            <w:noProof/>
            <w:color w:val="0000FF"/>
            <w:lang w:val="tr-TR"/>
          </w:rPr>
          <w:pict>
            <v:shape id="_x0000_i1028" type="#_x0000_t75" alt="http://tbn2.google.com/images?q=tbn:zm3CgshqbFup3M:http://www.gonuldengonule.com/images/girilmez.gif" href="http://images.google.com.tr/imgres?imgurl=http://www.gonuldengonule.com/images/girilmez.gif&amp;imgrefurl=http://www.gonuldengonule.com/uye/hesabim.asp&amp;usg=__lIUwdMch83qti_w0u4bDkU_Hozc=&amp;h=68&amp;w=67&amp;sz=2&amp;hl=tr&amp;start=7&amp;tbnid=zm3CgshqbFup3M:&amp;tbnh=67&amp;tbnw=66&amp;prev=/images?q=girilmez&amp;gbv=2&amp;h" style="width:24.75pt;height:36.75pt;visibility:visible" o:button="t">
              <v:fill o:detectmouseclick="t"/>
              <v:imagedata r:id="rId32" o:title=""/>
            </v:shape>
          </w:pict>
        </w:r>
      </w:hyperlink>
      <w:r>
        <w:rPr>
          <w:rFonts w:ascii="Arial" w:hAnsi="Arial" w:cs="Arial"/>
        </w:rPr>
        <w:t xml:space="preserve">  </w:t>
      </w:r>
      <w:r>
        <w:t>b)</w:t>
      </w:r>
      <w:r w:rsidRPr="00B261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</w:t>
      </w:r>
      <w:r>
        <w:t>c)</w:t>
      </w:r>
      <w:r w:rsidRPr="00510EA7">
        <w:rPr>
          <w:rFonts w:ascii="Arial" w:hAnsi="Arial" w:cs="Arial"/>
        </w:rPr>
        <w:t xml:space="preserve"> </w:t>
      </w:r>
      <w:hyperlink r:id="rId33" w:history="1">
        <w:r w:rsidRPr="00445051">
          <w:rPr>
            <w:rFonts w:ascii="Arial" w:hAnsi="Arial" w:cs="Arial"/>
            <w:noProof/>
            <w:color w:val="0000FF"/>
            <w:lang w:val="tr-TR"/>
          </w:rPr>
          <w:pict>
            <v:shape id="Resim 7" o:spid="_x0000_i1029" type="#_x0000_t75" alt="http://tbn1.google.com/images?q=tbn:54mx040dXxWFUM:http://www.5ocaksurucukursu.com/arasayfalar/dersler/isaretler_dosyalar/SolaDonulmez.gif" href="http://images.google.com.tr/imgres?imgurl=http://www.5ocaksurucukursu.com/arasayfalar/dersler/isaretler_dosyalar/SolaDonulmez.gif&amp;imgrefurl=http://www.5ocaksurucukursu.com/arasayfalar/dersler/isaretler.htm&amp;usg=__LACTgCSWk3PzWk_m4mpTZxb6Jg4=&amp;h=53&amp;w=55&amp;sz=4&amp;hl=tr&amp;start=5&amp;tbnid=54mx040dXxWFUM:&amp;tbnh=53&amp;tbnw=55&amp;prev=/images?q=sola+d%C3%B6n%C3%BClmez&amp;gbv=2&amp;h" style="width:33.75pt;height:36pt;visibility:visible" o:button="t">
              <v:fill o:detectmouseclick="t"/>
              <v:imagedata r:id="rId34" o:title=""/>
            </v:shape>
          </w:pict>
        </w:r>
      </w:hyperlink>
      <w:r>
        <w:rPr>
          <w:rFonts w:ascii="Arial" w:hAnsi="Arial" w:cs="Arial"/>
        </w:rPr>
        <w:t xml:space="preserve">   </w:t>
      </w:r>
      <w:r>
        <w:t>d)</w:t>
      </w:r>
      <w:r>
        <w:rPr>
          <w:rFonts w:ascii="Arial" w:hAnsi="Arial" w:cs="Arial"/>
        </w:rPr>
        <w:t xml:space="preserve">         </w:t>
      </w:r>
    </w:p>
    <w:p w:rsidR="008721A8" w:rsidRDefault="008721A8" w:rsidP="007431BC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8721A8" w:rsidRPr="007431BC" w:rsidRDefault="008721A8" w:rsidP="007431BC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21. Traik levhası hangi kuralı ifade etmektedir?</w:t>
      </w:r>
    </w:p>
    <w:p w:rsidR="008721A8" w:rsidRDefault="008721A8" w:rsidP="008302F0">
      <w:pPr>
        <w:rPr>
          <w:sz w:val="20"/>
          <w:szCs w:val="20"/>
        </w:rPr>
      </w:pPr>
      <w:r>
        <w:rPr>
          <w:noProof/>
          <w:lang w:val="tr-TR"/>
        </w:rPr>
        <w:pict>
          <v:shape id="Resim 7" o:spid="_x0000_s1049" type="#_x0000_t75" alt="http://tbn1.google.com/images?q=tbn:54mx040dXxWFUM:http://www.5ocaksurucukursu.com/arasayfalar/dersler/isaretler_dosyalar/SolaDonulmez.gif" href="http://images.google.com.tr/imgres?imgurl=http://www.5ocaksurucukursu.com/arasayfalar/dersler/isaretler_dosyalar/SolaDonulmez.gif&amp;imgrefurl=http://www.5ocaksurucukursu.com/arasayfalar/dersler/isaretler.htm&amp;usg=__LACTgCSWk3PzWk_m4mpTZxb6Jg4=&amp;h=53&amp;w=55&amp;sz=4&amp;hl=tr&amp;start=5&amp;tbnid=54mx040dXxWFUM:&amp;tbnh=53&amp;tbnw=55&amp;prev=/images?q=sola+d%C3%B6n%C3%BClmez&amp;gbv=2&amp;h" style="position:absolute;margin-left:152.05pt;margin-top:4.5pt;width:39pt;height:39.75pt;z-index:251643392;visibility:visible" o:button="t">
            <v:fill o:detectmouseclick="t"/>
            <v:imagedata r:id="rId35" o:title=""/>
          </v:shape>
        </w:pict>
      </w:r>
    </w:p>
    <w:p w:rsidR="008721A8" w:rsidRPr="000A7270" w:rsidRDefault="008721A8" w:rsidP="000A7270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sz w:val="18"/>
          <w:szCs w:val="18"/>
        </w:rPr>
        <w:t xml:space="preserve">     </w:t>
      </w:r>
      <w:r w:rsidRPr="000A7270">
        <w:rPr>
          <w:rFonts w:ascii="Comic Sans MS" w:hAnsi="Comic Sans MS" w:cs="Comic Sans MS"/>
          <w:sz w:val="18"/>
          <w:szCs w:val="18"/>
        </w:rPr>
        <w:t>a)  You mustn’t turn right.</w:t>
      </w:r>
    </w:p>
    <w:p w:rsidR="008721A8" w:rsidRPr="000A7270" w:rsidRDefault="008721A8" w:rsidP="000A7270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  b)  You must</w:t>
      </w:r>
      <w:r>
        <w:rPr>
          <w:rFonts w:ascii="Comic Sans MS" w:hAnsi="Comic Sans MS" w:cs="Comic Sans MS"/>
          <w:sz w:val="18"/>
          <w:szCs w:val="18"/>
        </w:rPr>
        <w:t>n’t cross the street.</w:t>
      </w:r>
    </w:p>
    <w:p w:rsidR="008721A8" w:rsidRPr="000A7270" w:rsidRDefault="008721A8" w:rsidP="000A7270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  c)  Cars  mustn’t go .</w:t>
      </w:r>
    </w:p>
    <w:p w:rsidR="008721A8" w:rsidRPr="000A7270" w:rsidRDefault="008721A8" w:rsidP="000A7270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0A7270">
        <w:rPr>
          <w:rFonts w:ascii="Comic Sans MS" w:hAnsi="Comic Sans MS" w:cs="Comic Sans MS"/>
          <w:sz w:val="18"/>
          <w:szCs w:val="18"/>
        </w:rPr>
        <w:t xml:space="preserve">    d)  Don’t make  </w:t>
      </w:r>
      <w:r w:rsidRPr="000A7270">
        <w:rPr>
          <w:rFonts w:ascii="Comic Sans MS" w:hAnsi="Comic Sans MS" w:cs="Comic Sans MS"/>
          <w:b/>
          <w:bCs/>
          <w:sz w:val="18"/>
          <w:szCs w:val="18"/>
        </w:rPr>
        <w:t>U</w:t>
      </w:r>
      <w:r w:rsidRPr="000A7270">
        <w:rPr>
          <w:rFonts w:ascii="Comic Sans MS" w:hAnsi="Comic Sans MS" w:cs="Comic Sans MS"/>
          <w:sz w:val="18"/>
          <w:szCs w:val="18"/>
        </w:rPr>
        <w:t xml:space="preserve">  turn. </w:t>
      </w:r>
    </w:p>
    <w:p w:rsidR="008721A8" w:rsidRPr="000A7270" w:rsidRDefault="008721A8" w:rsidP="008302F0">
      <w:pPr>
        <w:rPr>
          <w:rFonts w:ascii="Comic Sans MS" w:hAnsi="Comic Sans MS" w:cs="Comic Sans MS"/>
          <w:sz w:val="18"/>
          <w:szCs w:val="18"/>
        </w:rPr>
      </w:pPr>
    </w:p>
    <w:p w:rsidR="008721A8" w:rsidRDefault="008721A8" w:rsidP="00C3598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22</w:t>
      </w:r>
      <w:r w:rsidRPr="007E0A10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Yayalarlarla ilgili söylenen trafik kuralı</w:t>
      </w:r>
    </w:p>
    <w:p w:rsidR="008721A8" w:rsidRDefault="008721A8" w:rsidP="00C3598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hangi ülkede geçerlidir?</w:t>
      </w:r>
    </w:p>
    <w:p w:rsidR="008721A8" w:rsidRDefault="008721A8" w:rsidP="00C3598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</w:t>
      </w:r>
    </w:p>
    <w:p w:rsidR="008721A8" w:rsidRPr="00C35980" w:rsidRDefault="008721A8" w:rsidP="00C35980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C35980">
        <w:rPr>
          <w:rFonts w:ascii="Comic Sans MS" w:hAnsi="Comic Sans MS" w:cs="Comic Sans MS"/>
          <w:b/>
          <w:bCs/>
          <w:sz w:val="18"/>
          <w:szCs w:val="18"/>
        </w:rPr>
        <w:t>First, look left.  Then, look right. Last, look</w:t>
      </w:r>
    </w:p>
    <w:p w:rsidR="008721A8" w:rsidRDefault="008721A8" w:rsidP="00C35980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</w:t>
      </w:r>
      <w:r w:rsidRPr="00C35980">
        <w:rPr>
          <w:rFonts w:ascii="Comic Sans MS" w:hAnsi="Comic Sans MS" w:cs="Comic Sans MS"/>
          <w:b/>
          <w:bCs/>
          <w:sz w:val="18"/>
          <w:szCs w:val="18"/>
        </w:rPr>
        <w:t xml:space="preserve"> left again  and  cross the street.</w:t>
      </w:r>
    </w:p>
    <w:p w:rsidR="008721A8" w:rsidRDefault="008721A8" w:rsidP="00C35980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8721A8" w:rsidRPr="00EC3B25" w:rsidRDefault="008721A8" w:rsidP="00C35980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</w:t>
      </w:r>
      <w:r w:rsidRPr="00A370C9">
        <w:rPr>
          <w:rFonts w:ascii="Comic Sans MS" w:hAnsi="Comic Sans MS" w:cs="Comic Sans MS"/>
          <w:sz w:val="18"/>
          <w:szCs w:val="18"/>
        </w:rPr>
        <w:t xml:space="preserve">a)  France    b) Spain    c) England    d) Turkey </w:t>
      </w:r>
    </w:p>
    <w:p w:rsidR="008721A8" w:rsidRDefault="008721A8" w:rsidP="00137195">
      <w:pPr>
        <w:ind w:left="-180"/>
        <w:rPr>
          <w:rFonts w:ascii="Comic Sans MS" w:hAnsi="Comic Sans MS" w:cs="Comic Sans MS"/>
          <w:b/>
          <w:bCs/>
          <w:sz w:val="18"/>
          <w:szCs w:val="18"/>
          <w:lang w:val="en-GB"/>
        </w:rPr>
      </w:pPr>
      <w:r>
        <w:rPr>
          <w:noProof/>
          <w:lang w:val="tr-TR"/>
        </w:rPr>
        <w:pict>
          <v:shape id="_x0000_s1050" type="#_x0000_t75" alt="http://tbn3.google.com/images?q=tbn:uP1zewYRO6f3MM:http://webpub.allegheny.edu/group/psichi/weblog/Picnic2008.gif" href="http://images.google.com.tr/imgres?imgurl=http://webpub.allegheny.edu/group/psichi/weblog/Picnic2008.gif&amp;imgrefurl=http://webpub.allegheny.edu/group/psichi/weblog/2008/05/psych_picnic_2008.html&amp;usg=__-q2eFXNO7rVDRYanfKSgIZtWFPk=&amp;h=356&amp;w=425&amp;sz=11&amp;hl=tr&amp;start=1&amp;tbnid=uP1zewYRO6f3MM:&amp;tbnh=106&amp;tbnw=126&amp;prev=/images?q=picnic&amp;gbv=2&amp;h" style="position:absolute;left:0;text-align:left;margin-left:-18.75pt;margin-top:12.55pt;width:54.75pt;height:32.5pt;z-index:-251638272;visibility:visible" o:button="t">
            <v:fill o:detectmouseclick="t"/>
            <v:imagedata r:id="rId36" o:title="" croptop="51408f"/>
          </v:shape>
        </w:pict>
      </w:r>
      <w:r>
        <w:rPr>
          <w:noProof/>
          <w:lang w:val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1" type="#_x0000_t106" style="position:absolute;left:0;text-align:left;margin-left:84.85pt;margin-top:8pt;width:172.4pt;height:46.05pt;z-index:251661824" adj="-2550,14353" fillcolor="#c9f" strokecolor="white">
            <v:fill opacity=".75"/>
            <v:textbox style="mso-next-textbox:#_x0000_s1051">
              <w:txbxContent>
                <w:p w:rsidR="008721A8" w:rsidRDefault="008721A8" w:rsidP="007C2C82">
                  <w:r w:rsidRPr="00DA1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GB"/>
                    </w:rPr>
                    <w:t xml:space="preserve">The weather is nice.   </w:t>
                  </w:r>
                  <w:r w:rsidRPr="00DA1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  think,I ….</w:t>
                  </w:r>
                  <w:r w:rsidRPr="00DA132F">
                    <w:rPr>
                      <w:b/>
                      <w:bCs/>
                      <w:sz w:val="20"/>
                      <w:szCs w:val="20"/>
                    </w:rPr>
                    <w:t xml:space="preserve"> football. 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b/>
                      <w:bCs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23.                                                                                                                     </w:t>
      </w:r>
    </w:p>
    <w:p w:rsidR="008721A8" w:rsidRPr="004D3ADE" w:rsidRDefault="008721A8" w:rsidP="00EC3B25">
      <w:pPr>
        <w:rPr>
          <w:rFonts w:ascii="Comic Sans MS" w:hAnsi="Comic Sans MS" w:cs="Comic Sans MS"/>
          <w:b/>
          <w:bCs/>
          <w:sz w:val="18"/>
          <w:szCs w:val="18"/>
          <w:lang w:val="en-GB"/>
        </w:rPr>
      </w:pPr>
      <w:r>
        <w:rPr>
          <w:noProof/>
          <w:lang w:val="tr-TR"/>
        </w:rPr>
        <w:pict>
          <v:shape id="_x0000_s1052" type="#_x0000_t75" style="position:absolute;margin-left:26.8pt;margin-top:3.3pt;width:48pt;height:45.75pt;z-index:-251635200;visibility:visible">
            <v:imagedata r:id="rId37" o:title=""/>
          </v:shape>
        </w:pict>
      </w:r>
      <w:r>
        <w:rPr>
          <w:rFonts w:ascii="Comic Sans MS" w:hAnsi="Comic Sans MS" w:cs="Comic Sans MS"/>
          <w:b/>
          <w:bCs/>
          <w:sz w:val="18"/>
          <w:szCs w:val="18"/>
          <w:lang w:val="en-GB"/>
        </w:rPr>
        <w:t xml:space="preserve">       </w:t>
      </w:r>
    </w:p>
    <w:p w:rsidR="008721A8" w:rsidRPr="00BC2434" w:rsidRDefault="008721A8" w:rsidP="00EC3B25">
      <w:pPr>
        <w:ind w:left="-18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   </w:t>
      </w:r>
      <w:r w:rsidRPr="00BC2434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      </w:t>
      </w:r>
    </w:p>
    <w:p w:rsidR="008721A8" w:rsidRDefault="008721A8" w:rsidP="004329B3">
      <w:pPr>
        <w:rPr>
          <w:noProof/>
          <w:lang w:val="tr-TR"/>
        </w:rPr>
      </w:pPr>
      <w:r w:rsidRPr="000F7DE4">
        <w:rPr>
          <w:noProof/>
          <w:lang w:val="tr-TR"/>
        </w:rPr>
        <w:t xml:space="preserve"> </w:t>
      </w:r>
      <w:r>
        <w:rPr>
          <w:noProof/>
          <w:lang w:val="tr-TR"/>
        </w:rPr>
        <w:t xml:space="preserve">                                 </w:t>
      </w:r>
    </w:p>
    <w:p w:rsidR="008721A8" w:rsidRPr="000B6E6D" w:rsidRDefault="008721A8" w:rsidP="000938FE">
      <w:pPr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</w:pPr>
    </w:p>
    <w:p w:rsidR="008721A8" w:rsidRPr="000938FE" w:rsidRDefault="008721A8" w:rsidP="004329B3">
      <w:pPr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</w:pPr>
      <w:r>
        <w:rPr>
          <w:rFonts w:ascii="Comic Sans MS" w:hAnsi="Comic Sans MS" w:cs="Comic Sans MS"/>
          <w:sz w:val="18"/>
          <w:szCs w:val="18"/>
          <w:lang w:val="en-GB"/>
        </w:rPr>
        <w:t xml:space="preserve">       </w:t>
      </w:r>
      <w:r w:rsidRPr="00166353">
        <w:rPr>
          <w:rFonts w:ascii="Comic Sans MS" w:hAnsi="Comic Sans MS" w:cs="Comic Sans MS"/>
          <w:sz w:val="18"/>
          <w:szCs w:val="18"/>
          <w:lang w:val="en-GB"/>
        </w:rPr>
        <w:t xml:space="preserve">a) play               </w:t>
      </w:r>
      <w:r>
        <w:rPr>
          <w:rFonts w:ascii="Comic Sans MS" w:hAnsi="Comic Sans MS" w:cs="Comic Sans MS"/>
          <w:sz w:val="18"/>
          <w:szCs w:val="18"/>
          <w:lang w:val="en-GB"/>
        </w:rPr>
        <w:t xml:space="preserve">          </w:t>
      </w:r>
      <w:r w:rsidRPr="00166353">
        <w:rPr>
          <w:rFonts w:ascii="Comic Sans MS" w:hAnsi="Comic Sans MS" w:cs="Comic Sans MS"/>
          <w:sz w:val="18"/>
          <w:szCs w:val="18"/>
          <w:lang w:val="en-GB"/>
        </w:rPr>
        <w:t xml:space="preserve"> b) will play</w:t>
      </w:r>
    </w:p>
    <w:p w:rsidR="008721A8" w:rsidRDefault="008721A8" w:rsidP="004329B3">
      <w:pPr>
        <w:rPr>
          <w:noProof/>
          <w:lang w:val="tr-TR"/>
        </w:rPr>
      </w:pPr>
      <w:r>
        <w:rPr>
          <w:noProof/>
          <w:lang w:val="tr-TR"/>
        </w:rPr>
        <w:t xml:space="preserve">      </w:t>
      </w:r>
      <w:r w:rsidRPr="004D3ADE">
        <w:rPr>
          <w:rFonts w:ascii="Comic Sans MS" w:hAnsi="Comic Sans MS" w:cs="Comic Sans MS"/>
          <w:sz w:val="18"/>
          <w:szCs w:val="18"/>
        </w:rPr>
        <w:t xml:space="preserve">c) </w:t>
      </w:r>
      <w:r>
        <w:rPr>
          <w:rFonts w:ascii="Comic Sans MS" w:hAnsi="Comic Sans MS" w:cs="Comic Sans MS"/>
          <w:sz w:val="18"/>
          <w:szCs w:val="18"/>
        </w:rPr>
        <w:t xml:space="preserve"> am going to play</w:t>
      </w:r>
      <w:r w:rsidRPr="004D3ADE">
        <w:rPr>
          <w:rFonts w:ascii="Comic Sans MS" w:hAnsi="Comic Sans MS" w:cs="Comic Sans MS"/>
          <w:sz w:val="18"/>
          <w:szCs w:val="18"/>
        </w:rPr>
        <w:t xml:space="preserve">    </w:t>
      </w:r>
      <w:r>
        <w:rPr>
          <w:rFonts w:ascii="Comic Sans MS" w:hAnsi="Comic Sans MS" w:cs="Comic Sans MS"/>
          <w:sz w:val="18"/>
          <w:szCs w:val="18"/>
        </w:rPr>
        <w:t xml:space="preserve">   </w:t>
      </w:r>
      <w:r w:rsidRPr="004D3ADE">
        <w:rPr>
          <w:rFonts w:ascii="Comic Sans MS" w:hAnsi="Comic Sans MS" w:cs="Comic Sans MS"/>
          <w:sz w:val="18"/>
          <w:szCs w:val="18"/>
        </w:rPr>
        <w:t xml:space="preserve">d) </w:t>
      </w:r>
      <w:r>
        <w:rPr>
          <w:rFonts w:ascii="Comic Sans MS" w:hAnsi="Comic Sans MS" w:cs="Comic Sans MS"/>
          <w:sz w:val="18"/>
          <w:szCs w:val="18"/>
        </w:rPr>
        <w:t xml:space="preserve"> is  play</w:t>
      </w:r>
    </w:p>
    <w:p w:rsidR="008721A8" w:rsidRDefault="008721A8" w:rsidP="004329B3">
      <w:pPr>
        <w:rPr>
          <w:noProof/>
          <w:lang w:val="tr-TR"/>
        </w:rPr>
      </w:pPr>
      <w:r>
        <w:rPr>
          <w:noProof/>
          <w:lang w:val="tr-TR"/>
        </w:rPr>
        <w:pict>
          <v:shape id="_x0000_s1053" type="#_x0000_t75" style="position:absolute;margin-left:79.35pt;margin-top:-9pt;width:40.55pt;height:51.75pt;z-index:251666944;visibility:visible">
            <v:imagedata r:id="rId38" o:title=""/>
          </v:shape>
        </w:pict>
      </w:r>
      <w:r>
        <w:rPr>
          <w:noProof/>
          <w:lang w:val="tr-TR"/>
        </w:rPr>
        <w:pict>
          <v:shape id="_x0000_s1054" type="#_x0000_t75" style="position:absolute;margin-left:173.9pt;margin-top:-9pt;width:63.55pt;height:51.75pt;flip:x;z-index:251675136;visibility:visible">
            <v:imagedata r:id="rId39" o:title="" blacklevel="-3277f" grayscale="t"/>
          </v:shape>
        </w:pict>
      </w:r>
      <w:r>
        <w:rPr>
          <w:noProof/>
          <w:lang w:val="tr-TR"/>
        </w:rPr>
        <w:pict>
          <v:shape id="_x0000_s1055" type="#_x0000_t75" style="position:absolute;margin-left:128.9pt;margin-top:-9pt;width:45pt;height:51.75pt;z-index:251665920;visibility:visible">
            <v:imagedata r:id="rId40" o:title=""/>
          </v:shape>
        </w:pict>
      </w:r>
      <w:r>
        <w:rPr>
          <w:noProof/>
          <w:lang w:val="tr-TR"/>
        </w:rPr>
        <w:pict>
          <v:shape id="Resim 24" o:spid="_x0000_s1056" type="#_x0000_t75" alt="100" style="position:absolute;margin-left:11.9pt;margin-top:-9pt;width:55.3pt;height:51.75pt;z-index:251663872;visibility:visible">
            <v:imagedata r:id="rId41" o:title=""/>
          </v:shape>
        </w:pict>
      </w:r>
      <w:r>
        <w:rPr>
          <w:noProof/>
          <w:lang w:val="tr-TR"/>
        </w:rPr>
        <w:t xml:space="preserve">     </w:t>
      </w:r>
    </w:p>
    <w:p w:rsidR="008721A8" w:rsidRDefault="008721A8" w:rsidP="004329B3">
      <w:pPr>
        <w:rPr>
          <w:noProof/>
          <w:lang w:val="tr-TR"/>
        </w:rPr>
      </w:pPr>
      <w:r>
        <w:rPr>
          <w:noProof/>
          <w:lang w:val="tr-TR"/>
        </w:rPr>
        <w:t xml:space="preserve">                             </w:t>
      </w:r>
    </w:p>
    <w:p w:rsidR="008721A8" w:rsidRDefault="008721A8" w:rsidP="0065630F">
      <w:pPr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</w:pPr>
      <w:r>
        <w:rPr>
          <w:noProof/>
          <w:lang w:val="tr-TR"/>
        </w:rPr>
        <w:t xml:space="preserve">      </w:t>
      </w:r>
    </w:p>
    <w:p w:rsidR="008721A8" w:rsidRDefault="008721A8" w:rsidP="004329B3">
      <w:pPr>
        <w:rPr>
          <w:noProof/>
          <w:lang w:val="tr-TR"/>
        </w:rPr>
      </w:pPr>
      <w:r w:rsidRPr="000938FE"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  <w:t>25.</w:t>
      </w:r>
      <w:r>
        <w:rPr>
          <w:noProof/>
          <w:lang w:val="tr-TR"/>
        </w:rPr>
        <w:t xml:space="preserve"> </w:t>
      </w:r>
      <w:r w:rsidRPr="008B016D"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  <w:t>Resimle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  <w:t>rle</w:t>
      </w:r>
      <w:r w:rsidRPr="008B016D"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  <w:t xml:space="preserve"> ilgili hangi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  <w:t>ifade doğrudur</w:t>
      </w:r>
      <w:r w:rsidRPr="008B016D">
        <w:rPr>
          <w:rFonts w:ascii="Comic Sans MS" w:hAnsi="Comic Sans MS" w:cs="Comic Sans MS"/>
          <w:b/>
          <w:bCs/>
          <w:noProof/>
          <w:sz w:val="20"/>
          <w:szCs w:val="20"/>
          <w:lang w:val="tr-TR"/>
        </w:rPr>
        <w:t>?</w:t>
      </w:r>
      <w:r>
        <w:rPr>
          <w:noProof/>
          <w:lang w:val="tr-TR"/>
        </w:rPr>
        <w:t xml:space="preserve"> </w:t>
      </w:r>
    </w:p>
    <w:p w:rsidR="008721A8" w:rsidRDefault="008721A8" w:rsidP="008951AF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noProof/>
          <w:lang w:val="tr-TR"/>
        </w:rPr>
        <w:t xml:space="preserve">      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a) Ali goes to bed at eleven </w:t>
      </w:r>
      <w:r w:rsidRPr="008B016D">
        <w:rPr>
          <w:rFonts w:ascii="Comic Sans MS" w:hAnsi="Comic Sans MS" w:cs="Comic Sans MS"/>
          <w:noProof/>
          <w:sz w:val="18"/>
          <w:szCs w:val="18"/>
          <w:lang w:val="tr-TR"/>
        </w:rPr>
        <w:t xml:space="preserve"> o’clock.</w:t>
      </w:r>
    </w:p>
    <w:p w:rsidR="008721A8" w:rsidRDefault="008721A8" w:rsidP="008951AF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      b) It’s  a  very early time in the morning.</w:t>
      </w:r>
    </w:p>
    <w:p w:rsidR="008721A8" w:rsidRDefault="008721A8" w:rsidP="008951AF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      c) Ali usually goes to bed late at night.</w:t>
      </w:r>
    </w:p>
    <w:p w:rsidR="008721A8" w:rsidRDefault="008721A8" w:rsidP="008951AF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      d) Ali always gets up eary in the morning.</w:t>
      </w:r>
    </w:p>
    <w:p w:rsidR="008721A8" w:rsidRPr="003E2CDD" w:rsidRDefault="008721A8" w:rsidP="009E783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19" o:spid="_x0000_s1057" type="#_x0000_t75" style="position:absolute;margin-left:44.05pt;margin-top:3.6pt;width:30.4pt;height:54.75pt;z-index:251660800;visibility:visible;mso-wrap-distance-left:9.05pt;mso-wrap-distance-right:9.05pt" filled="t">
            <v:imagedata r:id="rId42" o:title="" cropleft="18577f" cropright="16720f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26</w:t>
      </w:r>
      <w:r w:rsidRPr="003E2CDD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8721A8" w:rsidRDefault="008721A8" w:rsidP="008951AF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  <w:r>
        <w:rPr>
          <w:noProof/>
          <w:lang w:val="tr-TR"/>
        </w:rPr>
        <w:pict>
          <v:shape id="Resim 50" o:spid="_x0000_s1058" type="#_x0000_t75" style="position:absolute;margin-left:81.55pt;margin-top:.2pt;width:48.75pt;height:31.5pt;z-index:251657728;visibility:visible">
            <v:imagedata r:id="rId43" o:title=""/>
          </v:shape>
        </w:pict>
      </w:r>
    </w:p>
    <w:p w:rsidR="008721A8" w:rsidRDefault="008721A8" w:rsidP="008951AF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</w:p>
    <w:p w:rsidR="008721A8" w:rsidRDefault="008721A8" w:rsidP="008951AF">
      <w:pPr>
        <w:spacing w:line="276" w:lineRule="auto"/>
        <w:rPr>
          <w:rFonts w:ascii="Comic Sans MS" w:hAnsi="Comic Sans MS" w:cs="Comic Sans MS"/>
          <w:noProof/>
          <w:sz w:val="18"/>
          <w:szCs w:val="18"/>
          <w:lang w:val="tr-TR"/>
        </w:rPr>
      </w:pPr>
    </w:p>
    <w:p w:rsidR="008721A8" w:rsidRPr="00AD0B61" w:rsidRDefault="008721A8" w:rsidP="00AD0B61">
      <w:pPr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  <w:r w:rsidRPr="00AD0B61"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Merve is finishing university next week.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 xml:space="preserve"> </w:t>
      </w:r>
      <w:r w:rsidRPr="00AD0B61"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Her school</w:t>
      </w:r>
    </w:p>
    <w:p w:rsidR="008721A8" w:rsidRDefault="008721A8" w:rsidP="00AD0B61">
      <w:pPr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  <w:t>is going to give a …………… party for all the students.</w:t>
      </w:r>
    </w:p>
    <w:p w:rsidR="008721A8" w:rsidRDefault="008721A8" w:rsidP="00AD0B61">
      <w:pPr>
        <w:rPr>
          <w:rFonts w:ascii="Comic Sans MS" w:hAnsi="Comic Sans MS" w:cs="Comic Sans MS"/>
          <w:b/>
          <w:bCs/>
          <w:noProof/>
          <w:sz w:val="18"/>
          <w:szCs w:val="18"/>
          <w:lang w:val="tr-TR"/>
        </w:rPr>
      </w:pPr>
    </w:p>
    <w:p w:rsidR="008721A8" w:rsidRPr="007143F7" w:rsidRDefault="008721A8" w:rsidP="00AD0B61">
      <w:p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7143F7">
        <w:rPr>
          <w:rFonts w:ascii="Comic Sans MS" w:hAnsi="Comic Sans MS" w:cs="Comic Sans MS"/>
          <w:noProof/>
          <w:sz w:val="18"/>
          <w:szCs w:val="18"/>
          <w:lang w:val="tr-TR"/>
        </w:rPr>
        <w:t>a)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</w:t>
      </w:r>
      <w:r w:rsidRPr="007143F7">
        <w:rPr>
          <w:rFonts w:ascii="Comic Sans MS" w:hAnsi="Comic Sans MS" w:cs="Comic Sans MS"/>
          <w:noProof/>
          <w:sz w:val="18"/>
          <w:szCs w:val="18"/>
          <w:lang w:val="tr-TR"/>
        </w:rPr>
        <w:t xml:space="preserve"> graduation      b) 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</w:t>
      </w:r>
      <w:r w:rsidRPr="007143F7">
        <w:rPr>
          <w:rFonts w:ascii="Comic Sans MS" w:hAnsi="Comic Sans MS" w:cs="Comic Sans MS"/>
          <w:noProof/>
          <w:sz w:val="18"/>
          <w:szCs w:val="18"/>
          <w:lang w:val="tr-TR"/>
        </w:rPr>
        <w:t>wedding anniversary</w:t>
      </w:r>
    </w:p>
    <w:p w:rsidR="008721A8" w:rsidRPr="007143F7" w:rsidRDefault="008721A8" w:rsidP="00AD0B61">
      <w:pPr>
        <w:rPr>
          <w:rFonts w:ascii="Comic Sans MS" w:hAnsi="Comic Sans MS" w:cs="Comic Sans MS"/>
          <w:noProof/>
          <w:sz w:val="18"/>
          <w:szCs w:val="18"/>
          <w:lang w:val="tr-TR"/>
        </w:rPr>
      </w:pPr>
      <w:r w:rsidRPr="007143F7">
        <w:rPr>
          <w:rFonts w:ascii="Comic Sans MS" w:hAnsi="Comic Sans MS" w:cs="Comic Sans MS"/>
          <w:noProof/>
          <w:sz w:val="18"/>
          <w:szCs w:val="18"/>
          <w:lang w:val="tr-TR"/>
        </w:rPr>
        <w:t xml:space="preserve">c) 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</w:t>
      </w:r>
      <w:r w:rsidRPr="007143F7">
        <w:rPr>
          <w:rFonts w:ascii="Comic Sans MS" w:hAnsi="Comic Sans MS" w:cs="Comic Sans MS"/>
          <w:noProof/>
          <w:sz w:val="18"/>
          <w:szCs w:val="18"/>
          <w:lang w:val="tr-TR"/>
        </w:rPr>
        <w:t xml:space="preserve">birtday          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</w:t>
      </w:r>
      <w:r w:rsidRPr="007143F7">
        <w:rPr>
          <w:rFonts w:ascii="Comic Sans MS" w:hAnsi="Comic Sans MS" w:cs="Comic Sans MS"/>
          <w:noProof/>
          <w:sz w:val="18"/>
          <w:szCs w:val="18"/>
          <w:lang w:val="tr-TR"/>
        </w:rPr>
        <w:t>d)</w:t>
      </w:r>
      <w:r>
        <w:rPr>
          <w:rFonts w:ascii="Comic Sans MS" w:hAnsi="Comic Sans MS" w:cs="Comic Sans MS"/>
          <w:noProof/>
          <w:sz w:val="18"/>
          <w:szCs w:val="18"/>
          <w:lang w:val="tr-TR"/>
        </w:rPr>
        <w:t xml:space="preserve"> </w:t>
      </w:r>
      <w:r w:rsidRPr="007143F7">
        <w:rPr>
          <w:rFonts w:ascii="Comic Sans MS" w:hAnsi="Comic Sans MS" w:cs="Comic Sans MS"/>
          <w:noProof/>
          <w:sz w:val="18"/>
          <w:szCs w:val="18"/>
          <w:lang w:val="tr-TR"/>
        </w:rPr>
        <w:t xml:space="preserve"> fancy dress party  </w:t>
      </w: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104" o:spid="_x0000_s1059" type="#_x0000_t75" alt="http://tbn1.google.com/images?q=tbn:YwKVMD0DGHTSRM:http://arts.monash.edu.au/korean/klec/assets/clipart002/klec2003-c144.gif" style="position:absolute;margin-left:11.9pt;margin-top:7.95pt;width:62.2pt;height:63.75pt;z-index:-251639296;visibility:visible">
            <v:imagedata r:id="rId44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27</w:t>
      </w:r>
      <w:r w:rsidRPr="007143F7"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>
        <w:rPr>
          <w:rFonts w:ascii="Comic Sans MS" w:hAnsi="Comic Sans MS" w:cs="Comic Sans MS"/>
          <w:b/>
          <w:bCs/>
          <w:sz w:val="20"/>
          <w:szCs w:val="20"/>
        </w:rPr>
        <w:t>Reimdeki kişilerle ilgili hangisi doğrudur?</w:t>
      </w:r>
    </w:p>
    <w:p w:rsidR="008721A8" w:rsidRDefault="008721A8" w:rsidP="004329B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60" type="#_x0000_t75" style="position:absolute;margin-left:104.3pt;margin-top:10.65pt;width:69.6pt;height:36.5pt;z-index:251659776;visibility:visible">
            <v:imagedata r:id="rId45" o:title="" grayscale="t"/>
          </v:shape>
        </w:pict>
      </w:r>
    </w:p>
    <w:p w:rsidR="008721A8" w:rsidRDefault="008721A8" w:rsidP="004329B3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721A8" w:rsidRDefault="008721A8" w:rsidP="004329B3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721A8" w:rsidRDefault="008721A8" w:rsidP="004329B3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721A8" w:rsidRDefault="008721A8" w:rsidP="004329B3">
      <w:pPr>
        <w:rPr>
          <w:rFonts w:ascii="Comic Sans MS" w:hAnsi="Comic Sans MS" w:cs="Comic Sans MS"/>
          <w:sz w:val="18"/>
          <w:szCs w:val="18"/>
        </w:rPr>
      </w:pPr>
      <w:r w:rsidRPr="003D5CE0">
        <w:rPr>
          <w:rFonts w:ascii="Comic Sans MS" w:hAnsi="Comic Sans MS" w:cs="Comic Sans MS"/>
          <w:sz w:val="18"/>
          <w:szCs w:val="18"/>
        </w:rPr>
        <w:t>a)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3D5CE0">
        <w:rPr>
          <w:rFonts w:ascii="Comic Sans MS" w:hAnsi="Comic Sans MS" w:cs="Comic Sans MS"/>
          <w:sz w:val="18"/>
          <w:szCs w:val="18"/>
        </w:rPr>
        <w:t xml:space="preserve"> They are getting on the plane now.</w:t>
      </w:r>
    </w:p>
    <w:p w:rsidR="008721A8" w:rsidRDefault="008721A8" w:rsidP="004329B3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b)  They  are going to fly to Dubai for their honeymoon.</w:t>
      </w:r>
    </w:p>
    <w:p w:rsidR="008721A8" w:rsidRDefault="008721A8" w:rsidP="004329B3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c)   Birds can fly.</w:t>
      </w:r>
    </w:p>
    <w:p w:rsidR="008721A8" w:rsidRPr="003D5CE0" w:rsidRDefault="008721A8" w:rsidP="004329B3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d)   A double room at Sunrise Hotel is  £ 50 .</w:t>
      </w:r>
    </w:p>
    <w:p w:rsidR="008721A8" w:rsidRPr="003D5CE0" w:rsidRDefault="008721A8" w:rsidP="004329B3">
      <w:pPr>
        <w:rPr>
          <w:rFonts w:ascii="Comic Sans MS" w:hAnsi="Comic Sans MS" w:cs="Comic Sans MS"/>
          <w:sz w:val="14"/>
          <w:szCs w:val="14"/>
        </w:rPr>
      </w:pPr>
    </w:p>
    <w:p w:rsidR="008721A8" w:rsidRDefault="008721A8" w:rsidP="007143F7">
      <w:pPr>
        <w:pStyle w:val="ListParagraph"/>
        <w:ind w:left="0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28. ‘</w:t>
      </w:r>
      <w:r w:rsidRPr="00E67EE4">
        <w:rPr>
          <w:rFonts w:ascii="Comic Sans MS" w:hAnsi="Comic Sans MS" w:cs="Comic Sans MS"/>
          <w:color w:val="000000"/>
          <w:sz w:val="20"/>
          <w:szCs w:val="20"/>
        </w:rPr>
        <w:t>’ four plus eight equals twelve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‘‘</w:t>
      </w:r>
    </w:p>
    <w:p w:rsidR="008721A8" w:rsidRDefault="008721A8" w:rsidP="007143F7">
      <w:pPr>
        <w:pStyle w:val="ListParagraph"/>
        <w:spacing w:line="360" w:lineRule="auto"/>
        <w:ind w:left="0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     işlemi sayısal olarak nasıl yazılır?</w:t>
      </w:r>
    </w:p>
    <w:p w:rsidR="008721A8" w:rsidRPr="00E67EE4" w:rsidRDefault="008721A8" w:rsidP="00DA132F">
      <w:pPr>
        <w:pStyle w:val="ListParagraph"/>
        <w:spacing w:line="240" w:lineRule="auto"/>
        <w:ind w:left="0"/>
        <w:rPr>
          <w:rFonts w:ascii="Comic Sans MS" w:hAnsi="Comic Sans MS" w:cs="Comic Sans MS"/>
          <w:color w:val="000000"/>
          <w:sz w:val="18"/>
          <w:szCs w:val="18"/>
        </w:rPr>
      </w:pPr>
      <w:r>
        <w:rPr>
          <w:rFonts w:ascii="Comic Sans MS" w:hAnsi="Comic Sans MS" w:cs="Comic Sans MS"/>
          <w:color w:val="000000"/>
          <w:sz w:val="18"/>
          <w:szCs w:val="18"/>
        </w:rPr>
        <w:t xml:space="preserve">       </w:t>
      </w:r>
      <w:r w:rsidRPr="00E67EE4">
        <w:rPr>
          <w:rFonts w:ascii="Comic Sans MS" w:hAnsi="Comic Sans MS" w:cs="Comic Sans MS"/>
          <w:color w:val="000000"/>
          <w:sz w:val="18"/>
          <w:szCs w:val="18"/>
        </w:rPr>
        <w:t xml:space="preserve">a) 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</w:t>
      </w:r>
      <w:r w:rsidRPr="00E67EE4">
        <w:rPr>
          <w:rFonts w:ascii="Comic Sans MS" w:hAnsi="Comic Sans MS" w:cs="Comic Sans MS"/>
          <w:color w:val="000000"/>
          <w:sz w:val="18"/>
          <w:szCs w:val="18"/>
        </w:rPr>
        <w:t>4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E67EE4">
        <w:rPr>
          <w:rFonts w:ascii="Comic Sans MS" w:hAnsi="Comic Sans MS" w:cs="Comic Sans MS"/>
          <w:color w:val="000000"/>
          <w:sz w:val="18"/>
          <w:szCs w:val="18"/>
        </w:rPr>
        <w:t xml:space="preserve"> +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E67EE4">
        <w:rPr>
          <w:rFonts w:ascii="Comic Sans MS" w:hAnsi="Comic Sans MS" w:cs="Comic Sans MS"/>
          <w:color w:val="000000"/>
          <w:sz w:val="18"/>
          <w:szCs w:val="18"/>
        </w:rPr>
        <w:t xml:space="preserve"> 8 = 12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     b)  </w:t>
      </w:r>
      <w:r w:rsidRPr="00E67EE4">
        <w:rPr>
          <w:rFonts w:ascii="Comic Sans MS" w:hAnsi="Comic Sans MS" w:cs="Comic Sans MS"/>
          <w:color w:val="000000"/>
          <w:sz w:val="20"/>
          <w:szCs w:val="20"/>
        </w:rPr>
        <w:t>4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x 7 = 28</w:t>
      </w:r>
      <w:r w:rsidRPr="00E67EE4"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</w:p>
    <w:p w:rsidR="008721A8" w:rsidRDefault="008721A8" w:rsidP="00DA132F">
      <w:pPr>
        <w:pStyle w:val="ListParagraph"/>
        <w:spacing w:line="240" w:lineRule="auto"/>
        <w:ind w:left="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      </w:t>
      </w:r>
      <w:r w:rsidRPr="00E67EE4">
        <w:rPr>
          <w:rFonts w:ascii="Comic Sans MS" w:hAnsi="Comic Sans MS" w:cs="Comic Sans MS"/>
          <w:color w:val="000000"/>
          <w:sz w:val="20"/>
          <w:szCs w:val="20"/>
        </w:rPr>
        <w:t xml:space="preserve">c)  4 </w:t>
      </w:r>
      <w:r w:rsidRPr="00E67EE4">
        <w:rPr>
          <w:rFonts w:ascii="Comic Sans MS" w:hAnsi="Comic Sans MS" w:cs="Comic Sans MS"/>
          <w:b/>
          <w:bCs/>
          <w:color w:val="000000"/>
          <w:sz w:val="20"/>
          <w:szCs w:val="20"/>
        </w:rPr>
        <w:t>÷</w:t>
      </w:r>
      <w:r w:rsidRPr="00E67EE4">
        <w:rPr>
          <w:rFonts w:ascii="Comic Sans MS" w:hAnsi="Comic Sans MS" w:cs="Comic Sans MS"/>
          <w:color w:val="000000"/>
          <w:sz w:val="20"/>
          <w:szCs w:val="20"/>
        </w:rPr>
        <w:t xml:space="preserve"> 3 = 12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      d)  12- 4 = 8</w:t>
      </w:r>
    </w:p>
    <w:p w:rsidR="008721A8" w:rsidRDefault="008721A8" w:rsidP="00EC3B25">
      <w:pPr>
        <w:spacing w:line="276" w:lineRule="auto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29</w:t>
      </w:r>
      <w:r w:rsidRPr="000B6E6D">
        <w:rPr>
          <w:rFonts w:ascii="Comic Sans MS" w:hAnsi="Comic Sans MS" w:cs="Comic Sans MS"/>
          <w:b/>
          <w:bCs/>
          <w:color w:val="000000"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If you ……… 3 ……… 6, you get 18.</w:t>
      </w:r>
    </w:p>
    <w:p w:rsidR="008721A8" w:rsidRPr="009A612B" w:rsidRDefault="008721A8" w:rsidP="00EC3B25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9A612B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  </w:t>
      </w:r>
      <w:r w:rsidRPr="009A612B">
        <w:rPr>
          <w:rFonts w:ascii="Comic Sans MS" w:hAnsi="Comic Sans MS" w:cs="Comic Sans MS"/>
          <w:color w:val="000000"/>
          <w:sz w:val="18"/>
          <w:szCs w:val="18"/>
        </w:rPr>
        <w:t>a) multiply – by           b) divided – by</w:t>
      </w:r>
    </w:p>
    <w:p w:rsidR="008721A8" w:rsidRPr="009A612B" w:rsidRDefault="008721A8" w:rsidP="00EC3B25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9A612B">
        <w:rPr>
          <w:rFonts w:ascii="Comic Sans MS" w:hAnsi="Comic Sans MS" w:cs="Comic Sans MS"/>
          <w:color w:val="000000"/>
          <w:sz w:val="18"/>
          <w:szCs w:val="18"/>
        </w:rPr>
        <w:t xml:space="preserve">    c) add – and                d) subtract - from</w:t>
      </w:r>
    </w:p>
    <w:p w:rsidR="008721A8" w:rsidRDefault="008721A8" w:rsidP="00EC3B25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8721A8" w:rsidRPr="00AD0B61" w:rsidRDefault="008721A8" w:rsidP="000B6E6D">
      <w:pPr>
        <w:pStyle w:val="ListParagraph"/>
        <w:ind w:left="0"/>
        <w:rPr>
          <w:rFonts w:ascii="Comic Sans MS" w:hAnsi="Comic Sans MS" w:cs="Comic Sans MS"/>
          <w:b/>
          <w:bCs/>
          <w:color w:val="000000"/>
          <w:sz w:val="18"/>
          <w:szCs w:val="18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30. </w:t>
      </w:r>
      <w:r w:rsidRPr="00AD0B61">
        <w:rPr>
          <w:rFonts w:ascii="Comic Sans MS" w:hAnsi="Comic Sans MS" w:cs="Comic Sans MS"/>
          <w:b/>
          <w:bCs/>
          <w:color w:val="000000"/>
          <w:sz w:val="18"/>
          <w:szCs w:val="18"/>
        </w:rPr>
        <w:t>Şekillerin adları hangisinde doğru sıralanmıştır?</w:t>
      </w:r>
    </w:p>
    <w:p w:rsidR="008721A8" w:rsidRDefault="008721A8" w:rsidP="000B6E6D">
      <w:pPr>
        <w:pStyle w:val="ListParagraph"/>
        <w:ind w:left="0"/>
        <w:rPr>
          <w:rFonts w:ascii="Arial Rounded MT Bold" w:hAnsi="Arial Rounded MT Bold" w:cs="Arial Rounded MT Bold"/>
          <w:b/>
          <w:bCs/>
          <w:color w:val="000000"/>
          <w:sz w:val="18"/>
          <w:szCs w:val="18"/>
        </w:rPr>
      </w:pPr>
      <w:r>
        <w:rPr>
          <w:noProof/>
        </w:rPr>
        <w:pict>
          <v:oval id="_x0000_s1061" style="position:absolute;margin-left:114pt;margin-top:7.9pt;width:31.2pt;height:22.7pt;z-index:251673088"/>
        </w:pict>
      </w:r>
      <w:r>
        <w:rPr>
          <w:noProof/>
        </w:rPr>
        <w:pict>
          <v:rect id="_x0000_s1062" style="position:absolute;margin-left:62.1pt;margin-top:7.9pt;width:45.35pt;height:22.7pt;z-index:251672064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3" type="#_x0000_t5" style="position:absolute;margin-left:19.35pt;margin-top:7.9pt;width:34pt;height:22.7pt;z-index:251671040"/>
        </w:pict>
      </w:r>
    </w:p>
    <w:p w:rsidR="008721A8" w:rsidRDefault="008721A8" w:rsidP="000B6E6D">
      <w:pPr>
        <w:spacing w:line="276" w:lineRule="auto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     </w:t>
      </w:r>
    </w:p>
    <w:p w:rsidR="008721A8" w:rsidRPr="008951AF" w:rsidRDefault="008721A8" w:rsidP="000B6E6D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 xml:space="preserve">     </w:t>
      </w:r>
      <w:r w:rsidRPr="008951AF">
        <w:rPr>
          <w:rFonts w:ascii="Comic Sans MS" w:hAnsi="Comic Sans MS" w:cs="Comic Sans MS"/>
          <w:color w:val="000000"/>
          <w:sz w:val="18"/>
          <w:szCs w:val="18"/>
        </w:rPr>
        <w:t xml:space="preserve">a)  circle--rectangle--square      </w:t>
      </w:r>
    </w:p>
    <w:p w:rsidR="008721A8" w:rsidRPr="008951AF" w:rsidRDefault="008721A8" w:rsidP="000B6E6D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8951AF">
        <w:rPr>
          <w:rFonts w:ascii="Comic Sans MS" w:hAnsi="Comic Sans MS" w:cs="Comic Sans MS"/>
          <w:color w:val="000000"/>
          <w:sz w:val="18"/>
          <w:szCs w:val="18"/>
        </w:rPr>
        <w:t xml:space="preserve">      b)  triangle--rectangle—circle</w:t>
      </w:r>
    </w:p>
    <w:p w:rsidR="008721A8" w:rsidRPr="008951AF" w:rsidRDefault="008721A8" w:rsidP="000B6E6D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</w:pPr>
      <w:r w:rsidRPr="008951AF">
        <w:rPr>
          <w:rFonts w:ascii="Comic Sans MS" w:hAnsi="Comic Sans MS" w:cs="Comic Sans MS"/>
          <w:color w:val="000000"/>
          <w:sz w:val="18"/>
          <w:szCs w:val="18"/>
        </w:rPr>
        <w:t xml:space="preserve">      c)  triangle--circle---rectangle       </w:t>
      </w:r>
    </w:p>
    <w:p w:rsidR="008721A8" w:rsidRPr="00EC3B25" w:rsidRDefault="008721A8" w:rsidP="00EC3B25">
      <w:pPr>
        <w:spacing w:line="276" w:lineRule="auto"/>
        <w:rPr>
          <w:rFonts w:ascii="Comic Sans MS" w:hAnsi="Comic Sans MS" w:cs="Comic Sans MS"/>
          <w:color w:val="000000"/>
          <w:sz w:val="18"/>
          <w:szCs w:val="18"/>
        </w:rPr>
        <w:sectPr w:rsidR="008721A8" w:rsidRPr="00EC3B25" w:rsidSect="00591018">
          <w:type w:val="continuous"/>
          <w:pgSz w:w="11906" w:h="16838"/>
          <w:pgMar w:top="284" w:right="140" w:bottom="0" w:left="709" w:header="708" w:footer="708" w:gutter="0"/>
          <w:cols w:num="2" w:space="708"/>
          <w:docGrid w:linePitch="360"/>
        </w:sectPr>
      </w:pPr>
      <w:r w:rsidRPr="008951AF">
        <w:rPr>
          <w:rFonts w:ascii="Comic Sans MS" w:hAnsi="Comic Sans MS" w:cs="Comic Sans MS"/>
          <w:color w:val="000000"/>
          <w:sz w:val="18"/>
          <w:szCs w:val="18"/>
        </w:rPr>
        <w:t xml:space="preserve">      d)  rectangle—triangle—circle</w:t>
      </w:r>
    </w:p>
    <w:p w:rsidR="008721A8" w:rsidRDefault="008721A8" w:rsidP="000B6E6D">
      <w:pPr>
        <w:rPr>
          <w:rFonts w:ascii="Comic Sans MS" w:hAnsi="Comic Sans MS" w:cs="Comic Sans MS"/>
          <w:sz w:val="18"/>
          <w:szCs w:val="18"/>
          <w:lang w:val="en-GB"/>
        </w:rPr>
      </w:pPr>
      <w:r>
        <w:rPr>
          <w:noProof/>
          <w:lang w:val="tr-TR"/>
        </w:rPr>
        <w:pict>
          <v:shape id="_x0000_s1064" type="#_x0000_t75" style="position:absolute;margin-left:108pt;margin-top:3.6pt;width:44.05pt;height:47.25pt;z-index:251668992;visibility:visible">
            <v:imagedata r:id="rId46" o:title=""/>
          </v:shape>
        </w:pict>
      </w:r>
      <w:r>
        <w:rPr>
          <w:noProof/>
          <w:lang w:val="tr-TR"/>
        </w:rPr>
        <w:pict>
          <v:shape id="Resim 60" o:spid="_x0000_s1065" type="#_x0000_t75" style="position:absolute;margin-left:152.05pt;margin-top:3.6pt;width:90.75pt;height:38.25pt;z-index:251667968;visibility:visible">
            <v:imagedata r:id="rId47" o:title=""/>
          </v:shape>
        </w:pict>
      </w:r>
      <w:r>
        <w:rPr>
          <w:noProof/>
          <w:lang w:val="tr-TR"/>
        </w:rPr>
        <w:pict>
          <v:shape id="_x0000_s1066" type="#_x0000_t202" style="position:absolute;margin-left:162pt;margin-top:16.35pt;width:69.25pt;height:10.55pt;z-index:251676160" stroked="f">
            <v:textbox style="mso-next-textbox:#_x0000_s1066" inset="0,0,0,0">
              <w:txbxContent>
                <w:p w:rsidR="008721A8" w:rsidRPr="005E5CBB" w:rsidRDefault="008721A8" w:rsidP="00900BDD">
                  <w:pPr>
                    <w:pStyle w:val="Caption"/>
                    <w:rPr>
                      <w:rFonts w:ascii="Comic Sans MS" w:hAnsi="Comic Sans MS" w:cs="Comic Sans MS"/>
                      <w:noProof/>
                      <w:color w:val="000000"/>
                      <w:sz w:val="20"/>
                      <w:szCs w:val="20"/>
                    </w:rPr>
                  </w:pPr>
                  <w:r>
                    <w:t xml:space="preserve">     </w:t>
                  </w:r>
                  <w:r w:rsidRPr="005E5CBB">
                    <w:rPr>
                      <w:color w:val="000000"/>
                    </w:rPr>
                    <w:t>….................... ?</w:t>
                  </w:r>
                </w:p>
              </w:txbxContent>
            </v:textbox>
          </v:shape>
        </w:pict>
      </w:r>
      <w:r>
        <w:rPr>
          <w:noProof/>
          <w:lang w:val="tr-TR"/>
        </w:rPr>
        <w:pict>
          <v:shape id="_x0000_s1067" type="#_x0000_t75" style="position:absolute;margin-left:36pt;margin-top:7.35pt;width:70.5pt;height:43.5pt;z-index:251670016;visibility:visible">
            <v:imagedata r:id="rId48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83B0C">
        <w:rPr>
          <w:rFonts w:ascii="Comic Sans MS" w:hAnsi="Comic Sans MS" w:cs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24.                                                            </w:t>
      </w:r>
      <w:r>
        <w:rPr>
          <w:rFonts w:ascii="Comic Sans MS" w:hAnsi="Comic Sans MS" w:cs="Comic Sans MS"/>
          <w:sz w:val="20"/>
          <w:szCs w:val="20"/>
          <w:lang w:val="en-GB"/>
        </w:rPr>
        <w:t xml:space="preserve">                                                                                 </w:t>
      </w:r>
      <w:r w:rsidRPr="00166353">
        <w:rPr>
          <w:rFonts w:ascii="Comic Sans MS" w:hAnsi="Comic Sans MS" w:cs="Comic Sans MS"/>
          <w:sz w:val="18"/>
          <w:szCs w:val="18"/>
          <w:lang w:val="en-GB"/>
        </w:rPr>
        <w:t xml:space="preserve">    </w:t>
      </w:r>
      <w:r>
        <w:rPr>
          <w:rFonts w:ascii="Comic Sans MS" w:hAnsi="Comic Sans MS" w:cs="Comic Sans MS"/>
          <w:sz w:val="18"/>
          <w:szCs w:val="18"/>
          <w:lang w:val="en-GB"/>
        </w:rPr>
        <w:t xml:space="preserve">                                                                                                                               </w:t>
      </w:r>
    </w:p>
    <w:p w:rsidR="008721A8" w:rsidRPr="009B4CB4" w:rsidRDefault="008721A8" w:rsidP="000B6E6D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18"/>
          <w:szCs w:val="18"/>
          <w:lang w:val="en-GB"/>
        </w:rPr>
        <w:t xml:space="preserve">                                                                                                    </w:t>
      </w:r>
      <w:r w:rsidRPr="009B4CB4">
        <w:rPr>
          <w:rFonts w:ascii="Comic Sans MS" w:hAnsi="Comic Sans MS" w:cs="Comic Sans MS"/>
          <w:b/>
          <w:bCs/>
          <w:sz w:val="20"/>
          <w:szCs w:val="20"/>
          <w:lang w:val="en-GB"/>
        </w:rPr>
        <w:t>B.</w:t>
      </w:r>
      <w:r w:rsidRPr="009B4CB4">
        <w:rPr>
          <w:rFonts w:ascii="Comic Sans MS" w:hAnsi="Comic Sans MS" w:cs="Comic Sans MS"/>
          <w:b/>
          <w:bCs/>
          <w:sz w:val="18"/>
          <w:szCs w:val="18"/>
          <w:lang w:val="en-GB"/>
        </w:rPr>
        <w:t>Match the Festivals in Turkish and English.(5x2=1</w:t>
      </w:r>
      <w:r>
        <w:rPr>
          <w:rFonts w:ascii="Comic Sans MS" w:hAnsi="Comic Sans MS" w:cs="Comic Sans MS"/>
          <w:b/>
          <w:bCs/>
          <w:sz w:val="18"/>
          <w:szCs w:val="18"/>
          <w:lang w:val="en-GB"/>
        </w:rPr>
        <w:t>0 points)</w:t>
      </w:r>
    </w:p>
    <w:p w:rsidR="008721A8" w:rsidRPr="00166353" w:rsidRDefault="008721A8" w:rsidP="00EC3B25">
      <w:pPr>
        <w:ind w:left="-180"/>
        <w:rPr>
          <w:rFonts w:ascii="Comic Sans MS" w:hAnsi="Comic Sans MS" w:cs="Comic Sans MS"/>
          <w:sz w:val="18"/>
          <w:szCs w:val="18"/>
          <w:lang w:val="en-GB"/>
        </w:rPr>
      </w:pPr>
      <w:r>
        <w:rPr>
          <w:rFonts w:ascii="Comic Sans MS" w:hAnsi="Comic Sans MS" w:cs="Comic Sans MS"/>
          <w:sz w:val="18"/>
          <w:szCs w:val="18"/>
          <w:lang w:val="en-GB"/>
        </w:rPr>
        <w:t xml:space="preserve">         </w:t>
      </w:r>
      <w:r w:rsidRPr="00166353">
        <w:rPr>
          <w:rFonts w:ascii="Comic Sans MS" w:hAnsi="Comic Sans MS" w:cs="Comic Sans MS"/>
          <w:sz w:val="18"/>
          <w:szCs w:val="18"/>
          <w:lang w:val="en-GB"/>
        </w:rPr>
        <w:t xml:space="preserve"> </w:t>
      </w:r>
    </w:p>
    <w:p w:rsidR="008721A8" w:rsidRDefault="008721A8" w:rsidP="00A5175D">
      <w:pPr>
        <w:ind w:left="-18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                                                                                               .…………  1.  Valentine’s Day             a)  Paskalya  Bayramı                                         </w:t>
      </w:r>
    </w:p>
    <w:p w:rsidR="008721A8" w:rsidRPr="004A01F6" w:rsidRDefault="008721A8" w:rsidP="0065630F">
      <w:pPr>
        <w:rPr>
          <w:rFonts w:ascii="Comic Sans MS" w:hAnsi="Comic Sans MS" w:cs="Comic Sans MS"/>
          <w:noProof/>
          <w:sz w:val="18"/>
          <w:szCs w:val="18"/>
        </w:rPr>
      </w:pPr>
      <w:r>
        <w:rPr>
          <w:noProof/>
          <w:lang w:val="tr-TR"/>
        </w:rPr>
        <w:pict>
          <v:shape id="Resim 15" o:spid="_x0000_s1068" type="#_x0000_t75" style="position:absolute;margin-left:2in;margin-top:53.4pt;width:45pt;height:40.5pt;z-index:251664896;visibility:visible">
            <v:imagedata r:id="rId49" o:title=""/>
          </v:shape>
        </w:pict>
      </w:r>
      <w:r>
        <w:rPr>
          <w:noProof/>
          <w:lang w:val="tr-TR"/>
        </w:rPr>
        <w:pict>
          <v:shape id="_x0000_s1069" type="#_x0000_t75" alt="Good_Luck" href="http://images.google.com.tr/imgres?imgurl=http://www2.free-clipart.net/gallery/clipart/Signs_And_Titles/Good_Luck.jpg&amp;imgrefurl=http://cgi.ebay.com/new-CONAIR-1-1/2-inch-Curling-Iron-chrome-_W0QQitemZ290277256166QQcmdZViewItemQQimsxZ20081123?IMSfp=TL081123135006r9233&amp;usg=__RyG6rsFPsaiVcVtLqI5D9Fek70g=&amp;h=177&amp;w=225&amp;sz=12&amp;hl=tr&amp;start=1&amp;tbnid=GByNd6jwVUxp1M:&amp;tbnh=85&amp;tbnw=108&amp;prev=/images?q=good+luck+clipart&amp;gbv=2&amp;h" style="position:absolute;margin-left:189pt;margin-top:53.4pt;width:68.25pt;height:38.25pt;z-index:251674112;visibility:visible" o:button="t">
            <v:fill o:detectmouseclick="t"/>
            <v:imagedata r:id="rId50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105940">
        <w:rPr>
          <w:rFonts w:ascii="Comic Sans MS" w:hAnsi="Comic Sans MS" w:cs="Comic Sans MS"/>
          <w:b/>
          <w:bCs/>
          <w:sz w:val="18"/>
          <w:szCs w:val="18"/>
        </w:rPr>
        <w:t xml:space="preserve">Konuşan kişi diğer kişilere hangisini </w:t>
      </w:r>
      <w:r w:rsidRPr="00591018">
        <w:rPr>
          <w:rFonts w:ascii="Comic Sans MS" w:hAnsi="Comic Sans MS" w:cs="Comic Sans MS"/>
          <w:b/>
          <w:bCs/>
          <w:sz w:val="22"/>
          <w:szCs w:val="22"/>
          <w:u w:val="single"/>
        </w:rPr>
        <w:t>söylememiştir</w:t>
      </w:r>
      <w:r w:rsidRPr="00591018">
        <w:rPr>
          <w:rFonts w:ascii="Comic Sans MS" w:hAnsi="Comic Sans MS" w:cs="Comic Sans MS"/>
          <w:b/>
          <w:bCs/>
          <w:sz w:val="20"/>
          <w:szCs w:val="20"/>
          <w:u w:val="single"/>
        </w:rPr>
        <w:t>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</w:t>
      </w:r>
      <w:r w:rsidRPr="00A5175D">
        <w:rPr>
          <w:rFonts w:ascii="Comic Sans MS" w:hAnsi="Comic Sans MS" w:cs="Comic Sans MS"/>
          <w:sz w:val="18"/>
          <w:szCs w:val="18"/>
        </w:rPr>
        <w:t>…………</w:t>
      </w:r>
      <w:r>
        <w:rPr>
          <w:rFonts w:ascii="Comic Sans MS" w:hAnsi="Comic Sans MS" w:cs="Comic Sans MS"/>
          <w:sz w:val="18"/>
          <w:szCs w:val="18"/>
        </w:rPr>
        <w:t>.. 2</w:t>
      </w:r>
      <w:r w:rsidRPr="00A5175D">
        <w:rPr>
          <w:rFonts w:ascii="Comic Sans MS" w:hAnsi="Comic Sans MS" w:cs="Comic Sans MS"/>
          <w:sz w:val="18"/>
          <w:szCs w:val="18"/>
        </w:rPr>
        <w:t>.</w:t>
      </w:r>
      <w:r>
        <w:rPr>
          <w:rFonts w:ascii="Comic Sans MS" w:hAnsi="Comic Sans MS" w:cs="Comic Sans MS"/>
          <w:sz w:val="18"/>
          <w:szCs w:val="18"/>
        </w:rPr>
        <w:t xml:space="preserve"> Thanks Giving Day         b) Sevgililer Günü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</w:t>
      </w:r>
      <w:r w:rsidRPr="0065630F">
        <w:rPr>
          <w:rFonts w:ascii="Comic Sans MS" w:hAnsi="Comic Sans MS" w:cs="Comic Sans MS"/>
          <w:noProof/>
          <w:sz w:val="18"/>
          <w:szCs w:val="18"/>
        </w:rPr>
        <w:t xml:space="preserve"> </w:t>
      </w:r>
      <w:r>
        <w:rPr>
          <w:rFonts w:ascii="Comic Sans MS" w:hAnsi="Comic Sans MS" w:cs="Comic Sans MS"/>
          <w:noProof/>
          <w:sz w:val="18"/>
          <w:szCs w:val="18"/>
        </w:rPr>
        <w:t>a</w:t>
      </w:r>
      <w:r w:rsidRPr="004A01F6">
        <w:rPr>
          <w:rFonts w:ascii="Comic Sans MS" w:hAnsi="Comic Sans MS" w:cs="Comic Sans MS"/>
          <w:noProof/>
          <w:sz w:val="18"/>
          <w:szCs w:val="18"/>
        </w:rPr>
        <w:t>)  Do you need help</w:t>
      </w:r>
      <w:r>
        <w:rPr>
          <w:rFonts w:ascii="Comic Sans MS" w:hAnsi="Comic Sans MS" w:cs="Comic Sans MS"/>
          <w:noProof/>
          <w:sz w:val="18"/>
          <w:szCs w:val="18"/>
        </w:rPr>
        <w:t xml:space="preserve"> </w:t>
      </w:r>
      <w:r w:rsidRPr="004A01F6">
        <w:rPr>
          <w:rFonts w:ascii="Comic Sans MS" w:hAnsi="Comic Sans MS" w:cs="Comic Sans MS"/>
          <w:noProof/>
          <w:sz w:val="18"/>
          <w:szCs w:val="18"/>
        </w:rPr>
        <w:t>?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………  3. Rebublic Day              c) </w:t>
      </w:r>
      <w:r>
        <w:rPr>
          <w:rFonts w:ascii="Comic Sans MS" w:hAnsi="Comic Sans MS" w:cs="Comic Sans MS"/>
          <w:sz w:val="18"/>
          <w:szCs w:val="18"/>
        </w:rPr>
        <w:t xml:space="preserve">Kurban  Bayramı                                   b)  Would you help me, please?                                                      </w:t>
      </w:r>
      <w:r w:rsidRPr="009B4CB4">
        <w:rPr>
          <w:rFonts w:ascii="Comic Sans MS" w:hAnsi="Comic Sans MS" w:cs="Comic Sans MS"/>
          <w:sz w:val="20"/>
          <w:szCs w:val="20"/>
        </w:rPr>
        <w:t>…………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9B4CB4">
        <w:rPr>
          <w:rFonts w:ascii="Comic Sans MS" w:hAnsi="Comic Sans MS" w:cs="Comic Sans MS"/>
          <w:sz w:val="20"/>
          <w:szCs w:val="20"/>
        </w:rPr>
        <w:t>4</w:t>
      </w:r>
      <w:r>
        <w:rPr>
          <w:rFonts w:ascii="Comic Sans MS" w:hAnsi="Comic Sans MS" w:cs="Comic Sans MS"/>
          <w:sz w:val="20"/>
          <w:szCs w:val="20"/>
        </w:rPr>
        <w:t>. Easter Day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</w:t>
      </w:r>
      <w:r w:rsidRPr="0065630F">
        <w:rPr>
          <w:rFonts w:ascii="Comic Sans MS" w:hAnsi="Comic Sans MS" w:cs="Comic Sans MS"/>
          <w:sz w:val="18"/>
          <w:szCs w:val="18"/>
        </w:rPr>
        <w:t xml:space="preserve">d) </w:t>
      </w:r>
      <w:r w:rsidRPr="009B4CB4">
        <w:rPr>
          <w:rFonts w:ascii="Comic Sans MS" w:hAnsi="Comic Sans MS" w:cs="Comic Sans MS"/>
          <w:sz w:val="18"/>
          <w:szCs w:val="18"/>
        </w:rPr>
        <w:t xml:space="preserve">Şükran Günü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</w:t>
      </w:r>
      <w:r>
        <w:rPr>
          <w:rFonts w:ascii="Comic Sans MS" w:hAnsi="Comic Sans MS" w:cs="Comic Sans MS"/>
          <w:sz w:val="18"/>
          <w:szCs w:val="18"/>
        </w:rPr>
        <w:t xml:space="preserve">                                                         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             </w:t>
      </w:r>
      <w:r>
        <w:rPr>
          <w:rFonts w:ascii="Comic Sans MS" w:hAnsi="Comic Sans MS" w:cs="Comic Sans MS"/>
          <w:noProof/>
          <w:sz w:val="18"/>
          <w:szCs w:val="18"/>
        </w:rPr>
        <w:t>c</w:t>
      </w:r>
      <w:r w:rsidRPr="004A01F6">
        <w:rPr>
          <w:rFonts w:ascii="Comic Sans MS" w:hAnsi="Comic Sans MS" w:cs="Comic Sans MS"/>
          <w:noProof/>
          <w:sz w:val="18"/>
          <w:szCs w:val="18"/>
        </w:rPr>
        <w:t>)  Can you help me , please?</w:t>
      </w:r>
      <w:r>
        <w:rPr>
          <w:rFonts w:ascii="Comic Sans MS" w:hAnsi="Comic Sans MS" w:cs="Comic Sans MS"/>
          <w:noProof/>
          <w:sz w:val="18"/>
          <w:szCs w:val="18"/>
        </w:rPr>
        <w:t xml:space="preserve">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</w:t>
      </w:r>
      <w:r w:rsidRPr="009B4CB4">
        <w:rPr>
          <w:rFonts w:ascii="Comic Sans MS" w:hAnsi="Comic Sans MS" w:cs="Comic Sans MS"/>
          <w:sz w:val="20"/>
          <w:szCs w:val="20"/>
        </w:rPr>
        <w:t>…………</w:t>
      </w:r>
      <w:r>
        <w:rPr>
          <w:rFonts w:ascii="Comic Sans MS" w:hAnsi="Comic Sans MS" w:cs="Comic Sans MS"/>
          <w:sz w:val="20"/>
          <w:szCs w:val="20"/>
        </w:rPr>
        <w:t xml:space="preserve"> 5</w:t>
      </w:r>
      <w:r w:rsidRPr="009B4CB4">
        <w:rPr>
          <w:rFonts w:ascii="Comic Sans MS" w:hAnsi="Comic Sans MS" w:cs="Comic Sans MS"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9A612B">
        <w:rPr>
          <w:rFonts w:ascii="Comic Sans MS" w:hAnsi="Comic Sans MS" w:cs="Comic Sans MS"/>
          <w:sz w:val="18"/>
          <w:szCs w:val="18"/>
        </w:rPr>
        <w:t>Sacrifice Festival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 w:rsidRPr="0065630F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e) Cumhuriyet Bayramı</w:t>
      </w:r>
      <w:r w:rsidRPr="009B4CB4"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</w:t>
      </w:r>
      <w:r w:rsidRPr="0065630F">
        <w:rPr>
          <w:rFonts w:ascii="Comic Sans MS" w:hAnsi="Comic Sans MS" w:cs="Comic Sans MS"/>
          <w:sz w:val="20"/>
          <w:szCs w:val="20"/>
        </w:rPr>
        <w:t>d</w:t>
      </w:r>
      <w:r w:rsidRPr="004A01F6">
        <w:rPr>
          <w:rFonts w:ascii="Comic Sans MS" w:hAnsi="Comic Sans MS" w:cs="Comic Sans MS"/>
          <w:noProof/>
          <w:sz w:val="18"/>
          <w:szCs w:val="18"/>
        </w:rPr>
        <w:t>)  Could you help me, please?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</w:t>
      </w:r>
      <w:r>
        <w:rPr>
          <w:rFonts w:ascii="Comic Sans MS" w:hAnsi="Comic Sans MS" w:cs="Comic Sans MS"/>
          <w:noProof/>
          <w:sz w:val="18"/>
          <w:szCs w:val="18"/>
        </w:rPr>
        <w:t>Sebiye EMRE</w:t>
      </w:r>
    </w:p>
    <w:p w:rsidR="008721A8" w:rsidRPr="00900BDD" w:rsidRDefault="008721A8" w:rsidP="00900BD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</w:t>
      </w:r>
      <w:r>
        <w:rPr>
          <w:rFonts w:ascii="Comic Sans MS" w:hAnsi="Comic Sans MS" w:cs="Comic Sans MS"/>
          <w:noProof/>
          <w:sz w:val="18"/>
          <w:szCs w:val="18"/>
        </w:rPr>
        <w:t>English Teacher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</w:t>
      </w:r>
      <w:r w:rsidRPr="00A5175D">
        <w:rPr>
          <w:rFonts w:ascii="Comic Sans MS" w:hAnsi="Comic Sans MS" w:cs="Comic Sans MS"/>
          <w:sz w:val="18"/>
          <w:szCs w:val="18"/>
        </w:rPr>
        <w:t xml:space="preserve"> </w:t>
      </w:r>
      <w:r w:rsidRPr="009B4CB4"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9B4CB4">
        <w:rPr>
          <w:rFonts w:ascii="Comic Sans MS" w:hAnsi="Comic Sans MS" w:cs="Comic Sans MS"/>
          <w:sz w:val="20"/>
          <w:szCs w:val="20"/>
        </w:rPr>
        <w:t xml:space="preserve">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8721A8" w:rsidRPr="00105940" w:rsidRDefault="008721A8" w:rsidP="00EC3B25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  <w:lang w:val="tr-TR"/>
        </w:rPr>
        <w:pict>
          <v:shape id="Resim 23" o:spid="_x0000_s1070" type="#_x0000_t75" alt="100" style="position:absolute;margin-left:324pt;margin-top:471.3pt;width:61.5pt;height:54pt;z-index:251662848;visibility:visible">
            <v:imagedata r:id="rId51" o:title=""/>
          </v:shape>
        </w:pict>
      </w:r>
      <w:r w:rsidRPr="006B45FB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</w:p>
    <w:p w:rsidR="008721A8" w:rsidRPr="004A01F6" w:rsidRDefault="008721A8" w:rsidP="00EC3B25">
      <w:pPr>
        <w:rPr>
          <w:rFonts w:ascii="Comic Sans MS" w:hAnsi="Comic Sans MS" w:cs="Comic Sans MS"/>
          <w:noProof/>
          <w:sz w:val="18"/>
          <w:szCs w:val="18"/>
        </w:rPr>
      </w:pPr>
      <w:r>
        <w:rPr>
          <w:rFonts w:ascii="Comic Sans MS" w:hAnsi="Comic Sans MS" w:cs="Comic Sans MS"/>
          <w:noProof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8721A8" w:rsidRDefault="008721A8" w:rsidP="00EC3B25">
      <w:pPr>
        <w:rPr>
          <w:rFonts w:ascii="Comic Sans MS" w:hAnsi="Comic Sans MS" w:cs="Comic Sans MS"/>
          <w:noProof/>
          <w:sz w:val="18"/>
          <w:szCs w:val="18"/>
        </w:rPr>
      </w:pPr>
      <w:r>
        <w:rPr>
          <w:rFonts w:ascii="Comic Sans MS" w:hAnsi="Comic Sans MS" w:cs="Comic Sans MS"/>
          <w:noProof/>
          <w:sz w:val="18"/>
          <w:szCs w:val="18"/>
        </w:rPr>
        <w:t xml:space="preserve">   </w:t>
      </w:r>
    </w:p>
    <w:p w:rsidR="008721A8" w:rsidRDefault="008721A8" w:rsidP="00EC3B25">
      <w:pPr>
        <w:rPr>
          <w:rFonts w:ascii="Comic Sans MS" w:hAnsi="Comic Sans MS" w:cs="Comic Sans MS"/>
          <w:noProof/>
          <w:sz w:val="18"/>
          <w:szCs w:val="18"/>
        </w:rPr>
      </w:pPr>
    </w:p>
    <w:p w:rsidR="008721A8" w:rsidRDefault="008721A8" w:rsidP="00EC3B25">
      <w:pPr>
        <w:rPr>
          <w:rFonts w:ascii="Comic Sans MS" w:hAnsi="Comic Sans MS" w:cs="Comic Sans MS"/>
          <w:noProof/>
          <w:sz w:val="18"/>
          <w:szCs w:val="18"/>
        </w:rPr>
      </w:pPr>
    </w:p>
    <w:p w:rsidR="008721A8" w:rsidRDefault="008721A8" w:rsidP="00EC3B25">
      <w:pPr>
        <w:rPr>
          <w:rFonts w:ascii="Comic Sans MS" w:hAnsi="Comic Sans MS" w:cs="Comic Sans MS"/>
          <w:noProof/>
          <w:sz w:val="18"/>
          <w:szCs w:val="18"/>
        </w:rPr>
      </w:pPr>
    </w:p>
    <w:p w:rsidR="008721A8" w:rsidRDefault="008721A8" w:rsidP="00EC3B25">
      <w:pPr>
        <w:rPr>
          <w:rFonts w:ascii="Comic Sans MS" w:hAnsi="Comic Sans MS" w:cs="Comic Sans MS"/>
          <w:noProof/>
          <w:sz w:val="18"/>
          <w:szCs w:val="18"/>
        </w:rPr>
      </w:pPr>
    </w:p>
    <w:p w:rsidR="008721A8" w:rsidRDefault="008721A8" w:rsidP="00EC3B25">
      <w:pPr>
        <w:rPr>
          <w:rFonts w:ascii="Comic Sans MS" w:hAnsi="Comic Sans MS" w:cs="Comic Sans MS"/>
          <w:noProof/>
          <w:sz w:val="18"/>
          <w:szCs w:val="18"/>
        </w:rPr>
      </w:pPr>
    </w:p>
    <w:p w:rsidR="008721A8" w:rsidRDefault="008721A8" w:rsidP="00EC3B25">
      <w:pPr>
        <w:rPr>
          <w:rFonts w:ascii="Comic Sans MS" w:hAnsi="Comic Sans MS" w:cs="Comic Sans MS"/>
          <w:noProof/>
          <w:sz w:val="18"/>
          <w:szCs w:val="18"/>
        </w:rPr>
      </w:pPr>
    </w:p>
    <w:p w:rsidR="008721A8" w:rsidRPr="004A01F6" w:rsidRDefault="008721A8" w:rsidP="00EC3B25">
      <w:pPr>
        <w:rPr>
          <w:rFonts w:ascii="Comic Sans MS" w:hAnsi="Comic Sans MS" w:cs="Comic Sans MS"/>
          <w:sz w:val="12"/>
          <w:szCs w:val="12"/>
        </w:rPr>
      </w:pPr>
    </w:p>
    <w:p w:rsidR="008721A8" w:rsidRPr="00AD0B61" w:rsidRDefault="008721A8" w:rsidP="005E0D48">
      <w:pPr>
        <w:rPr>
          <w:rFonts w:ascii="Comic Sans MS" w:hAnsi="Comic Sans MS" w:cs="Comic Sans MS"/>
          <w:sz w:val="20"/>
          <w:szCs w:val="20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</w:t>
      </w: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>
        <w:rPr>
          <w:noProof/>
          <w:lang w:val="tr-TR"/>
        </w:rPr>
        <w:pict>
          <v:shape id="_x0000_s1071" type="#_x0000_t75" alt="http://t2.gstatic.com/images?q=tbn:SsJOM5ZFXR3OqM:http://www.illustrationsof.com/images/clipart/xsmall2/9320_exaggerating_man_rushing_to_the_hospital_with_a_small_cut_on_his_finger.jpg" href="http://images.google.com/imgres?imgurl=http://www.illustrationsof.com/images/clipart/xsmall2/9320_exaggerating_man_rushing_to_the_hospital_with_a_small_cut_on_his_finger.jpg&amp;imgrefurl=http://www.illustrationsof.com/details/clipart/9320.html&amp;usg=__BtIeVR_Ha5xhWcpKR-Ju1zy8JDg=&amp;h=350&amp;w=332&amp;sz=65&amp;hl=tr&amp;start=56&amp;itbs=1&amp;tbnid=SsJOM5ZFXR3OqM:&amp;tbnh=120&amp;tbnw=114&amp;prev=/images?q=cut+finger&amp;ndsp=20&amp;hl=tr&amp;sa=N&amp;star" style="position:absolute;margin-left:.4pt;margin-top:5.95pt;width:53.25pt;height:67.2pt;z-index:-251634176;visibility:visible" o:button="t">
            <v:fill o:detectmouseclick="t"/>
            <v:imagedata r:id="rId52" o:title="" cropleft="10864f"/>
          </v:shape>
        </w:pict>
      </w:r>
      <w:r w:rsidRPr="0001493A">
        <w:rPr>
          <w:sz w:val="18"/>
          <w:szCs w:val="18"/>
        </w:rPr>
        <w:t>9.                Mr.Awkward was cutting carrots,</w: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 w:rsidRPr="0001493A">
        <w:rPr>
          <w:sz w:val="18"/>
          <w:szCs w:val="18"/>
        </w:rPr>
        <w:t xml:space="preserve">                 _____he cut his finger.</w: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 w:rsidRPr="0001493A">
        <w:rPr>
          <w:sz w:val="18"/>
          <w:szCs w:val="18"/>
        </w:rPr>
        <w:t xml:space="preserve">                           a)what        b)while</w: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 w:rsidRPr="0001493A">
        <w:rPr>
          <w:sz w:val="18"/>
          <w:szCs w:val="18"/>
        </w:rPr>
        <w:t xml:space="preserve">                           c)when       d)as</w: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>
        <w:rPr>
          <w:noProof/>
          <w:lang w:val="tr-TR"/>
        </w:rPr>
        <w:pict>
          <v:shape id="_x0000_s1072" type="#_x0000_t75" alt="http://t3.gstatic.com/images?q=tbn:1fQfD1wtV9_ACM:http://3.bp.blogspot.com/_mS8UxWB_9JE/SeFmaE7vbJI/AAAAAAAABNc/TN0gW0g0zFY/s400/SunCartoon%255B1%255D.jpg" href="http://images.google.com/imgres?imgurl=http://3.bp.blogspot.com/_mS8UxWB_9JE/SeFmaE7vbJI/AAAAAAAABNc/TN0gW0g0zFY/s400/SunCartoon[1].jpg&amp;imgrefurl=http://girlstwogo.blogspot.com/2009/04/happy-easter.html&amp;usg=__JLg1Mbk8Az4Y5OMTGHIrk9n68OE=&amp;h=193&amp;w=216&amp;sz=11&amp;hl=tr&amp;start=5&amp;itbs=1&amp;tbnid=1fQfD1wtV9_ACM:&amp;tbnh=96&amp;tbnw=107&amp;prev=/images?q=sun+cartoon&amp;hl=tr&amp;" style="position:absolute;margin-left:160.35pt;margin-top:6.75pt;width:62.7pt;height:56.25pt;z-index:-251633152;visibility:visible" o:button="t">
            <v:fill o:detectmouseclick="t"/>
            <v:imagedata r:id="rId53" o:title=""/>
          </v:shape>
        </w:pic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 w:rsidRPr="0001493A">
        <w:rPr>
          <w:sz w:val="18"/>
          <w:szCs w:val="18"/>
        </w:rPr>
        <w:t>10.    When I_____  , the sun ________.</w: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 w:rsidRPr="0001493A">
        <w:rPr>
          <w:sz w:val="18"/>
          <w:szCs w:val="18"/>
        </w:rPr>
        <w:t>a)was get up/shone</w: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 w:rsidRPr="0001493A">
        <w:rPr>
          <w:sz w:val="18"/>
          <w:szCs w:val="18"/>
        </w:rPr>
        <w:t>b)got up/was shining</w: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 w:rsidRPr="0001493A">
        <w:rPr>
          <w:sz w:val="18"/>
          <w:szCs w:val="18"/>
        </w:rPr>
        <w:t>c)got up/shone</w:t>
      </w:r>
    </w:p>
    <w:p w:rsidR="008721A8" w:rsidRPr="0001493A" w:rsidRDefault="008721A8" w:rsidP="008353D1">
      <w:pPr>
        <w:framePr w:hSpace="141" w:wrap="auto" w:vAnchor="text" w:hAnchor="text" w:y="1"/>
        <w:suppressOverlap/>
        <w:rPr>
          <w:sz w:val="18"/>
          <w:szCs w:val="18"/>
        </w:rPr>
      </w:pPr>
      <w:r w:rsidRPr="0001493A">
        <w:rPr>
          <w:sz w:val="18"/>
          <w:szCs w:val="18"/>
        </w:rPr>
        <w:t>d)was getting up/shone</w:t>
      </w: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Pr="00D040EF" w:rsidRDefault="008721A8" w:rsidP="007143F7">
      <w:pPr>
        <w:tabs>
          <w:tab w:val="left" w:pos="7785"/>
        </w:tabs>
        <w:rPr>
          <w:rFonts w:ascii="Comic Sans MS" w:hAnsi="Comic Sans MS" w:cs="Comic Sans MS"/>
          <w:b/>
          <w:bCs/>
          <w:noProof/>
          <w:sz w:val="20"/>
          <w:szCs w:val="20"/>
        </w:rPr>
      </w:pPr>
      <w:r w:rsidRPr="00D040EF">
        <w:rPr>
          <w:rFonts w:ascii="Comic Sans MS" w:hAnsi="Comic Sans MS" w:cs="Comic Sans MS"/>
          <w:b/>
          <w:bCs/>
          <w:noProof/>
          <w:sz w:val="20"/>
          <w:szCs w:val="20"/>
        </w:rPr>
        <w:t>2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>8.</w:t>
      </w:r>
      <w:r w:rsidRPr="00D040EF"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D040EF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Eşleştirmelerden hangisi yanlıştır?</w:t>
      </w:r>
    </w:p>
    <w:p w:rsidR="008721A8" w:rsidRPr="00D040EF" w:rsidRDefault="008721A8" w:rsidP="007143F7">
      <w:pPr>
        <w:tabs>
          <w:tab w:val="left" w:pos="7785"/>
        </w:tabs>
        <w:spacing w:line="276" w:lineRule="auto"/>
        <w:rPr>
          <w:rFonts w:ascii="Comic Sans MS" w:hAnsi="Comic Sans MS" w:cs="Comic Sans MS"/>
          <w:noProof/>
          <w:sz w:val="18"/>
          <w:szCs w:val="18"/>
        </w:rPr>
      </w:pPr>
      <w:r>
        <w:rPr>
          <w:rFonts w:ascii="Comic Sans MS" w:hAnsi="Comic Sans MS" w:cs="Comic Sans MS"/>
          <w:noProof/>
          <w:sz w:val="18"/>
          <w:szCs w:val="18"/>
        </w:rPr>
        <w:t xml:space="preserve">        </w:t>
      </w:r>
      <w:r w:rsidRPr="00D040EF">
        <w:rPr>
          <w:rFonts w:ascii="Comic Sans MS" w:hAnsi="Comic Sans MS" w:cs="Comic Sans MS"/>
          <w:noProof/>
          <w:sz w:val="18"/>
          <w:szCs w:val="18"/>
        </w:rPr>
        <w:t>a)</w:t>
      </w:r>
      <w:r>
        <w:rPr>
          <w:rFonts w:ascii="Comic Sans MS" w:hAnsi="Comic Sans MS" w:cs="Comic Sans MS"/>
          <w:noProof/>
          <w:sz w:val="18"/>
          <w:szCs w:val="18"/>
        </w:rPr>
        <w:t xml:space="preserve"> </w:t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30</w:t>
      </w:r>
      <w:r w:rsidRPr="00D040EF">
        <w:rPr>
          <w:rFonts w:ascii="Comic Sans MS" w:hAnsi="Comic Sans MS" w:cs="Comic Sans MS"/>
          <w:noProof/>
          <w:sz w:val="18"/>
          <w:szCs w:val="18"/>
          <w:vertAlign w:val="superscript"/>
        </w:rPr>
        <w:t>th</w:t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August </w:t>
      </w:r>
      <w:r w:rsidRPr="00D040EF">
        <w:rPr>
          <w:rFonts w:ascii="Comic Sans MS" w:hAnsi="Comic Sans MS" w:cs="Comic Sans MS"/>
          <w:noProof/>
          <w:sz w:val="18"/>
          <w:szCs w:val="18"/>
        </w:rPr>
        <w:sym w:font="Wingdings" w:char="F0E0"/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Victory Day</w:t>
      </w:r>
    </w:p>
    <w:p w:rsidR="008721A8" w:rsidRPr="00D040EF" w:rsidRDefault="008721A8" w:rsidP="007143F7">
      <w:pPr>
        <w:tabs>
          <w:tab w:val="left" w:pos="7785"/>
        </w:tabs>
        <w:spacing w:line="276" w:lineRule="auto"/>
        <w:rPr>
          <w:rFonts w:ascii="Comic Sans MS" w:hAnsi="Comic Sans MS" w:cs="Comic Sans MS"/>
          <w:noProof/>
          <w:sz w:val="18"/>
          <w:szCs w:val="18"/>
        </w:rPr>
      </w:pPr>
      <w:r>
        <w:rPr>
          <w:rFonts w:ascii="Comic Sans MS" w:hAnsi="Comic Sans MS" w:cs="Comic Sans MS"/>
          <w:noProof/>
          <w:sz w:val="18"/>
          <w:szCs w:val="18"/>
        </w:rPr>
        <w:t xml:space="preserve">        </w:t>
      </w:r>
      <w:r w:rsidRPr="00D040EF">
        <w:rPr>
          <w:rFonts w:ascii="Comic Sans MS" w:hAnsi="Comic Sans MS" w:cs="Comic Sans MS"/>
          <w:noProof/>
          <w:sz w:val="18"/>
          <w:szCs w:val="18"/>
        </w:rPr>
        <w:t>b)</w:t>
      </w:r>
      <w:r>
        <w:rPr>
          <w:rFonts w:ascii="Comic Sans MS" w:hAnsi="Comic Sans MS" w:cs="Comic Sans MS"/>
          <w:noProof/>
          <w:sz w:val="18"/>
          <w:szCs w:val="18"/>
        </w:rPr>
        <w:t xml:space="preserve"> </w:t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23</w:t>
      </w:r>
      <w:r w:rsidRPr="00D040EF">
        <w:rPr>
          <w:rFonts w:ascii="Comic Sans MS" w:hAnsi="Comic Sans MS" w:cs="Comic Sans MS"/>
          <w:noProof/>
          <w:sz w:val="18"/>
          <w:szCs w:val="18"/>
          <w:vertAlign w:val="superscript"/>
        </w:rPr>
        <w:t>rd</w:t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April </w:t>
      </w:r>
      <w:r w:rsidRPr="00D040EF">
        <w:rPr>
          <w:rFonts w:ascii="Comic Sans MS" w:hAnsi="Comic Sans MS" w:cs="Comic Sans MS"/>
          <w:noProof/>
          <w:sz w:val="18"/>
          <w:szCs w:val="18"/>
        </w:rPr>
        <w:sym w:font="Wingdings" w:char="F0E0"/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Youth and Sports Day</w:t>
      </w:r>
    </w:p>
    <w:p w:rsidR="008721A8" w:rsidRPr="00D040EF" w:rsidRDefault="008721A8" w:rsidP="007143F7">
      <w:pPr>
        <w:tabs>
          <w:tab w:val="left" w:pos="7785"/>
        </w:tabs>
        <w:spacing w:line="276" w:lineRule="auto"/>
        <w:rPr>
          <w:rFonts w:ascii="Comic Sans MS" w:hAnsi="Comic Sans MS" w:cs="Comic Sans MS"/>
          <w:noProof/>
          <w:sz w:val="18"/>
          <w:szCs w:val="18"/>
        </w:rPr>
      </w:pPr>
      <w:r>
        <w:rPr>
          <w:rFonts w:ascii="Comic Sans MS" w:hAnsi="Comic Sans MS" w:cs="Comic Sans MS"/>
          <w:noProof/>
          <w:sz w:val="18"/>
          <w:szCs w:val="18"/>
        </w:rPr>
        <w:t xml:space="preserve">        </w:t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c) </w:t>
      </w:r>
      <w:r>
        <w:rPr>
          <w:rFonts w:ascii="Comic Sans MS" w:hAnsi="Comic Sans MS" w:cs="Comic Sans MS"/>
          <w:noProof/>
          <w:sz w:val="18"/>
          <w:szCs w:val="18"/>
        </w:rPr>
        <w:t xml:space="preserve"> 24</w:t>
      </w:r>
      <w:r w:rsidRPr="00D040EF">
        <w:rPr>
          <w:rFonts w:ascii="Comic Sans MS" w:hAnsi="Comic Sans MS" w:cs="Comic Sans MS"/>
          <w:noProof/>
          <w:sz w:val="18"/>
          <w:szCs w:val="18"/>
          <w:vertAlign w:val="superscript"/>
        </w:rPr>
        <w:t>th</w:t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November </w:t>
      </w:r>
      <w:r w:rsidRPr="00D040EF">
        <w:rPr>
          <w:rFonts w:ascii="Comic Sans MS" w:hAnsi="Comic Sans MS" w:cs="Comic Sans MS"/>
          <w:noProof/>
          <w:sz w:val="18"/>
          <w:szCs w:val="18"/>
        </w:rPr>
        <w:sym w:font="Wingdings" w:char="F0E0"/>
      </w:r>
      <w:r>
        <w:rPr>
          <w:rFonts w:ascii="Comic Sans MS" w:hAnsi="Comic Sans MS" w:cs="Comic Sans MS"/>
          <w:noProof/>
          <w:sz w:val="18"/>
          <w:szCs w:val="18"/>
        </w:rPr>
        <w:t xml:space="preserve"> Teacher’s Day</w:t>
      </w:r>
    </w:p>
    <w:p w:rsidR="008721A8" w:rsidRPr="007143F7" w:rsidRDefault="008721A8" w:rsidP="007143F7">
      <w:pPr>
        <w:tabs>
          <w:tab w:val="left" w:pos="7785"/>
        </w:tabs>
        <w:spacing w:line="276" w:lineRule="auto"/>
        <w:rPr>
          <w:rFonts w:ascii="Comic Sans MS" w:hAnsi="Comic Sans MS" w:cs="Comic Sans MS"/>
          <w:noProof/>
          <w:sz w:val="18"/>
          <w:szCs w:val="18"/>
        </w:rPr>
      </w:pPr>
      <w:r>
        <w:rPr>
          <w:rFonts w:ascii="Comic Sans MS" w:hAnsi="Comic Sans MS" w:cs="Comic Sans MS"/>
          <w:noProof/>
          <w:sz w:val="18"/>
          <w:szCs w:val="18"/>
        </w:rPr>
        <w:t xml:space="preserve">        </w:t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d) </w:t>
      </w:r>
      <w:r>
        <w:rPr>
          <w:rFonts w:ascii="Comic Sans MS" w:hAnsi="Comic Sans MS" w:cs="Comic Sans MS"/>
          <w:noProof/>
          <w:sz w:val="18"/>
          <w:szCs w:val="18"/>
        </w:rPr>
        <w:t xml:space="preserve"> </w:t>
      </w:r>
      <w:r w:rsidRPr="00D040EF">
        <w:rPr>
          <w:rFonts w:ascii="Comic Sans MS" w:hAnsi="Comic Sans MS" w:cs="Comic Sans MS"/>
          <w:noProof/>
          <w:sz w:val="18"/>
          <w:szCs w:val="18"/>
        </w:rPr>
        <w:t>29</w:t>
      </w:r>
      <w:r w:rsidRPr="00D040EF">
        <w:rPr>
          <w:rFonts w:ascii="Comic Sans MS" w:hAnsi="Comic Sans MS" w:cs="Comic Sans MS"/>
          <w:noProof/>
          <w:sz w:val="18"/>
          <w:szCs w:val="18"/>
          <w:vertAlign w:val="superscript"/>
        </w:rPr>
        <w:t>th</w:t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October </w:t>
      </w:r>
      <w:r w:rsidRPr="00D040EF">
        <w:rPr>
          <w:rFonts w:ascii="Comic Sans MS" w:hAnsi="Comic Sans MS" w:cs="Comic Sans MS"/>
          <w:noProof/>
          <w:sz w:val="18"/>
          <w:szCs w:val="18"/>
        </w:rPr>
        <w:sym w:font="Wingdings" w:char="F0E0"/>
      </w:r>
      <w:r w:rsidRPr="00D040EF">
        <w:rPr>
          <w:rFonts w:ascii="Comic Sans MS" w:hAnsi="Comic Sans MS" w:cs="Comic Sans MS"/>
          <w:noProof/>
          <w:sz w:val="18"/>
          <w:szCs w:val="18"/>
        </w:rPr>
        <w:t xml:space="preserve"> Republic Day</w:t>
      </w: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1B34A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29.</w:t>
      </w:r>
      <w:r w:rsidRPr="006B45FB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  <w:r w:rsidRPr="006B45FB">
        <w:rPr>
          <w:rFonts w:ascii="Comic Sans MS" w:hAnsi="Comic Sans MS" w:cs="Comic Sans MS"/>
          <w:b/>
          <w:bCs/>
          <w:sz w:val="20"/>
          <w:szCs w:val="20"/>
        </w:rPr>
        <w:t>Aşağıdaki kiş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ilerden hangisinin </w:t>
      </w:r>
      <w:r w:rsidRPr="006B45FB">
        <w:rPr>
          <w:rFonts w:ascii="Comic Sans MS" w:hAnsi="Comic Sans MS" w:cs="Comic Sans MS"/>
          <w:b/>
          <w:bCs/>
          <w:sz w:val="20"/>
          <w:szCs w:val="20"/>
        </w:rPr>
        <w:t xml:space="preserve">bilgisi </w:t>
      </w:r>
      <w:r w:rsidRPr="006B45FB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 w:rsidRPr="006B45FB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8721A8" w:rsidRPr="006B45FB" w:rsidRDefault="008721A8" w:rsidP="001B34A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8721A8" w:rsidRPr="008951AF" w:rsidRDefault="008721A8" w:rsidP="001B34A5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8951AF">
        <w:rPr>
          <w:rFonts w:ascii="Comic Sans MS" w:hAnsi="Comic Sans MS" w:cs="Comic Sans MS"/>
          <w:sz w:val="18"/>
          <w:szCs w:val="18"/>
        </w:rPr>
        <w:t xml:space="preserve">       </w:t>
      </w:r>
      <w:r w:rsidRPr="008951AF">
        <w:rPr>
          <w:rFonts w:ascii="Comic Sans MS" w:hAnsi="Comic Sans MS" w:cs="Comic Sans MS"/>
          <w:b/>
          <w:bCs/>
          <w:sz w:val="18"/>
          <w:szCs w:val="18"/>
        </w:rPr>
        <w:t>Ayşe:</w:t>
      </w:r>
      <w:r w:rsidRPr="008951AF">
        <w:rPr>
          <w:rFonts w:ascii="Comic Sans MS" w:hAnsi="Comic Sans MS" w:cs="Comic Sans MS"/>
          <w:sz w:val="18"/>
          <w:szCs w:val="18"/>
        </w:rPr>
        <w:t xml:space="preserve"> The capital city of </w:t>
      </w:r>
      <w:r w:rsidRPr="008951AF">
        <w:rPr>
          <w:rFonts w:ascii="Comic Sans MS" w:hAnsi="Comic Sans MS" w:cs="Comic Sans MS"/>
          <w:sz w:val="18"/>
          <w:szCs w:val="18"/>
          <w:u w:val="single"/>
        </w:rPr>
        <w:t>Turkey</w:t>
      </w:r>
      <w:r w:rsidRPr="008951AF">
        <w:rPr>
          <w:rFonts w:ascii="Comic Sans MS" w:hAnsi="Comic Sans MS" w:cs="Comic Sans MS"/>
          <w:sz w:val="18"/>
          <w:szCs w:val="18"/>
        </w:rPr>
        <w:t xml:space="preserve"> is </w:t>
      </w:r>
      <w:r w:rsidRPr="008951AF">
        <w:rPr>
          <w:rFonts w:ascii="Comic Sans MS" w:hAnsi="Comic Sans MS" w:cs="Comic Sans MS"/>
          <w:sz w:val="18"/>
          <w:szCs w:val="18"/>
          <w:u w:val="single"/>
        </w:rPr>
        <w:t>Ankara</w:t>
      </w:r>
      <w:r w:rsidRPr="008951AF">
        <w:rPr>
          <w:rFonts w:ascii="Comic Sans MS" w:hAnsi="Comic Sans MS" w:cs="Comic Sans MS"/>
          <w:sz w:val="18"/>
          <w:szCs w:val="18"/>
        </w:rPr>
        <w:t>.</w:t>
      </w:r>
    </w:p>
    <w:p w:rsidR="008721A8" w:rsidRPr="008951AF" w:rsidRDefault="008721A8" w:rsidP="001B34A5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8951AF">
        <w:rPr>
          <w:rFonts w:ascii="Comic Sans MS" w:hAnsi="Comic Sans MS" w:cs="Comic Sans MS"/>
          <w:sz w:val="18"/>
          <w:szCs w:val="18"/>
        </w:rPr>
        <w:t xml:space="preserve">       </w:t>
      </w:r>
      <w:r w:rsidRPr="008951AF">
        <w:rPr>
          <w:rFonts w:ascii="Comic Sans MS" w:hAnsi="Comic Sans MS" w:cs="Comic Sans MS"/>
          <w:b/>
          <w:bCs/>
          <w:sz w:val="18"/>
          <w:szCs w:val="18"/>
        </w:rPr>
        <w:t xml:space="preserve">Ene </w:t>
      </w:r>
      <w:r w:rsidRPr="008951AF">
        <w:rPr>
          <w:rFonts w:ascii="Comic Sans MS" w:hAnsi="Comic Sans MS" w:cs="Comic Sans MS"/>
          <w:sz w:val="18"/>
          <w:szCs w:val="18"/>
        </w:rPr>
        <w:t xml:space="preserve"> :  The capital city of </w:t>
      </w:r>
      <w:r w:rsidRPr="008951AF">
        <w:rPr>
          <w:rFonts w:ascii="Comic Sans MS" w:hAnsi="Comic Sans MS" w:cs="Comic Sans MS"/>
          <w:sz w:val="18"/>
          <w:szCs w:val="18"/>
          <w:u w:val="single"/>
        </w:rPr>
        <w:t>France</w:t>
      </w:r>
      <w:r w:rsidRPr="008951AF">
        <w:rPr>
          <w:rFonts w:ascii="Comic Sans MS" w:hAnsi="Comic Sans MS" w:cs="Comic Sans MS"/>
          <w:sz w:val="18"/>
          <w:szCs w:val="18"/>
        </w:rPr>
        <w:t xml:space="preserve"> is </w:t>
      </w:r>
      <w:r w:rsidRPr="008951AF">
        <w:rPr>
          <w:rFonts w:ascii="Comic Sans MS" w:hAnsi="Comic Sans MS" w:cs="Comic Sans MS"/>
          <w:sz w:val="18"/>
          <w:szCs w:val="18"/>
          <w:u w:val="single"/>
        </w:rPr>
        <w:t>Paris</w:t>
      </w:r>
      <w:r w:rsidRPr="008951AF">
        <w:rPr>
          <w:rFonts w:ascii="Comic Sans MS" w:hAnsi="Comic Sans MS" w:cs="Comic Sans MS"/>
          <w:sz w:val="18"/>
          <w:szCs w:val="18"/>
        </w:rPr>
        <w:t>.</w:t>
      </w:r>
    </w:p>
    <w:p w:rsidR="008721A8" w:rsidRPr="008951AF" w:rsidRDefault="008721A8" w:rsidP="001B34A5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8951AF">
        <w:rPr>
          <w:rFonts w:ascii="Comic Sans MS" w:hAnsi="Comic Sans MS" w:cs="Comic Sans MS"/>
          <w:b/>
          <w:bCs/>
          <w:sz w:val="18"/>
          <w:szCs w:val="18"/>
        </w:rPr>
        <w:t xml:space="preserve">     Aslı:  </w:t>
      </w:r>
      <w:r w:rsidRPr="008951AF">
        <w:rPr>
          <w:rFonts w:ascii="Comic Sans MS" w:hAnsi="Comic Sans MS" w:cs="Comic Sans MS"/>
          <w:sz w:val="18"/>
          <w:szCs w:val="18"/>
        </w:rPr>
        <w:t xml:space="preserve">The capital city of </w:t>
      </w:r>
      <w:r w:rsidRPr="008951AF">
        <w:rPr>
          <w:rFonts w:ascii="Comic Sans MS" w:hAnsi="Comic Sans MS" w:cs="Comic Sans MS"/>
          <w:sz w:val="18"/>
          <w:szCs w:val="18"/>
          <w:u w:val="single"/>
        </w:rPr>
        <w:t xml:space="preserve"> Australia </w:t>
      </w:r>
      <w:r w:rsidRPr="008951AF">
        <w:rPr>
          <w:rFonts w:ascii="Comic Sans MS" w:hAnsi="Comic Sans MS" w:cs="Comic Sans MS"/>
          <w:sz w:val="18"/>
          <w:szCs w:val="18"/>
        </w:rPr>
        <w:t xml:space="preserve">is </w:t>
      </w:r>
      <w:r w:rsidRPr="008951AF">
        <w:rPr>
          <w:rFonts w:ascii="Comic Sans MS" w:hAnsi="Comic Sans MS" w:cs="Comic Sans MS"/>
          <w:sz w:val="18"/>
          <w:szCs w:val="18"/>
          <w:u w:val="single"/>
        </w:rPr>
        <w:t>Sydney</w:t>
      </w:r>
    </w:p>
    <w:p w:rsidR="008721A8" w:rsidRPr="008951AF" w:rsidRDefault="008721A8" w:rsidP="001B34A5">
      <w:pPr>
        <w:spacing w:line="276" w:lineRule="auto"/>
        <w:rPr>
          <w:rFonts w:ascii="Comic Sans MS" w:hAnsi="Comic Sans MS" w:cs="Comic Sans MS"/>
          <w:sz w:val="18"/>
          <w:szCs w:val="18"/>
        </w:rPr>
      </w:pPr>
      <w:r w:rsidRPr="008951AF">
        <w:rPr>
          <w:rFonts w:ascii="Comic Sans MS" w:hAnsi="Comic Sans MS" w:cs="Comic Sans MS"/>
          <w:sz w:val="18"/>
          <w:szCs w:val="18"/>
        </w:rPr>
        <w:t xml:space="preserve">       </w:t>
      </w:r>
      <w:r w:rsidRPr="008951AF">
        <w:rPr>
          <w:rFonts w:ascii="Comic Sans MS" w:hAnsi="Comic Sans MS" w:cs="Comic Sans MS"/>
          <w:b/>
          <w:bCs/>
          <w:sz w:val="18"/>
          <w:szCs w:val="18"/>
        </w:rPr>
        <w:t>Onur:</w:t>
      </w:r>
      <w:r w:rsidRPr="008951AF">
        <w:rPr>
          <w:rFonts w:ascii="Comic Sans MS" w:hAnsi="Comic Sans MS" w:cs="Comic Sans MS"/>
          <w:sz w:val="18"/>
          <w:szCs w:val="18"/>
        </w:rPr>
        <w:t xml:space="preserve"> The capital city of </w:t>
      </w:r>
      <w:r w:rsidRPr="008951AF">
        <w:rPr>
          <w:rFonts w:ascii="Comic Sans MS" w:hAnsi="Comic Sans MS" w:cs="Comic Sans MS"/>
          <w:sz w:val="18"/>
          <w:szCs w:val="18"/>
          <w:u w:val="single"/>
        </w:rPr>
        <w:t>Spain</w:t>
      </w:r>
      <w:r w:rsidRPr="008951AF">
        <w:rPr>
          <w:rFonts w:ascii="Comic Sans MS" w:hAnsi="Comic Sans MS" w:cs="Comic Sans MS"/>
          <w:sz w:val="18"/>
          <w:szCs w:val="18"/>
        </w:rPr>
        <w:t xml:space="preserve"> is </w:t>
      </w:r>
      <w:r w:rsidRPr="008951AF">
        <w:rPr>
          <w:rFonts w:ascii="Comic Sans MS" w:hAnsi="Comic Sans MS" w:cs="Comic Sans MS"/>
          <w:sz w:val="18"/>
          <w:szCs w:val="18"/>
          <w:u w:val="single"/>
        </w:rPr>
        <w:t>Madrid</w:t>
      </w:r>
      <w:r w:rsidRPr="008951AF">
        <w:rPr>
          <w:rFonts w:ascii="Comic Sans MS" w:hAnsi="Comic Sans MS" w:cs="Comic Sans MS"/>
          <w:sz w:val="18"/>
          <w:szCs w:val="18"/>
        </w:rPr>
        <w:t>.</w:t>
      </w: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Default="008721A8" w:rsidP="004329B3">
      <w:pPr>
        <w:rPr>
          <w:rFonts w:ascii="Comic Sans MS" w:hAnsi="Comic Sans MS" w:cs="Comic Sans MS"/>
          <w:sz w:val="16"/>
          <w:szCs w:val="16"/>
        </w:rPr>
      </w:pPr>
    </w:p>
    <w:p w:rsidR="008721A8" w:rsidRPr="00D040EF" w:rsidRDefault="008721A8" w:rsidP="004329B3">
      <w:pPr>
        <w:rPr>
          <w:rFonts w:ascii="Comic Sans MS" w:hAnsi="Comic Sans MS" w:cs="Comic Sans MS"/>
          <w:sz w:val="16"/>
          <w:szCs w:val="16"/>
        </w:rPr>
      </w:pPr>
      <w:r>
        <w:rPr>
          <w:noProof/>
          <w:lang w:val="tr-TR"/>
        </w:rPr>
        <w:pict>
          <v:shape id="_x0000_s1073" type="#_x0000_t75" style="position:absolute;margin-left:75.55pt;margin-top:58.45pt;width:48.75pt;height:39pt;z-index:251658752;visibility:visible" filled="t">
            <v:imagedata r:id="rId54" o:title=""/>
          </v:shape>
        </w:pict>
      </w:r>
      <w:r>
        <w:rPr>
          <w:noProof/>
          <w:lang w:val="tr-TR"/>
        </w:rPr>
        <w:pict>
          <v:shape id="Resim 27" o:spid="_x0000_s1074" type="#_x0000_t75" alt="cold-b" style="position:absolute;margin-left:232.3pt;margin-top:4.6pt;width:1in;height:54pt;z-index:251644416;visibility:visible">
            <v:imagedata r:id="rId55" o:title=""/>
          </v:shape>
        </w:pict>
      </w:r>
      <w:r>
        <w:rPr>
          <w:noProof/>
          <w:lang w:val="tr-TR"/>
        </w:rPr>
        <w:pict>
          <v:shape id="Resim 12" o:spid="_x0000_s1075" type="#_x0000_t75" alt="1coat51" style="position:absolute;margin-left:46.3pt;margin-top:1.6pt;width:65.25pt;height:58.5pt;z-index:251652608;visibility:visible">
            <v:imagedata r:id="rId56" o:title=""/>
          </v:shape>
        </w:pict>
      </w:r>
      <w:r>
        <w:rPr>
          <w:noProof/>
          <w:lang w:val="tr-TR"/>
        </w:rPr>
        <w:pict>
          <v:shape id="Resim 22" o:spid="_x0000_s1076" type="#_x0000_t75" alt="man_-_tired.gif" href="http://search.msn.com/images/results.aspx?q=cartoon+tired&amp;form=#focal=35a42c59ef2e5c59aa1a6c5d40feba23&amp;furl=http://www.clipartheaven.com/clipart/people/cartoons_(m_-_s)/man_-_tired" title="&quot;Canuckville: Useless Matter That Doesn't Really Matter: I'm Pooped!&quot;" style="position:absolute;margin-left:140.85pt;margin-top:4.6pt;width:62.85pt;height:55.5pt;z-index:251650560;visibility:visible" o:button="t">
            <v:fill o:detectmouseclick="t"/>
            <v:imagedata r:id="rId57" o:title=""/>
          </v:shape>
        </w:pict>
      </w:r>
    </w:p>
    <w:sectPr w:rsidR="008721A8" w:rsidRPr="00D040EF" w:rsidSect="009B4CB4">
      <w:type w:val="continuous"/>
      <w:pgSz w:w="11906" w:h="16838"/>
      <w:pgMar w:top="284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23572"/>
    <w:multiLevelType w:val="hybridMultilevel"/>
    <w:tmpl w:val="2D0EFD1E"/>
    <w:lvl w:ilvl="0" w:tplc="22A6B75E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3555EF6"/>
    <w:multiLevelType w:val="hybridMultilevel"/>
    <w:tmpl w:val="0B0E9586"/>
    <w:lvl w:ilvl="0" w:tplc="0AF82BA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C46"/>
    <w:rsid w:val="0001493A"/>
    <w:rsid w:val="0002388E"/>
    <w:rsid w:val="00055DC8"/>
    <w:rsid w:val="00065B4A"/>
    <w:rsid w:val="00081948"/>
    <w:rsid w:val="00083A2D"/>
    <w:rsid w:val="000938FE"/>
    <w:rsid w:val="000A7270"/>
    <w:rsid w:val="000B6E6D"/>
    <w:rsid w:val="000B77B8"/>
    <w:rsid w:val="000C1CF2"/>
    <w:rsid w:val="000E477E"/>
    <w:rsid w:val="000F7DE4"/>
    <w:rsid w:val="00105940"/>
    <w:rsid w:val="00106CB9"/>
    <w:rsid w:val="001238BF"/>
    <w:rsid w:val="00134C97"/>
    <w:rsid w:val="00137195"/>
    <w:rsid w:val="0015494E"/>
    <w:rsid w:val="00166353"/>
    <w:rsid w:val="00166559"/>
    <w:rsid w:val="00176CC4"/>
    <w:rsid w:val="00182CEA"/>
    <w:rsid w:val="001B34A5"/>
    <w:rsid w:val="001D3E15"/>
    <w:rsid w:val="001E73B6"/>
    <w:rsid w:val="001F6914"/>
    <w:rsid w:val="00214DD5"/>
    <w:rsid w:val="00227C18"/>
    <w:rsid w:val="0025004B"/>
    <w:rsid w:val="002510A6"/>
    <w:rsid w:val="00283B0C"/>
    <w:rsid w:val="0029556E"/>
    <w:rsid w:val="002A2044"/>
    <w:rsid w:val="002B5F99"/>
    <w:rsid w:val="002B6B55"/>
    <w:rsid w:val="002D632F"/>
    <w:rsid w:val="002E72CE"/>
    <w:rsid w:val="002F5B22"/>
    <w:rsid w:val="00313402"/>
    <w:rsid w:val="003822AA"/>
    <w:rsid w:val="003D3F67"/>
    <w:rsid w:val="003D5CE0"/>
    <w:rsid w:val="003E2CDD"/>
    <w:rsid w:val="003E2FA0"/>
    <w:rsid w:val="00401C65"/>
    <w:rsid w:val="00405F2C"/>
    <w:rsid w:val="00414A50"/>
    <w:rsid w:val="00415A27"/>
    <w:rsid w:val="004329B3"/>
    <w:rsid w:val="004427A9"/>
    <w:rsid w:val="00445051"/>
    <w:rsid w:val="004577BD"/>
    <w:rsid w:val="00462E64"/>
    <w:rsid w:val="004648A3"/>
    <w:rsid w:val="00477E24"/>
    <w:rsid w:val="004A01F6"/>
    <w:rsid w:val="004A3E1A"/>
    <w:rsid w:val="004B0D5E"/>
    <w:rsid w:val="004B6DD4"/>
    <w:rsid w:val="004D3ADE"/>
    <w:rsid w:val="004D6AD4"/>
    <w:rsid w:val="004D70F1"/>
    <w:rsid w:val="00510EA7"/>
    <w:rsid w:val="005227D3"/>
    <w:rsid w:val="005551D4"/>
    <w:rsid w:val="00573702"/>
    <w:rsid w:val="0058191C"/>
    <w:rsid w:val="00591018"/>
    <w:rsid w:val="005A0A48"/>
    <w:rsid w:val="005C45AD"/>
    <w:rsid w:val="005D59D5"/>
    <w:rsid w:val="005E0D48"/>
    <w:rsid w:val="005E5CBB"/>
    <w:rsid w:val="005F3362"/>
    <w:rsid w:val="0062013E"/>
    <w:rsid w:val="006348D5"/>
    <w:rsid w:val="0065630F"/>
    <w:rsid w:val="00693545"/>
    <w:rsid w:val="006A2B5A"/>
    <w:rsid w:val="006B3D76"/>
    <w:rsid w:val="006B45FB"/>
    <w:rsid w:val="006B7F5C"/>
    <w:rsid w:val="006E3E0E"/>
    <w:rsid w:val="006F1E98"/>
    <w:rsid w:val="006F491D"/>
    <w:rsid w:val="007143F7"/>
    <w:rsid w:val="0074083D"/>
    <w:rsid w:val="007431BC"/>
    <w:rsid w:val="007718DE"/>
    <w:rsid w:val="00777AD8"/>
    <w:rsid w:val="007C2C82"/>
    <w:rsid w:val="007D7E09"/>
    <w:rsid w:val="007E0895"/>
    <w:rsid w:val="007E0A10"/>
    <w:rsid w:val="007E2B28"/>
    <w:rsid w:val="007F5501"/>
    <w:rsid w:val="008302F0"/>
    <w:rsid w:val="00830382"/>
    <w:rsid w:val="008353D1"/>
    <w:rsid w:val="00835C85"/>
    <w:rsid w:val="00836716"/>
    <w:rsid w:val="00863E0A"/>
    <w:rsid w:val="008721A8"/>
    <w:rsid w:val="008735FA"/>
    <w:rsid w:val="008951AF"/>
    <w:rsid w:val="008B0125"/>
    <w:rsid w:val="008B016D"/>
    <w:rsid w:val="008D1D83"/>
    <w:rsid w:val="00900BDD"/>
    <w:rsid w:val="00905031"/>
    <w:rsid w:val="00927A4A"/>
    <w:rsid w:val="0093405A"/>
    <w:rsid w:val="00934A96"/>
    <w:rsid w:val="009379F9"/>
    <w:rsid w:val="00957DEE"/>
    <w:rsid w:val="009619E1"/>
    <w:rsid w:val="00987412"/>
    <w:rsid w:val="00991EC0"/>
    <w:rsid w:val="009A612B"/>
    <w:rsid w:val="009B4CB4"/>
    <w:rsid w:val="009E7837"/>
    <w:rsid w:val="009F4EC8"/>
    <w:rsid w:val="00A370C9"/>
    <w:rsid w:val="00A5175D"/>
    <w:rsid w:val="00A777A1"/>
    <w:rsid w:val="00A77DBB"/>
    <w:rsid w:val="00A86284"/>
    <w:rsid w:val="00AB7A88"/>
    <w:rsid w:val="00AD0B61"/>
    <w:rsid w:val="00AD6EF7"/>
    <w:rsid w:val="00B05C46"/>
    <w:rsid w:val="00B141B3"/>
    <w:rsid w:val="00B261BF"/>
    <w:rsid w:val="00B44B44"/>
    <w:rsid w:val="00B53126"/>
    <w:rsid w:val="00BC2434"/>
    <w:rsid w:val="00BF3369"/>
    <w:rsid w:val="00C02DC9"/>
    <w:rsid w:val="00C35980"/>
    <w:rsid w:val="00C52005"/>
    <w:rsid w:val="00C7087B"/>
    <w:rsid w:val="00C96416"/>
    <w:rsid w:val="00CC06FC"/>
    <w:rsid w:val="00CF78D2"/>
    <w:rsid w:val="00D040EF"/>
    <w:rsid w:val="00D262E0"/>
    <w:rsid w:val="00D42074"/>
    <w:rsid w:val="00D4263C"/>
    <w:rsid w:val="00D774D0"/>
    <w:rsid w:val="00D95AF1"/>
    <w:rsid w:val="00DA132F"/>
    <w:rsid w:val="00DC3A47"/>
    <w:rsid w:val="00E03651"/>
    <w:rsid w:val="00E14689"/>
    <w:rsid w:val="00E23E8C"/>
    <w:rsid w:val="00E52039"/>
    <w:rsid w:val="00E67EE4"/>
    <w:rsid w:val="00E74CCF"/>
    <w:rsid w:val="00EC3B25"/>
    <w:rsid w:val="00EE2E17"/>
    <w:rsid w:val="00F21C41"/>
    <w:rsid w:val="00F23594"/>
    <w:rsid w:val="00F26CE3"/>
    <w:rsid w:val="00F27346"/>
    <w:rsid w:val="00F37501"/>
    <w:rsid w:val="00F45C9F"/>
    <w:rsid w:val="00F56367"/>
    <w:rsid w:val="00FA184F"/>
    <w:rsid w:val="00FB0110"/>
    <w:rsid w:val="00FE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C46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5D59D5"/>
    <w:pPr>
      <w:spacing w:after="200" w:line="276" w:lineRule="auto"/>
      <w:ind w:left="720"/>
    </w:pPr>
    <w:rPr>
      <w:rFonts w:ascii="Calibri" w:hAnsi="Calibri" w:cs="Calibri"/>
      <w:sz w:val="22"/>
      <w:szCs w:val="22"/>
      <w:lang w:val="tr-TR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D5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59D5"/>
    <w:rPr>
      <w:rFonts w:ascii="Tahoma" w:hAnsi="Tahoma" w:cs="Tahoma"/>
      <w:sz w:val="16"/>
      <w:szCs w:val="16"/>
      <w:lang w:val="en-US" w:eastAsia="tr-TR"/>
    </w:rPr>
  </w:style>
  <w:style w:type="paragraph" w:styleId="NoSpacing">
    <w:name w:val="No Spacing"/>
    <w:uiPriority w:val="99"/>
    <w:qFormat/>
    <w:rsid w:val="001F6914"/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6B45FB"/>
    <w:pPr>
      <w:spacing w:after="200" w:line="276" w:lineRule="auto"/>
      <w:ind w:left="720"/>
    </w:pPr>
    <w:rPr>
      <w:rFonts w:ascii="Calibri" w:hAnsi="Calibri" w:cs="Calibri"/>
      <w:sz w:val="22"/>
      <w:szCs w:val="22"/>
      <w:lang w:val="tr-TR"/>
    </w:rPr>
  </w:style>
  <w:style w:type="paragraph" w:styleId="Caption">
    <w:name w:val="caption"/>
    <w:basedOn w:val="Normal"/>
    <w:next w:val="Normal"/>
    <w:uiPriority w:val="99"/>
    <w:qFormat/>
    <w:rsid w:val="00B53126"/>
    <w:pPr>
      <w:spacing w:after="200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E036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24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0.wmf"/><Relationship Id="rId21" Type="http://schemas.openxmlformats.org/officeDocument/2006/relationships/image" Target="media/image14.pn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8.jpeg"/><Relationship Id="rId50" Type="http://schemas.openxmlformats.org/officeDocument/2006/relationships/image" Target="media/image41.jpeg"/><Relationship Id="rId55" Type="http://schemas.openxmlformats.org/officeDocument/2006/relationships/image" Target="media/image4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yperlink" Target="http://images.google.com.tr/imgres?imgurl=http://www.5ocaksurucukursu.com/arasayfalar/dersler/isaretler_dosyalar/SolaDonulmez.gif&amp;imgrefurl=http://www.5ocaksurucukursu.com/arasayfalar/dersler/isaretler.htm&amp;usg=__LACTgCSWk3PzWk_m4mpTZxb6Jg4=&amp;h=53&amp;w=55&amp;sz=4&amp;hl=tr&amp;start=5&amp;tbnid=54mx040dXxWFUM:&amp;tbnh=53&amp;tbnw=55&amp;prev=/images?q=sola+d%C3%B6n%C3%BClmez&amp;gbv=2&amp;hl=tr" TargetMode="External"/><Relationship Id="rId38" Type="http://schemas.openxmlformats.org/officeDocument/2006/relationships/image" Target="media/image29.wmf"/><Relationship Id="rId46" Type="http://schemas.openxmlformats.org/officeDocument/2006/relationships/image" Target="media/image37.jpeg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justanothermobilemonday.com/Wordpress/wp-content/uploads/2007/01/WindowsLiveWriter/TAGImIt_F56D/MCj0244087000012.png&amp;imgrefurl=http://www.squidoo.com/graywolves&amp;usg=__bJlKyEVZteOBS_qc_Dhxd4Wf9ds=&amp;h=390&amp;w=640&amp;sz=79&amp;hl=tr&amp;start=3&amp;tbnid=ug5cXIiJGwZ03M:&amp;tbnh=83&amp;tbnw=137&amp;prev=/images?q=playing+tag&amp;gbv=2&amp;hl=tr" TargetMode="External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2.jpeg"/><Relationship Id="rId54" Type="http://schemas.openxmlformats.org/officeDocument/2006/relationships/image" Target="media/image45.pn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openxmlformats.org/officeDocument/2006/relationships/image" Target="media/image28.jpeg"/><Relationship Id="rId40" Type="http://schemas.openxmlformats.org/officeDocument/2006/relationships/image" Target="media/image31.wmf"/><Relationship Id="rId45" Type="http://schemas.openxmlformats.org/officeDocument/2006/relationships/image" Target="media/image36.png"/><Relationship Id="rId53" Type="http://schemas.openxmlformats.org/officeDocument/2006/relationships/image" Target="media/image44.jpeg"/><Relationship Id="rId58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7.jpeg"/><Relationship Id="rId49" Type="http://schemas.openxmlformats.org/officeDocument/2006/relationships/image" Target="media/image40.wmf"/><Relationship Id="rId57" Type="http://schemas.openxmlformats.org/officeDocument/2006/relationships/image" Target="media/image48.jpeg"/><Relationship Id="rId10" Type="http://schemas.openxmlformats.org/officeDocument/2006/relationships/image" Target="media/image5.wmf"/><Relationship Id="rId19" Type="http://schemas.openxmlformats.org/officeDocument/2006/relationships/image" Target="media/image12.wmf"/><Relationship Id="rId31" Type="http://schemas.openxmlformats.org/officeDocument/2006/relationships/hyperlink" Target="http://images.google.com.tr/imgres?imgurl=http://www.gonuldengonule.com/images/girilmez.gif&amp;imgrefurl=http://www.gonuldengonule.com/uye/hesabim.asp&amp;usg=__lIUwdMch83qti_w0u4bDkU_Hozc=&amp;h=68&amp;w=67&amp;sz=2&amp;hl=tr&amp;start=7&amp;tbnid=zm3CgshqbFup3M:&amp;tbnh=67&amp;tbnw=66&amp;prev=/images?q=girilmez&amp;gbv=2&amp;hl=tr" TargetMode="External"/><Relationship Id="rId44" Type="http://schemas.openxmlformats.org/officeDocument/2006/relationships/image" Target="media/image35.jpeg"/><Relationship Id="rId52" Type="http://schemas.openxmlformats.org/officeDocument/2006/relationships/image" Target="media/image43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http://images.google.com.tr/imgres?imgurl=http://comps.fotosearch.com/comp/UNN/UNN322/children-playing-football_~u22697116.jpg&amp;imgrefurl=http://www.fotosearch.com/UNN322/u22697116/&amp;usg=__p_oZz1EqRBcKFbQrFLBu_kp4MI8=&amp;h=259&amp;w=300&amp;sz=28&amp;hl=tr&amp;start=33&amp;tbnid=raF5WTgERWSomM:&amp;tbnh=100&amp;tbnw=116&amp;prev=/images?q=playing+football&amp;gbv=2&amp;ndsp=18&amp;hl=tr&amp;sa=N&amp;start=18" TargetMode="External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56" Type="http://schemas.openxmlformats.org/officeDocument/2006/relationships/image" Target="media/image47.jpeg"/><Relationship Id="rId8" Type="http://schemas.openxmlformats.org/officeDocument/2006/relationships/image" Target="media/image3.wmf"/><Relationship Id="rId51" Type="http://schemas.openxmlformats.org/officeDocument/2006/relationships/image" Target="media/image4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622</TotalTime>
  <Pages>4</Pages>
  <Words>1507</Words>
  <Characters>8595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BILGISAYAR</dc:creator>
  <cp:keywords>www.sorubak.com</cp:keywords>
  <dc:description>www.sorubak.com</dc:description>
  <cp:lastModifiedBy>eda</cp:lastModifiedBy>
  <cp:revision>49</cp:revision>
  <cp:lastPrinted>2012-05-21T05:58:00Z</cp:lastPrinted>
  <dcterms:created xsi:type="dcterms:W3CDTF">2012-05-17T17:13:00Z</dcterms:created>
  <dcterms:modified xsi:type="dcterms:W3CDTF">2013-05-27T19:59:00Z</dcterms:modified>
  <cp:category>www.sorubak.com</cp:category>
</cp:coreProperties>
</file>