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E62" w:rsidRDefault="00CC3E62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9" o:spid="_x0000_s1026" type="#_x0000_t97" style="position:absolute;margin-left:-51.3pt;margin-top:-65.4pt;width:574.15pt;height:65.25pt;z-index:251665920;visibility:visible;v-text-anchor:middle" fillcolor="window" strokecolor="#f79646" strokeweight="2pt">
            <v:textbox>
              <w:txbxContent>
                <w:p w:rsidR="00CC3E62" w:rsidRPr="00242790" w:rsidRDefault="00CC3E62" w:rsidP="003A49DC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242790">
                    <w:rPr>
                      <w:b/>
                      <w:bCs/>
                    </w:rPr>
                    <w:t xml:space="preserve">75. YIL </w:t>
                  </w:r>
                  <w:r w:rsidRPr="00242790">
                    <w:rPr>
                      <w:b/>
                      <w:bCs/>
                      <w:color w:val="FF0000"/>
                    </w:rPr>
                    <w:t>REZAN HAS PRIMARY SCHOOL 2</w:t>
                  </w:r>
                  <w:r w:rsidRPr="00242790">
                    <w:rPr>
                      <w:b/>
                      <w:bCs/>
                      <w:color w:val="FF0000"/>
                      <w:vertAlign w:val="superscript"/>
                    </w:rPr>
                    <w:t>ND</w:t>
                  </w:r>
                  <w:r w:rsidRPr="00242790">
                    <w:rPr>
                      <w:b/>
                      <w:bCs/>
                      <w:color w:val="FF0000"/>
                    </w:rPr>
                    <w:t xml:space="preserve"> TERM 3</w:t>
                  </w:r>
                  <w:r w:rsidRPr="00242790">
                    <w:rPr>
                      <w:b/>
                      <w:bCs/>
                      <w:color w:val="FF0000"/>
                      <w:vertAlign w:val="superscript"/>
                    </w:rPr>
                    <w:t>RD</w:t>
                  </w:r>
                  <w:r w:rsidRPr="00242790">
                    <w:rPr>
                      <w:b/>
                      <w:bCs/>
                      <w:color w:val="FF0000"/>
                    </w:rPr>
                    <w:t xml:space="preserve"> ENGLISH EXAM</w:t>
                  </w:r>
                </w:p>
                <w:p w:rsidR="00CC3E62" w:rsidRPr="00242790" w:rsidRDefault="00CC3E62" w:rsidP="003A49DC">
                  <w:pPr>
                    <w:rPr>
                      <w:color w:val="FF0000"/>
                    </w:rPr>
                  </w:pPr>
                  <w:r w:rsidRPr="00242790">
                    <w:rPr>
                      <w:b/>
                      <w:bCs/>
                      <w:color w:val="FF0000"/>
                    </w:rPr>
                    <w:t>NAME: ……………………………………………….SURNAME:……………………………………………………NUMBER:……………-CLASS:6</w:t>
                  </w:r>
                  <w:r w:rsidRPr="00242790">
                    <w:rPr>
                      <w:color w:val="FF0000"/>
                    </w:rPr>
                    <w:t>/B</w:t>
                  </w:r>
                </w:p>
                <w:p w:rsidR="00CC3E62" w:rsidRDefault="00CC3E62" w:rsidP="003A49D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4.25pt;margin-top:98.05pt;width:209.1pt;height:108pt;z-index:251649536;visibility:visible">
            <v:imagedata r:id="rId7" o:title=""/>
          </v:shape>
        </w:pict>
      </w:r>
      <w:r>
        <w:t>1)</w:t>
      </w:r>
      <w:r w:rsidRPr="001832A5">
        <w:rPr>
          <w:noProof/>
          <w:lang w:eastAsia="tr-TR"/>
        </w:rPr>
        <w:pict>
          <v:shape id="Resim 1" o:spid="_x0000_i1025" type="#_x0000_t75" style="width:211.5pt;height:88.5pt;visibility:visible">
            <v:imagedata r:id="rId8" o:title=""/>
          </v:shape>
        </w:pict>
      </w:r>
    </w:p>
    <w:p w:rsidR="00CC3E62" w:rsidRDefault="00CC3E62"/>
    <w:p w:rsidR="00CC3E62" w:rsidRDefault="00CC3E62"/>
    <w:p w:rsidR="00CC3E62" w:rsidRDefault="00CC3E62"/>
    <w:p w:rsidR="00CC3E62" w:rsidRDefault="00CC3E62"/>
    <w:p w:rsidR="00CC3E62" w:rsidRDefault="00CC3E62" w:rsidP="00A12851">
      <w:r>
        <w:rPr>
          <w:noProof/>
          <w:lang w:eastAsia="tr-TR"/>
        </w:rPr>
        <w:pict>
          <v:shape id="Resim 3" o:spid="_x0000_s1028" type="#_x0000_t75" style="position:absolute;margin-left:122.9pt;margin-top:11.95pt;width:62.4pt;height:45.6pt;z-index:251650560;visibility:visible">
            <v:imagedata r:id="rId9" o:title=""/>
          </v:shape>
        </w:pict>
      </w:r>
      <w:r>
        <w:t>2)</w:t>
      </w:r>
    </w:p>
    <w:p w:rsidR="00CC3E62" w:rsidRDefault="00CC3E62" w:rsidP="00A12851">
      <w:r>
        <w:t>a) Youmustn’tturnleft.</w:t>
      </w:r>
    </w:p>
    <w:p w:rsidR="00CC3E62" w:rsidRDefault="00CC3E62" w:rsidP="00A12851">
      <w:r>
        <w:t>b) Youmustn’tturnright.</w:t>
      </w:r>
    </w:p>
    <w:p w:rsidR="00CC3E62" w:rsidRDefault="00CC3E62" w:rsidP="00A12851">
      <w:r>
        <w:t>c) Youmustn’tgoahead.</w:t>
      </w:r>
    </w:p>
    <w:p w:rsidR="00CC3E62" w:rsidRDefault="00CC3E62" w:rsidP="00A12851">
      <w:r>
        <w:t>d) youmust stop</w:t>
      </w:r>
    </w:p>
    <w:p w:rsidR="00CC3E62" w:rsidRDefault="00CC3E62" w:rsidP="00A12851">
      <w:r>
        <w:rPr>
          <w:noProof/>
          <w:lang w:eastAsia="tr-TR"/>
        </w:rPr>
        <w:pict>
          <v:shape id="Resim 4" o:spid="_x0000_s1029" type="#_x0000_t75" style="position:absolute;margin-left:4.3pt;margin-top:8.45pt;width:204.25pt;height:95.4pt;z-index:251651584;visibility:visible">
            <v:imagedata r:id="rId10" o:title=""/>
          </v:shape>
        </w:pict>
      </w:r>
      <w:r>
        <w:t>3)</w:t>
      </w:r>
    </w:p>
    <w:p w:rsidR="00CC3E62" w:rsidRDefault="00CC3E62" w:rsidP="00A12851"/>
    <w:p w:rsidR="00CC3E62" w:rsidRDefault="00CC3E62" w:rsidP="00A12851"/>
    <w:p w:rsidR="00CC3E62" w:rsidRDefault="00CC3E62" w:rsidP="00A12851"/>
    <w:p w:rsidR="00CC3E62" w:rsidRDefault="00CC3E62" w:rsidP="00A12851">
      <w:r>
        <w:rPr>
          <w:noProof/>
          <w:lang w:eastAsia="tr-TR"/>
        </w:rPr>
        <w:pict>
          <v:shape id="Resim 5" o:spid="_x0000_s1030" type="#_x0000_t75" style="position:absolute;margin-left:-6.7pt;margin-top:2.15pt;width:219.9pt;height:68.85pt;z-index:251652608;visibility:visible">
            <v:imagedata r:id="rId11" o:title=""/>
          </v:shape>
        </w:pict>
      </w:r>
    </w:p>
    <w:p w:rsidR="00CC3E62" w:rsidRPr="00A12851" w:rsidRDefault="00CC3E62" w:rsidP="00A12851">
      <w:pPr>
        <w:rPr>
          <w:b/>
          <w:bCs/>
        </w:rPr>
      </w:pPr>
    </w:p>
    <w:p w:rsidR="00CC3E62" w:rsidRDefault="00CC3E62" w:rsidP="00A12851"/>
    <w:p w:rsidR="00CC3E62" w:rsidRDefault="00CC3E62" w:rsidP="00A12851"/>
    <w:p w:rsidR="00CC3E62" w:rsidRPr="00D36DC7" w:rsidRDefault="00CC3E62" w:rsidP="00D36DC7">
      <w:pPr>
        <w:rPr>
          <w:b/>
          <w:bCs/>
        </w:rPr>
      </w:pPr>
      <w:r>
        <w:t>4</w:t>
      </w:r>
      <w:r w:rsidRPr="00D36DC7">
        <w:rPr>
          <w:b/>
          <w:bCs/>
        </w:rPr>
        <w:t>)The 19</w:t>
      </w:r>
      <w:r w:rsidRPr="00D36DC7">
        <w:rPr>
          <w:b/>
          <w:bCs/>
          <w:vertAlign w:val="superscript"/>
        </w:rPr>
        <w:t>th</w:t>
      </w:r>
      <w:r w:rsidRPr="00D36DC7">
        <w:rPr>
          <w:b/>
          <w:bCs/>
        </w:rPr>
        <w:t xml:space="preserve"> May is ................</w:t>
      </w:r>
    </w:p>
    <w:p w:rsidR="00CC3E62" w:rsidRDefault="00CC3E62" w:rsidP="00D36DC7">
      <w:r>
        <w:t>a- YouthsandSportDay</w:t>
      </w:r>
    </w:p>
    <w:p w:rsidR="00CC3E62" w:rsidRDefault="00CC3E62" w:rsidP="00D36DC7">
      <w:r>
        <w:t>b- VictoryDay</w:t>
      </w:r>
    </w:p>
    <w:p w:rsidR="00CC3E62" w:rsidRDefault="00CC3E62" w:rsidP="00D36DC7">
      <w:r>
        <w:t>c- RepublicDay</w:t>
      </w:r>
    </w:p>
    <w:p w:rsidR="00CC3E62" w:rsidRDefault="00CC3E62" w:rsidP="00D36DC7">
      <w:r>
        <w:t>d- NationalSovereigntyandChildren'sDay</w:t>
      </w:r>
    </w:p>
    <w:p w:rsidR="00CC3E62" w:rsidRDefault="00CC3E62" w:rsidP="00242790">
      <w:pPr>
        <w:rPr>
          <w:sz w:val="24"/>
          <w:szCs w:val="24"/>
        </w:rPr>
      </w:pPr>
      <w:hyperlink r:id="rId12" w:history="1">
        <w:r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CC3E62" w:rsidRDefault="00CC3E62" w:rsidP="00D36DC7"/>
    <w:p w:rsidR="00CC3E62" w:rsidRDefault="00CC3E62" w:rsidP="00D36DC7">
      <w:r>
        <w:rPr>
          <w:noProof/>
          <w:lang w:eastAsia="tr-TR"/>
        </w:rPr>
        <w:pict>
          <v:shape id="Resim 6" o:spid="_x0000_s1031" type="#_x0000_t75" style="position:absolute;margin-left:49.3pt;margin-top:15.25pt;width:143.85pt;height:70.45pt;z-index:251653632;visibility:visible">
            <v:imagedata r:id="rId13" o:title=""/>
          </v:shape>
        </w:pict>
      </w:r>
    </w:p>
    <w:p w:rsidR="00CC3E62" w:rsidRDefault="00CC3E62" w:rsidP="00D36DC7">
      <w:r>
        <w:t>5)</w:t>
      </w:r>
    </w:p>
    <w:p w:rsidR="00CC3E62" w:rsidRDefault="00CC3E62" w:rsidP="00D36DC7"/>
    <w:p w:rsidR="00CC3E62" w:rsidRDefault="00CC3E62" w:rsidP="00D36DC7"/>
    <w:p w:rsidR="00CC3E62" w:rsidRDefault="00CC3E62" w:rsidP="00D36DC7">
      <w:pPr>
        <w:pStyle w:val="ListParagraph"/>
        <w:numPr>
          <w:ilvl w:val="0"/>
          <w:numId w:val="2"/>
        </w:numPr>
      </w:pPr>
      <w:r>
        <w:rPr>
          <w:noProof/>
          <w:lang w:eastAsia="tr-TR"/>
        </w:rPr>
        <w:pict>
          <v:shape id="Resim 7" o:spid="_x0000_s1032" type="#_x0000_t75" style="position:absolute;left:0;text-align:left;margin-left:16.4pt;margin-top:24.6pt;width:206.6pt;height:118.15pt;z-index:251654656;visibility:visible">
            <v:imagedata r:id="rId14" o:title=""/>
          </v:shape>
        </w:pict>
      </w:r>
      <w:r>
        <w:t>book b) an umbrella c) a radio d) a pen</w:t>
      </w:r>
    </w:p>
    <w:p w:rsidR="00CC3E62" w:rsidRDefault="00CC3E62" w:rsidP="00D36DC7">
      <w:r>
        <w:t>6)</w:t>
      </w:r>
    </w:p>
    <w:p w:rsidR="00CC3E62" w:rsidRDefault="00CC3E62" w:rsidP="00D36DC7"/>
    <w:p w:rsidR="00CC3E62" w:rsidRDefault="00CC3E62" w:rsidP="00D36DC7"/>
    <w:p w:rsidR="00CC3E62" w:rsidRDefault="00CC3E62" w:rsidP="00D36DC7"/>
    <w:p w:rsidR="00CC3E62" w:rsidRDefault="00CC3E62" w:rsidP="00D36DC7"/>
    <w:p w:rsidR="00CC3E62" w:rsidRDefault="00CC3E62" w:rsidP="00D36DC7">
      <w:pPr>
        <w:spacing w:line="360" w:lineRule="auto"/>
        <w:ind w:left="-142" w:right="-390"/>
        <w:rPr>
          <w:rFonts w:ascii="Comic Sans MS" w:hAnsi="Comic Sans MS" w:cs="Comic Sans MS"/>
          <w:b/>
          <w:bCs/>
          <w:sz w:val="20"/>
          <w:szCs w:val="20"/>
        </w:rPr>
      </w:pPr>
      <w:r>
        <w:t>7)</w:t>
      </w:r>
      <w:r>
        <w:rPr>
          <w:rFonts w:ascii="Comic Sans MS" w:hAnsi="Comic Sans MS" w:cs="Comic Sans MS"/>
          <w:b/>
          <w:bCs/>
          <w:sz w:val="20"/>
          <w:szCs w:val="20"/>
        </w:rPr>
        <w:t>Hangi eşleştirme yanlıştır?</w:t>
      </w:r>
    </w:p>
    <w:p w:rsidR="00CC3E62" w:rsidRDefault="00CC3E62" w:rsidP="00D36DC7">
      <w:pPr>
        <w:spacing w:line="360" w:lineRule="auto"/>
        <w:ind w:right="-39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a. </w:t>
      </w:r>
      <w:r w:rsidRPr="00C54FC6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1" o:spid="_x0000_i1026" type="#_x0000_t75" alt="Açıklama: C:\Users\ilknur\AppData\Local\Microsoft\Windows\Temporary Internet Files\Content.IE5\QV4DH1EF\MC900423860[1].wmf" style="width:33pt;height:36pt;visibility:visible">
            <v:imagedata r:id="rId15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happy c.</w:t>
      </w:r>
      <w:r w:rsidRPr="00C54FC6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 id="Resim 10" o:spid="_x0000_i1027" type="#_x0000_t75" alt="Açıklama: C:\Users\ilknur\AppData\Local\Microsoft\Windows\Temporary Internet Files\Content.IE5\EH2V7ASO\MC900428081[1].wmf" style="width:37.5pt;height:34.5pt;visibility:visible">
            <v:imagedata r:id="rId16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energetic</w:t>
      </w:r>
    </w:p>
    <w:p w:rsidR="00CC3E62" w:rsidRDefault="00CC3E62" w:rsidP="00D36DC7">
      <w:pPr>
        <w:spacing w:line="360" w:lineRule="auto"/>
        <w:ind w:right="-39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b.</w:t>
      </w:r>
      <w:r w:rsidRPr="00C54FC6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 id="Resim 9" o:spid="_x0000_i1028" type="#_x0000_t75" alt="Açıklama: C:\Users\ilknur\AppData\Local\Microsoft\Windows\Temporary Internet Files\Content.IE5\XZKIIL9R\MC900423856[1].wmf" style="width:38.25pt;height:36.75pt;visibility:visible">
            <v:imagedata r:id="rId17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sad d.   </w:t>
      </w:r>
      <w:r w:rsidRPr="00C54FC6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 id="Resim 8" o:spid="_x0000_i1029" type="#_x0000_t75" alt="Açıklama: C:\Users\ilknur\AppData\Local\Microsoft\Windows\Temporary Internet Files\Content.IE5\T2EUY309\MC900433821[1].png" style="width:36pt;height:36pt;visibility:visible">
            <v:imagedata r:id="rId18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angry</w:t>
      </w:r>
    </w:p>
    <w:p w:rsidR="00CC3E62" w:rsidRDefault="00CC3E62" w:rsidP="00D36DC7">
      <w:r>
        <w:rPr>
          <w:noProof/>
          <w:lang w:eastAsia="tr-TR"/>
        </w:rPr>
        <w:pict>
          <v:shape id="Resim 12" o:spid="_x0000_s1033" type="#_x0000_t75" style="position:absolute;margin-left:.05pt;margin-top:15.8pt;width:223.05pt;height:83.75pt;z-index:251655680;visibility:visible">
            <v:imagedata r:id="rId19" o:title=""/>
          </v:shape>
        </w:pict>
      </w:r>
      <w:r>
        <w:t>8)</w:t>
      </w:r>
    </w:p>
    <w:p w:rsidR="00CC3E62" w:rsidRDefault="00CC3E62" w:rsidP="00D36DC7"/>
    <w:p w:rsidR="00CC3E62" w:rsidRDefault="00CC3E62" w:rsidP="00D36DC7"/>
    <w:p w:rsidR="00CC3E62" w:rsidRDefault="00CC3E62" w:rsidP="00D36DC7"/>
    <w:p w:rsidR="00CC3E62" w:rsidRDefault="00CC3E62" w:rsidP="00D36DC7"/>
    <w:p w:rsidR="00CC3E62" w:rsidRPr="00D36DC7" w:rsidRDefault="00CC3E62" w:rsidP="00D36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lgerian" w:hAnsi="Algerian" w:cs="Algerian"/>
          <w:sz w:val="72"/>
          <w:szCs w:val="72"/>
        </w:rPr>
      </w:pPr>
      <w:r>
        <w:t>9)</w:t>
      </w:r>
      <w:r>
        <w:rPr>
          <w:rFonts w:ascii="Algerian" w:hAnsi="Algerian" w:cs="Algerian"/>
          <w:b/>
          <w:bCs/>
          <w:sz w:val="72"/>
          <w:szCs w:val="72"/>
        </w:rPr>
        <w:t>12+8=20</w:t>
      </w:r>
    </w:p>
    <w:p w:rsidR="00CC3E62" w:rsidRDefault="00CC3E62" w:rsidP="00D36DC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a. twentyminuseightequalstwelve</w:t>
      </w:r>
    </w:p>
    <w:p w:rsidR="00CC3E62" w:rsidRDefault="00CC3E62" w:rsidP="00D36DC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b. twelvepluseightequalstwenty</w:t>
      </w:r>
    </w:p>
    <w:p w:rsidR="00CC3E62" w:rsidRDefault="00CC3E62" w:rsidP="00D36DC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c. twelvedividedbyeightequalstwenty</w:t>
      </w:r>
    </w:p>
    <w:p w:rsidR="00CC3E62" w:rsidRDefault="00CC3E62" w:rsidP="00D36DC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d.twentytimeseighteightequalstwelve</w:t>
      </w:r>
    </w:p>
    <w:p w:rsidR="00CC3E62" w:rsidRPr="0090575E" w:rsidRDefault="00CC3E62" w:rsidP="00D36DC7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13" o:spid="_x0000_s1034" type="#_x0000_t75" style="position:absolute;margin-left:18.35pt;margin-top:-19.2pt;width:177.65pt;height:105.65pt;z-index:251656704;visibility:visible">
            <v:imagedata r:id="rId20" o:title=""/>
          </v:shape>
        </w:pict>
      </w:r>
      <w:r w:rsidRPr="0090575E">
        <w:rPr>
          <w:rFonts w:ascii="Comic Sans MS" w:hAnsi="Comic Sans MS" w:cs="Comic Sans MS"/>
          <w:b/>
          <w:bCs/>
          <w:sz w:val="20"/>
          <w:szCs w:val="20"/>
        </w:rPr>
        <w:t>10)</w:t>
      </w:r>
    </w:p>
    <w:p w:rsidR="00CC3E62" w:rsidRDefault="00CC3E62" w:rsidP="00D36DC7"/>
    <w:p w:rsidR="00CC3E62" w:rsidRDefault="00CC3E62" w:rsidP="00D36DC7"/>
    <w:p w:rsidR="00CC3E62" w:rsidRDefault="00CC3E62" w:rsidP="00D36DC7"/>
    <w:p w:rsidR="00CC3E62" w:rsidRDefault="00CC3E62" w:rsidP="00C22277">
      <w:pPr>
        <w:pStyle w:val="ListParagraph"/>
        <w:numPr>
          <w:ilvl w:val="0"/>
          <w:numId w:val="3"/>
        </w:numPr>
      </w:pPr>
      <w:r>
        <w:t>p</w:t>
      </w:r>
      <w:bookmarkStart w:id="0" w:name="_GoBack"/>
      <w:bookmarkEnd w:id="0"/>
      <w:r>
        <w:t>lay theguitar         C) watchtv</w:t>
      </w:r>
    </w:p>
    <w:p w:rsidR="00CC3E62" w:rsidRDefault="00CC3E62" w:rsidP="00C22277">
      <w:pPr>
        <w:pStyle w:val="ListParagraph"/>
        <w:numPr>
          <w:ilvl w:val="0"/>
          <w:numId w:val="3"/>
        </w:numPr>
      </w:pPr>
      <w:r>
        <w:t>make a sandwich    D) sleep</w:t>
      </w:r>
    </w:p>
    <w:p w:rsidR="00CC3E62" w:rsidRDefault="00CC3E62" w:rsidP="00C22277">
      <w:pPr>
        <w:rPr>
          <w:rFonts w:ascii="Comic Sans MS" w:hAnsi="Comic Sans MS" w:cs="Comic Sans MS"/>
          <w:b/>
          <w:bCs/>
          <w:sz w:val="20"/>
          <w:szCs w:val="20"/>
        </w:rPr>
      </w:pPr>
      <w:r w:rsidRPr="0090575E">
        <w:rPr>
          <w:b/>
          <w:bCs/>
        </w:rPr>
        <w:t>11)</w:t>
      </w:r>
      <w:r>
        <w:rPr>
          <w:noProof/>
          <w:lang w:eastAsia="tr-TR"/>
        </w:rPr>
        <w:pict>
          <v:shape id="Resim 14" o:spid="_x0000_s1035" type="#_x0000_t75" alt="Açıklama: http://publib.boulder.ibm.com/infocenter/radhelp/v6r0m1/topic/com.ibm.etools.animgif.doc/images/skiing.gif" style="position:absolute;margin-left:143.5pt;margin-top:21.4pt;width:72.45pt;height:48.5pt;z-index:-251658752;visibility:visible;mso-position-horizontal-relative:text;mso-position-vertical-relative:text">
            <v:imagedata r:id="rId21" r:href="rId22" grayscale="t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14. I likesnowandmountains, I’m goingtogo on a ……………. Holiday.</w:t>
      </w:r>
    </w:p>
    <w:p w:rsidR="00CC3E62" w:rsidRDefault="00CC3E62" w:rsidP="00C22277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Spa            c) cruise</w:t>
      </w:r>
    </w:p>
    <w:p w:rsidR="00CC3E62" w:rsidRDefault="00CC3E62" w:rsidP="00C22277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Hiking       d)skiing</w:t>
      </w:r>
    </w:p>
    <w:p w:rsidR="00CC3E62" w:rsidRDefault="00CC3E62" w:rsidP="00C22277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CC3E62" w:rsidRPr="00C22277" w:rsidRDefault="00CC3E62" w:rsidP="00C22277">
      <w:pPr>
        <w:rPr>
          <w:rFonts w:ascii="Comic Sans MS" w:hAnsi="Comic Sans MS" w:cs="Comic Sans MS"/>
          <w:sz w:val="20"/>
          <w:szCs w:val="20"/>
        </w:rPr>
      </w:pPr>
      <w:r w:rsidRPr="0090575E">
        <w:rPr>
          <w:rFonts w:ascii="Comic Sans MS" w:hAnsi="Comic Sans MS" w:cs="Comic Sans MS"/>
          <w:b/>
          <w:bCs/>
          <w:sz w:val="20"/>
          <w:szCs w:val="20"/>
        </w:rPr>
        <w:t>12)</w:t>
      </w:r>
      <w:r>
        <w:rPr>
          <w:rFonts w:ascii="Comic Sans MS" w:hAnsi="Comic Sans MS" w:cs="Comic Sans MS"/>
          <w:b/>
          <w:bCs/>
          <w:sz w:val="20"/>
          <w:szCs w:val="20"/>
        </w:rPr>
        <w:t>Ifyoudividefourteen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by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seven, thesum is two.</w:t>
      </w:r>
    </w:p>
    <w:p w:rsidR="00CC3E62" w:rsidRDefault="00CC3E62" w:rsidP="00C2227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14÷2=7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 14÷7=2</w:t>
      </w:r>
    </w:p>
    <w:p w:rsidR="00CC3E62" w:rsidRDefault="00CC3E62" w:rsidP="00C2227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14-12=2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 7x 2=14</w:t>
      </w:r>
    </w:p>
    <w:p w:rsidR="00CC3E62" w:rsidRPr="00C22277" w:rsidRDefault="00CC3E62" w:rsidP="00C22277">
      <w:pPr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>
        <w:rPr>
          <w:noProof/>
          <w:lang w:eastAsia="tr-TR"/>
        </w:rPr>
        <w:pict>
          <v:shape id="Resim 15" o:spid="_x0000_s1036" type="#_x0000_t75" alt="Açıklama: http://static.arttoday.com/thw/thw13/CL/5433_2005010014/000803_1066_07/20826122.thc.jpg?000803_1066_0769_v__v" style="position:absolute;margin-left:112.45pt;margin-top:15.65pt;width:77.75pt;height:66.5pt;z-index:-251657728;visibility:visible">
            <v:imagedata r:id="rId23" r:href="rId24" grayscale="t"/>
          </v:shape>
        </w:pict>
      </w:r>
      <w:r w:rsidRPr="0090575E">
        <w:rPr>
          <w:rFonts w:ascii="Comic Sans MS" w:hAnsi="Comic Sans MS" w:cs="Comic Sans MS"/>
          <w:b/>
          <w:bCs/>
          <w:sz w:val="20"/>
          <w:szCs w:val="20"/>
        </w:rPr>
        <w:t>13) 11</w:t>
      </w:r>
      <w:r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A driver ……………………seat belt.</w:t>
      </w:r>
    </w:p>
    <w:p w:rsidR="00CC3E62" w:rsidRDefault="00CC3E62" w:rsidP="00C22277">
      <w:pPr>
        <w:numPr>
          <w:ilvl w:val="0"/>
          <w:numId w:val="5"/>
        </w:numPr>
        <w:spacing w:after="0" w:line="240" w:lineRule="auto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sz w:val="20"/>
          <w:szCs w:val="20"/>
          <w:lang w:val="en-GB"/>
        </w:rPr>
        <w:t>mustn’t fasten</w:t>
      </w:r>
    </w:p>
    <w:p w:rsidR="00CC3E62" w:rsidRDefault="00CC3E62" w:rsidP="00C22277">
      <w:pPr>
        <w:numPr>
          <w:ilvl w:val="0"/>
          <w:numId w:val="5"/>
        </w:numPr>
        <w:spacing w:after="0" w:line="240" w:lineRule="auto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sz w:val="20"/>
          <w:szCs w:val="20"/>
          <w:lang w:val="en-GB"/>
        </w:rPr>
        <w:t>can’t fasten</w:t>
      </w:r>
    </w:p>
    <w:p w:rsidR="00CC3E62" w:rsidRDefault="00CC3E62" w:rsidP="00C22277">
      <w:pPr>
        <w:numPr>
          <w:ilvl w:val="0"/>
          <w:numId w:val="5"/>
        </w:numPr>
        <w:spacing w:after="0" w:line="240" w:lineRule="auto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sz w:val="20"/>
          <w:szCs w:val="20"/>
          <w:lang w:val="en-GB"/>
        </w:rPr>
        <w:t>must fasten</w:t>
      </w:r>
    </w:p>
    <w:p w:rsidR="00CC3E62" w:rsidRDefault="00CC3E62" w:rsidP="00C22277">
      <w:pPr>
        <w:numPr>
          <w:ilvl w:val="0"/>
          <w:numId w:val="5"/>
        </w:numPr>
        <w:spacing w:after="0" w:line="240" w:lineRule="auto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sz w:val="20"/>
          <w:szCs w:val="20"/>
          <w:lang w:val="en-GB"/>
        </w:rPr>
        <w:t>doesn’t fasten</w:t>
      </w:r>
    </w:p>
    <w:p w:rsidR="00CC3E62" w:rsidRDefault="00CC3E62" w:rsidP="00C22277">
      <w:pPr>
        <w:spacing w:after="0" w:line="240" w:lineRule="auto"/>
        <w:rPr>
          <w:rFonts w:ascii="Comic Sans MS" w:hAnsi="Comic Sans MS" w:cs="Comic Sans MS"/>
          <w:sz w:val="20"/>
          <w:szCs w:val="20"/>
          <w:lang w:val="en-GB"/>
        </w:rPr>
      </w:pPr>
    </w:p>
    <w:p w:rsidR="00CC3E62" w:rsidRDefault="00CC3E62" w:rsidP="00C22277">
      <w:pPr>
        <w:spacing w:after="0" w:line="240" w:lineRule="auto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sz w:val="20"/>
          <w:szCs w:val="20"/>
          <w:lang w:val="en-GB"/>
        </w:rPr>
        <w:t>14)</w:t>
      </w:r>
      <w:r w:rsidRPr="00C54FC6">
        <w:rPr>
          <w:b/>
          <w:bCs/>
          <w:noProof/>
          <w:lang w:eastAsia="tr-TR"/>
        </w:rPr>
        <w:pict>
          <v:shape id="Resim 16" o:spid="_x0000_i1030" type="#_x0000_t75" style="width:195.75pt;height:102.75pt;visibility:visible">
            <v:imagedata r:id="rId25" o:title=""/>
          </v:shape>
        </w:pict>
      </w:r>
    </w:p>
    <w:p w:rsidR="00CC3E62" w:rsidRDefault="00CC3E62" w:rsidP="00C22277">
      <w:pPr>
        <w:rPr>
          <w:rFonts w:ascii="Comic Sans MS" w:hAnsi="Comic Sans MS" w:cs="Comic Sans MS"/>
          <w:sz w:val="20"/>
          <w:szCs w:val="20"/>
        </w:rPr>
      </w:pPr>
    </w:p>
    <w:p w:rsidR="00CC3E62" w:rsidRPr="00C22277" w:rsidRDefault="00CC3E62" w:rsidP="00C22277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_x0000_s1037" type="#_x0000_t75" style="position:absolute;margin-left:185.85pt;margin-top:15.4pt;width:52.45pt;height:71.15pt;z-index:251659776;visibility:visible">
            <v:imagedata r:id="rId26" o:title=""/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15) </w:t>
      </w:r>
      <w:r w:rsidRPr="00C22277">
        <w:rPr>
          <w:rFonts w:ascii="Comic Sans MS" w:hAnsi="Comic Sans MS" w:cs="Comic Sans MS"/>
          <w:sz w:val="20"/>
          <w:szCs w:val="20"/>
        </w:rPr>
        <w:t xml:space="preserve">12. Yandaki resmi tanımlayan ifadeyi seçiniz. </w:t>
      </w:r>
    </w:p>
    <w:p w:rsidR="00CC3E62" w:rsidRPr="00DB3BE0" w:rsidRDefault="00CC3E62" w:rsidP="00C22277">
      <w:pPr>
        <w:spacing w:after="0" w:line="240" w:lineRule="auto"/>
        <w:rPr>
          <w:sz w:val="20"/>
          <w:szCs w:val="20"/>
        </w:rPr>
      </w:pPr>
      <w:r w:rsidRPr="00DB3BE0">
        <w:rPr>
          <w:sz w:val="20"/>
          <w:szCs w:val="20"/>
        </w:rPr>
        <w:t xml:space="preserve">A) Don’tcarryheavythingsifyouhavegot a backache. </w:t>
      </w:r>
    </w:p>
    <w:p w:rsidR="00CC3E62" w:rsidRPr="00DB3BE0" w:rsidRDefault="00CC3E62" w:rsidP="00C22277">
      <w:pPr>
        <w:spacing w:after="0" w:line="240" w:lineRule="auto"/>
        <w:rPr>
          <w:sz w:val="20"/>
          <w:szCs w:val="20"/>
        </w:rPr>
      </w:pPr>
      <w:r w:rsidRPr="00DB3BE0">
        <w:rPr>
          <w:sz w:val="20"/>
          <w:szCs w:val="20"/>
        </w:rPr>
        <w:t>B) Ifyoulike board games, playbackgammon.</w:t>
      </w:r>
    </w:p>
    <w:p w:rsidR="00CC3E62" w:rsidRPr="00DB3BE0" w:rsidRDefault="00CC3E62" w:rsidP="00C22277">
      <w:pPr>
        <w:spacing w:after="0" w:line="240" w:lineRule="auto"/>
        <w:rPr>
          <w:sz w:val="20"/>
          <w:szCs w:val="20"/>
        </w:rPr>
      </w:pPr>
      <w:r w:rsidRPr="00DB3BE0">
        <w:rPr>
          <w:sz w:val="20"/>
          <w:szCs w:val="20"/>
        </w:rPr>
        <w:t>C) Ifyouheat</w:t>
      </w:r>
      <w:r>
        <w:rPr>
          <w:sz w:val="20"/>
          <w:szCs w:val="20"/>
        </w:rPr>
        <w:t>ice,</w:t>
      </w:r>
      <w:r w:rsidRPr="00DB3BE0">
        <w:rPr>
          <w:sz w:val="20"/>
          <w:szCs w:val="20"/>
        </w:rPr>
        <w:t xml:space="preserve">itmelts. </w:t>
      </w:r>
    </w:p>
    <w:p w:rsidR="00CC3E62" w:rsidRDefault="00CC3E62" w:rsidP="00C22277">
      <w:pPr>
        <w:spacing w:after="0" w:line="240" w:lineRule="auto"/>
        <w:rPr>
          <w:sz w:val="20"/>
          <w:szCs w:val="20"/>
        </w:rPr>
      </w:pPr>
      <w:r w:rsidRPr="00DB3BE0">
        <w:rPr>
          <w:sz w:val="20"/>
          <w:szCs w:val="20"/>
        </w:rPr>
        <w:t>D) Ifyou put water in yoghurtand mix it, it becomes ayran.</w:t>
      </w:r>
    </w:p>
    <w:p w:rsidR="00CC3E62" w:rsidRDefault="00CC3E62" w:rsidP="00C22277">
      <w:pPr>
        <w:spacing w:after="0" w:line="240" w:lineRule="auto"/>
        <w:rPr>
          <w:sz w:val="20"/>
          <w:szCs w:val="20"/>
        </w:rPr>
      </w:pPr>
    </w:p>
    <w:p w:rsidR="00CC3E62" w:rsidRDefault="00CC3E62" w:rsidP="00C22277">
      <w:pPr>
        <w:spacing w:after="0" w:line="240" w:lineRule="auto"/>
        <w:rPr>
          <w:sz w:val="20"/>
          <w:szCs w:val="20"/>
        </w:rPr>
      </w:pPr>
    </w:p>
    <w:p w:rsidR="00CC3E62" w:rsidRDefault="00CC3E62" w:rsidP="00C22277">
      <w:pPr>
        <w:spacing w:after="0" w:line="240" w:lineRule="auto"/>
        <w:rPr>
          <w:sz w:val="20"/>
          <w:szCs w:val="20"/>
        </w:rPr>
      </w:pPr>
    </w:p>
    <w:p w:rsidR="00CC3E62" w:rsidRPr="00B85AA3" w:rsidRDefault="00CC3E62" w:rsidP="00C22277">
      <w:pPr>
        <w:spacing w:after="0" w:line="240" w:lineRule="auto"/>
        <w:rPr>
          <w:b/>
          <w:bCs/>
          <w:sz w:val="20"/>
          <w:szCs w:val="20"/>
        </w:rPr>
      </w:pPr>
      <w:r w:rsidRPr="00B85AA3">
        <w:rPr>
          <w:b/>
          <w:bCs/>
          <w:sz w:val="20"/>
          <w:szCs w:val="20"/>
        </w:rPr>
        <w:t>16) Ifyou mix redand</w:t>
      </w:r>
      <w:r>
        <w:rPr>
          <w:b/>
          <w:bCs/>
          <w:sz w:val="20"/>
          <w:szCs w:val="20"/>
        </w:rPr>
        <w:t>w</w:t>
      </w:r>
      <w:r w:rsidRPr="00B85AA3">
        <w:rPr>
          <w:b/>
          <w:bCs/>
          <w:sz w:val="20"/>
          <w:szCs w:val="20"/>
        </w:rPr>
        <w:t>hite, youget………….</w:t>
      </w:r>
    </w:p>
    <w:p w:rsidR="00CC3E62" w:rsidRDefault="00CC3E62" w:rsidP="00C22277">
      <w:pPr>
        <w:spacing w:after="0" w:line="240" w:lineRule="auto"/>
        <w:rPr>
          <w:sz w:val="20"/>
          <w:szCs w:val="20"/>
        </w:rPr>
      </w:pPr>
    </w:p>
    <w:p w:rsidR="00CC3E62" w:rsidRDefault="00CC3E62" w:rsidP="00DB3BE0">
      <w:pPr>
        <w:pStyle w:val="ListParagraph"/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yellow b)pink c)green d)grey</w:t>
      </w:r>
    </w:p>
    <w:p w:rsidR="00CC3E62" w:rsidRDefault="00CC3E62" w:rsidP="00DB3BE0">
      <w:pPr>
        <w:spacing w:after="0" w:line="240" w:lineRule="auto"/>
        <w:rPr>
          <w:sz w:val="20"/>
          <w:szCs w:val="20"/>
        </w:rPr>
      </w:pPr>
    </w:p>
    <w:p w:rsidR="00CC3E62" w:rsidRPr="00B85AA3" w:rsidRDefault="00CC3E62" w:rsidP="00DB3BE0">
      <w:pPr>
        <w:spacing w:after="0" w:line="240" w:lineRule="auto"/>
        <w:rPr>
          <w:b/>
          <w:bCs/>
          <w:sz w:val="20"/>
          <w:szCs w:val="20"/>
        </w:rPr>
      </w:pPr>
      <w:r w:rsidRPr="00B85AA3">
        <w:rPr>
          <w:b/>
          <w:bCs/>
          <w:sz w:val="20"/>
          <w:szCs w:val="20"/>
        </w:rPr>
        <w:t>17) Ifyou  freze water, it …………………</w:t>
      </w:r>
    </w:p>
    <w:p w:rsidR="00CC3E62" w:rsidRDefault="00CC3E62" w:rsidP="00DB3BE0">
      <w:pPr>
        <w:spacing w:after="0" w:line="240" w:lineRule="auto"/>
        <w:rPr>
          <w:sz w:val="20"/>
          <w:szCs w:val="20"/>
        </w:rPr>
      </w:pPr>
    </w:p>
    <w:p w:rsidR="00CC3E62" w:rsidRDefault="00CC3E62" w:rsidP="00DB3BE0">
      <w:pPr>
        <w:pStyle w:val="ListParagraph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Melts                     c)becomesice</w:t>
      </w:r>
    </w:p>
    <w:p w:rsidR="00CC3E62" w:rsidRDefault="00CC3E62" w:rsidP="00DB3BE0">
      <w:pPr>
        <w:pStyle w:val="ListParagraph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Evoporates            d) goestoair</w:t>
      </w:r>
    </w:p>
    <w:p w:rsidR="00CC3E62" w:rsidRDefault="00CC3E62" w:rsidP="00DB3BE0">
      <w:pPr>
        <w:spacing w:after="0" w:line="240" w:lineRule="auto"/>
        <w:rPr>
          <w:sz w:val="20"/>
          <w:szCs w:val="20"/>
        </w:rPr>
      </w:pPr>
    </w:p>
    <w:p w:rsidR="00CC3E62" w:rsidRDefault="00CC3E62" w:rsidP="00DB3BE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18)” watercycle (su döngüsü)” doğru sırası hangisidir?</w:t>
      </w:r>
    </w:p>
    <w:p w:rsidR="00CC3E62" w:rsidRDefault="00CC3E62" w:rsidP="00DB3BE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evaporation – condensation-precipitation</w:t>
      </w:r>
    </w:p>
    <w:p w:rsidR="00CC3E62" w:rsidRDefault="00CC3E62" w:rsidP="00DB3BE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b)condensation-precipitation-evaporation</w:t>
      </w:r>
    </w:p>
    <w:p w:rsidR="00CC3E62" w:rsidRDefault="00CC3E62" w:rsidP="00DB3BE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c)precipitation - evaporation – condensation</w:t>
      </w:r>
    </w:p>
    <w:p w:rsidR="00CC3E62" w:rsidRDefault="00CC3E62" w:rsidP="00DB3BE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d)evaporation-precipitation- condensation</w:t>
      </w:r>
    </w:p>
    <w:p w:rsidR="00CC3E62" w:rsidRDefault="00CC3E62" w:rsidP="00DB3BE0">
      <w:pPr>
        <w:spacing w:after="0" w:line="240" w:lineRule="auto"/>
        <w:rPr>
          <w:sz w:val="20"/>
          <w:szCs w:val="20"/>
        </w:rPr>
      </w:pPr>
      <w:r>
        <w:rPr>
          <w:noProof/>
          <w:lang w:eastAsia="tr-TR"/>
        </w:rPr>
        <w:pict>
          <v:shape id="Resim 18" o:spid="_x0000_s1038" type="#_x0000_t75" alt="http://t1.gstatic.com/images?q=tbn:ANd9GcT4pIM97RW8XpJttzMkghMRnqrrCA-qDzxocsPPxryeYcAk5YuVIg" href="http://www.google.com.tr/imgres?q=igloo&amp;hl=tr&amp;sa=X&amp;rlz=1R2ADFA_trTR473&amp;biw=1024&amp;bih=556&amp;tbm=isch&amp;prmd=imvns&amp;tbnid=vUY5b9dWgGrSFM:&amp;imgrefurl=http://www.supercoloring.com/pages/igloo/&amp;docid=XvQJX3ILV3Fz0M&amp;imgurl=http://www.supercoloring.com/wp-content/main/2009_06/igloo-coloring-page.jpg&amp;w=465&amp;h=309&amp;ei=BuCzT_mZIML1sgbLoKySDA&amp;zoom=1&amp;iact=hc&amp;vpx=701&amp;vpy=141&amp;dur=737&amp;hovh=183&amp;hovw=276&amp;tx=225&amp;ty=98&amp;sig=116221664797711924214&amp;page=1&amp;tbnh=102&amp;tbnw=153&amp;start=0&amp;ndsp=15&amp;ved=1t:429,r:4,s:0,i:" style="position:absolute;margin-left:165.15pt;margin-top:6.65pt;width:82.65pt;height:63.4pt;z-index:251660800;visibility:visible" o:button="t">
            <v:fill o:detectmouseclick="t"/>
            <v:imagedata r:id="rId27" o:title=""/>
          </v:shape>
        </w:pict>
      </w:r>
    </w:p>
    <w:p w:rsidR="00CC3E62" w:rsidRDefault="00CC3E62" w:rsidP="00DB3BE0">
      <w:pPr>
        <w:spacing w:after="0" w:line="240" w:lineRule="auto"/>
        <w:rPr>
          <w:sz w:val="20"/>
          <w:szCs w:val="20"/>
        </w:rPr>
      </w:pPr>
      <w:r w:rsidRPr="00B85AA3">
        <w:rPr>
          <w:b/>
          <w:bCs/>
          <w:sz w:val="20"/>
          <w:szCs w:val="20"/>
        </w:rPr>
        <w:t>19) The name of the Eskimo houses is……</w:t>
      </w:r>
      <w:r>
        <w:rPr>
          <w:sz w:val="20"/>
          <w:szCs w:val="20"/>
        </w:rPr>
        <w:t>…</w:t>
      </w:r>
    </w:p>
    <w:p w:rsidR="00CC3E62" w:rsidRDefault="00CC3E62" w:rsidP="00DB3BE0">
      <w:pPr>
        <w:spacing w:after="0" w:line="240" w:lineRule="auto"/>
        <w:rPr>
          <w:sz w:val="20"/>
          <w:szCs w:val="20"/>
        </w:rPr>
      </w:pPr>
    </w:p>
    <w:p w:rsidR="00CC3E62" w:rsidRDefault="00CC3E62" w:rsidP="00B85AA3">
      <w:pPr>
        <w:pStyle w:val="ListParagraph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Bungalow    c) apartment</w:t>
      </w:r>
    </w:p>
    <w:p w:rsidR="00CC3E62" w:rsidRDefault="00CC3E62" w:rsidP="00B85AA3">
      <w:pPr>
        <w:pStyle w:val="ListParagraph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Cottage        d) igloo</w:t>
      </w:r>
    </w:p>
    <w:p w:rsidR="00CC3E62" w:rsidRDefault="00CC3E62" w:rsidP="00B85AA3">
      <w:pPr>
        <w:spacing w:after="0" w:line="240" w:lineRule="auto"/>
        <w:rPr>
          <w:sz w:val="20"/>
          <w:szCs w:val="20"/>
        </w:rPr>
      </w:pPr>
    </w:p>
    <w:p w:rsidR="00CC3E62" w:rsidRDefault="00CC3E62" w:rsidP="00B85AA3">
      <w:pPr>
        <w:spacing w:after="0" w:line="240" w:lineRule="auto"/>
        <w:rPr>
          <w:sz w:val="20"/>
          <w:szCs w:val="20"/>
        </w:rPr>
      </w:pPr>
      <w:r>
        <w:rPr>
          <w:noProof/>
          <w:lang w:eastAsia="tr-TR"/>
        </w:rPr>
        <w:pict>
          <v:shape id="Resim 19" o:spid="_x0000_s1039" type="#_x0000_t75" alt="http://t3.gstatic.com/images?q=tbn:ANd9GcSmRrPrKVh69P22y_-wedLMUOL9dI-rFXcHErtkbN3yiNu7rm8EQA" href="http://www.google.com.tr/imgres?q=polar+bear&amp;hl=tr&amp;rlz=1R2ADFA_trTR473&amp;biw=1024&amp;bih=556&amp;tbm=isch&amp;tbnid=Qi_ndnS9UD2A2M:&amp;imgrefurl=http://www.belgeselizleyelim.com/tag/kutup-ayisi-belgeseli-izle&amp;docid=z_3FpXp5d9MG8M&amp;imgurl=http://www.belgeselizleyelim.com/wp-content/uploads/kutup_ayisi2.jpg&amp;w=391&amp;h=276&amp;ei=veCzT5KeKoLVtAa-75zHDA&amp;zoom=1&amp;iact=hc&amp;vpx=110&amp;vpy=4&amp;dur=600&amp;hovh=189&amp;hovw=267&amp;tx=135&amp;ty=80&amp;sig=116221664797711924214&amp;page=2&amp;tbnh=162&amp;tbnw=210&amp;start=8&amp;ndsp=12&amp;ved=1t:429,r:4,s:8,i:1" style="position:absolute;margin-left:195.7pt;margin-top:8.55pt;width:63.4pt;height:65.45pt;z-index:251661824;visibility:visible" o:button="t">
            <v:fill o:detectmouseclick="t"/>
            <v:imagedata r:id="rId28" o:title=""/>
          </v:shape>
        </w:pict>
      </w:r>
    </w:p>
    <w:p w:rsidR="00CC3E62" w:rsidRPr="00B85AA3" w:rsidRDefault="00CC3E62" w:rsidP="00B85AA3">
      <w:pPr>
        <w:spacing w:after="0" w:line="240" w:lineRule="auto"/>
        <w:rPr>
          <w:b/>
          <w:bCs/>
          <w:sz w:val="20"/>
          <w:szCs w:val="20"/>
        </w:rPr>
      </w:pPr>
      <w:r>
        <w:rPr>
          <w:sz w:val="20"/>
          <w:szCs w:val="20"/>
        </w:rPr>
        <w:t>2</w:t>
      </w:r>
      <w:r w:rsidRPr="00B85AA3">
        <w:rPr>
          <w:b/>
          <w:bCs/>
          <w:sz w:val="20"/>
          <w:szCs w:val="20"/>
        </w:rPr>
        <w:t>0) Polar bearslive in the………….</w:t>
      </w:r>
    </w:p>
    <w:p w:rsidR="00CC3E62" w:rsidRDefault="00CC3E62" w:rsidP="00B85AA3">
      <w:pPr>
        <w:spacing w:after="0" w:line="240" w:lineRule="auto"/>
        <w:rPr>
          <w:sz w:val="20"/>
          <w:szCs w:val="20"/>
        </w:rPr>
      </w:pPr>
    </w:p>
    <w:p w:rsidR="00CC3E62" w:rsidRDefault="00CC3E62" w:rsidP="00B85AA3">
      <w:pPr>
        <w:pStyle w:val="ListParagraph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South pole                   c) North Pole</w:t>
      </w:r>
    </w:p>
    <w:p w:rsidR="00CC3E62" w:rsidRPr="00B85AA3" w:rsidRDefault="00CC3E62" w:rsidP="00B85AA3">
      <w:pPr>
        <w:pStyle w:val="ListParagraph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North America           d) North Korea</w:t>
      </w:r>
    </w:p>
    <w:p w:rsidR="00CC3E62" w:rsidRDefault="00CC3E62" w:rsidP="00C22277"/>
    <w:p w:rsidR="00CC3E62" w:rsidRPr="00B85AA3" w:rsidRDefault="00CC3E62" w:rsidP="00C22277">
      <w:pPr>
        <w:rPr>
          <w:b/>
          <w:bCs/>
        </w:rPr>
      </w:pPr>
      <w:r w:rsidRPr="00B85AA3">
        <w:rPr>
          <w:b/>
          <w:bCs/>
        </w:rPr>
        <w:t>21) Theweather in the North Pole is always…</w:t>
      </w:r>
    </w:p>
    <w:p w:rsidR="00CC3E62" w:rsidRDefault="00CC3E62" w:rsidP="00C22277">
      <w:r>
        <w:t>a) cold   b) hot c) sunny   d) foggy</w:t>
      </w:r>
    </w:p>
    <w:p w:rsidR="00CC3E62" w:rsidRPr="00B85AA3" w:rsidRDefault="00CC3E62" w:rsidP="00C22277">
      <w:pPr>
        <w:rPr>
          <w:b/>
          <w:bCs/>
        </w:rPr>
      </w:pPr>
      <w:r w:rsidRPr="00B85AA3">
        <w:rPr>
          <w:b/>
          <w:bCs/>
        </w:rPr>
        <w:t>22) Whichone is liquid?</w:t>
      </w:r>
    </w:p>
    <w:p w:rsidR="00CC3E62" w:rsidRDefault="00CC3E62" w:rsidP="00C22277">
      <w:r>
        <w:t>a) car  b) desk  c) wind   d) water</w:t>
      </w:r>
    </w:p>
    <w:p w:rsidR="00CC3E62" w:rsidRDefault="00CC3E62" w:rsidP="00C22277">
      <w:r>
        <w:rPr>
          <w:noProof/>
          <w:lang w:eastAsia="tr-TR"/>
        </w:rPr>
        <w:pict>
          <v:shape id="Resim 21" o:spid="_x0000_s1040" type="#_x0000_t75" style="position:absolute;margin-left:87.7pt;margin-top:.3pt;width:108pt;height:59.5pt;z-index:251662848;visibility:visible">
            <v:imagedata r:id="rId29" o:title=""/>
          </v:shape>
        </w:pict>
      </w:r>
      <w:r w:rsidRPr="00B85AA3">
        <w:rPr>
          <w:b/>
          <w:bCs/>
        </w:rPr>
        <w:t>23)</w:t>
      </w:r>
      <w:r w:rsidRPr="00C54FC6">
        <w:rPr>
          <w:b/>
          <w:bCs/>
          <w:noProof/>
          <w:lang w:eastAsia="tr-TR"/>
        </w:rPr>
        <w:pict>
          <v:shape id="Resim 20" o:spid="_x0000_i1031" type="#_x0000_t75" style="width:68.25pt;height:59.25pt;visibility:visible">
            <v:imagedata r:id="rId30" o:title=""/>
          </v:shape>
        </w:pict>
      </w:r>
    </w:p>
    <w:p w:rsidR="00CC3E62" w:rsidRDefault="00CC3E62" w:rsidP="00B85AA3">
      <w:r w:rsidRPr="00B85AA3">
        <w:rPr>
          <w:b/>
          <w:bCs/>
        </w:rPr>
        <w:t>24)</w:t>
      </w:r>
      <w:r w:rsidRPr="00C54FC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2" o:spid="_x0000_i1032" type="#_x0000_t75" style="width:32.25pt;height:33pt;visibility:visible">
            <v:imagedata r:id="rId31" o:title=""/>
          </v:shape>
        </w:pict>
      </w:r>
    </w:p>
    <w:p w:rsidR="00CC3E62" w:rsidRDefault="00CC3E62" w:rsidP="00B85AA3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" o:spid="_x0000_s1041" type="#_x0000_t62" style="position:absolute;margin-left:104.15pt;margin-top:16.65pt;width:117pt;height:28.95pt;z-index:251664896;visibility:visible" adj="10560,30750">
            <v:textbox>
              <w:txbxContent>
                <w:p w:rsidR="00CC3E62" w:rsidRDefault="00CC3E62" w:rsidP="00B85AA3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t>I’vegot ……………</w:t>
                  </w:r>
                </w:p>
              </w:txbxContent>
            </v:textbox>
          </v:shape>
        </w:pict>
      </w:r>
      <w:r>
        <w:t>a) plus b) minus c)times  d)dividedby</w:t>
      </w:r>
    </w:p>
    <w:p w:rsidR="00CC3E62" w:rsidRPr="00B85AA3" w:rsidRDefault="00CC3E62" w:rsidP="00B85AA3">
      <w:pPr>
        <w:rPr>
          <w:b/>
          <w:bCs/>
        </w:rPr>
      </w:pPr>
      <w:r>
        <w:rPr>
          <w:noProof/>
          <w:lang w:eastAsia="tr-TR"/>
        </w:rPr>
        <w:pict>
          <v:shape id="Resim 33" o:spid="_x0000_s1042" type="#_x0000_t75" alt="http://t2.gstatic.com/images?q=tbn:ANd9GcQehO_dHr8RyrYnLOIbG2xMA7ANptNFwm9pih25Cv763JbqLNj9" href="http://www.google.com.tr/imgres?q=deer&amp;hl=tr&amp;rlz=1R2ADFA_trTR473&amp;biw=1024&amp;bih=556&amp;tbm=isch&amp;imgrefurl=http://www.lebanonlocker.com/pricing.htm&amp;tbnid=s_-O5nESQcgMwM&amp;docid=8f-ioQvvqMHxcM&amp;ved=0CDIQhRYoAw&amp;ei=auSzT87tLcrbtAbokLSt" style="position:absolute;margin-left:164.35pt;margin-top:20.1pt;width:51.65pt;height:52.4pt;z-index:251663872;visibility:visible" o:button="t">
            <v:fill o:detectmouseclick="t"/>
            <v:imagedata r:id="rId32" o:title=""/>
          </v:shape>
        </w:pict>
      </w:r>
      <w:r w:rsidRPr="00B85AA3">
        <w:rPr>
          <w:b/>
          <w:bCs/>
        </w:rPr>
        <w:t xml:space="preserve">25) </w:t>
      </w:r>
    </w:p>
    <w:p w:rsidR="00CC3E62" w:rsidRDefault="00CC3E62" w:rsidP="00B85AA3">
      <w:r>
        <w:t xml:space="preserve"> a) fins  b) wings c) horns d)tusks</w:t>
      </w:r>
    </w:p>
    <w:p w:rsidR="00CC3E62" w:rsidRDefault="00CC3E62" w:rsidP="00C22277">
      <w:pPr>
        <w:pStyle w:val="ListParagraph"/>
      </w:pPr>
    </w:p>
    <w:sectPr w:rsidR="00CC3E62" w:rsidSect="00A12851">
      <w:pgSz w:w="11906" w:h="16838"/>
      <w:pgMar w:top="1417" w:right="1417" w:bottom="1417" w:left="1417" w:header="708" w:footer="708" w:gutter="0"/>
      <w:cols w:num="2"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E62" w:rsidRDefault="00CC3E62" w:rsidP="00B85AA3">
      <w:pPr>
        <w:spacing w:after="0" w:line="240" w:lineRule="auto"/>
      </w:pPr>
      <w:r>
        <w:separator/>
      </w:r>
    </w:p>
  </w:endnote>
  <w:endnote w:type="continuationSeparator" w:id="1">
    <w:p w:rsidR="00CC3E62" w:rsidRDefault="00CC3E62" w:rsidP="00B85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E62" w:rsidRDefault="00CC3E62" w:rsidP="00B85AA3">
      <w:pPr>
        <w:spacing w:after="0" w:line="240" w:lineRule="auto"/>
      </w:pPr>
      <w:r>
        <w:separator/>
      </w:r>
    </w:p>
  </w:footnote>
  <w:footnote w:type="continuationSeparator" w:id="1">
    <w:p w:rsidR="00CC3E62" w:rsidRDefault="00CC3E62" w:rsidP="00B85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F6DF6"/>
    <w:multiLevelType w:val="hybridMultilevel"/>
    <w:tmpl w:val="1B9484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E17DA"/>
    <w:multiLevelType w:val="hybridMultilevel"/>
    <w:tmpl w:val="C5BC4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30E7C"/>
    <w:multiLevelType w:val="hybridMultilevel"/>
    <w:tmpl w:val="FF0E67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1704D"/>
    <w:multiLevelType w:val="hybridMultilevel"/>
    <w:tmpl w:val="C1DE12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31228"/>
    <w:multiLevelType w:val="hybridMultilevel"/>
    <w:tmpl w:val="BDBA43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41F09"/>
    <w:multiLevelType w:val="hybridMultilevel"/>
    <w:tmpl w:val="D6E6F7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95F65"/>
    <w:multiLevelType w:val="hybridMultilevel"/>
    <w:tmpl w:val="703AB8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50B82"/>
    <w:multiLevelType w:val="hybridMultilevel"/>
    <w:tmpl w:val="52307BD8"/>
    <w:lvl w:ilvl="0" w:tplc="B114D51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795C15EB"/>
    <w:multiLevelType w:val="hybridMultilevel"/>
    <w:tmpl w:val="D556CA56"/>
    <w:lvl w:ilvl="0" w:tplc="403CC7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851"/>
    <w:rsid w:val="00032104"/>
    <w:rsid w:val="001832A5"/>
    <w:rsid w:val="00214255"/>
    <w:rsid w:val="00242790"/>
    <w:rsid w:val="002D6E61"/>
    <w:rsid w:val="003A49DC"/>
    <w:rsid w:val="0090575E"/>
    <w:rsid w:val="00A12851"/>
    <w:rsid w:val="00B734E5"/>
    <w:rsid w:val="00B85AA3"/>
    <w:rsid w:val="00BB5DC0"/>
    <w:rsid w:val="00C22277"/>
    <w:rsid w:val="00C54FC6"/>
    <w:rsid w:val="00CC3E62"/>
    <w:rsid w:val="00D36DC7"/>
    <w:rsid w:val="00DB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DC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12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2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36DC7"/>
    <w:pPr>
      <w:ind w:left="720"/>
    </w:pPr>
  </w:style>
  <w:style w:type="paragraph" w:styleId="Header">
    <w:name w:val="header"/>
    <w:basedOn w:val="Normal"/>
    <w:link w:val="HeaderChar"/>
    <w:uiPriority w:val="99"/>
    <w:rsid w:val="00B85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85AA3"/>
  </w:style>
  <w:style w:type="paragraph" w:styleId="Footer">
    <w:name w:val="footer"/>
    <w:basedOn w:val="Normal"/>
    <w:link w:val="FooterChar"/>
    <w:uiPriority w:val="99"/>
    <w:rsid w:val="00B85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85AA3"/>
  </w:style>
  <w:style w:type="character" w:styleId="Hyperlink">
    <w:name w:val="Hyperlink"/>
    <w:basedOn w:val="DefaultParagraphFont"/>
    <w:uiPriority w:val="99"/>
    <w:rsid w:val="002427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65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sorubak.com/" TargetMode="External"/><Relationship Id="rId17" Type="http://schemas.openxmlformats.org/officeDocument/2006/relationships/image" Target="media/image10.wmf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http://static.arttoday.com/thw/thw13/CL/5433_2005010014/000803_1066_07/20826122.thc.jpg?000803_1066_0769_v__v" TargetMode="External"/><Relationship Id="rId32" Type="http://schemas.openxmlformats.org/officeDocument/2006/relationships/image" Target="media/image23.jpeg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jpeg"/><Relationship Id="rId28" Type="http://schemas.openxmlformats.org/officeDocument/2006/relationships/image" Target="media/image19.jpe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http://publib.boulder.ibm.com/infocenter/radhelp/v6r0m1/topic/com.ibm.etools.animgif.doc/images/skiing.gif" TargetMode="External"/><Relationship Id="rId27" Type="http://schemas.openxmlformats.org/officeDocument/2006/relationships/image" Target="media/image18.jpe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2</Pages>
  <Words>303</Words>
  <Characters>1732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osman deniz özkan</dc:creator>
  <cp:keywords>www.sorubak.com</cp:keywords>
  <dc:description>www.sorubak.com</dc:description>
  <cp:lastModifiedBy>eda</cp:lastModifiedBy>
  <cp:revision>3</cp:revision>
  <dcterms:created xsi:type="dcterms:W3CDTF">2012-05-16T16:31:00Z</dcterms:created>
  <dcterms:modified xsi:type="dcterms:W3CDTF">2013-05-23T21:00:00Z</dcterms:modified>
  <cp:category>www.sorubak.com</cp:category>
</cp:coreProperties>
</file>