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2DC" w:rsidRDefault="002C22DC" w:rsidP="009806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A0619">
        <w:rPr>
          <w:rFonts w:ascii="Times New Roman" w:hAnsi="Times New Roman" w:cs="Times New Roman"/>
          <w:color w:val="000000"/>
          <w:sz w:val="28"/>
          <w:szCs w:val="28"/>
        </w:rPr>
        <w:t>A-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80625">
        <w:rPr>
          <w:rFonts w:ascii="Times New Roman" w:hAnsi="Times New Roman" w:cs="Times New Roman"/>
          <w:color w:val="000000"/>
          <w:sz w:val="24"/>
          <w:szCs w:val="24"/>
        </w:rPr>
        <w:t>Aşağıdaki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boşlukları, verilen kelimelerin uygun olanları ile doldurunuz.</w:t>
      </w:r>
      <w:r w:rsidRPr="008E559B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Her boşluk </w:t>
      </w:r>
      <w:r>
        <w:rPr>
          <w:rFonts w:ascii="Times New Roman" w:hAnsi="Times New Roman" w:cs="Times New Roman"/>
          <w:b/>
          <w:bCs/>
          <w:color w:val="000000"/>
          <w:sz w:val="16"/>
          <w:szCs w:val="16"/>
        </w:rPr>
        <w:t>2</w:t>
      </w:r>
      <w:r w:rsidRPr="008E559B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puan.</w:t>
      </w:r>
    </w:p>
    <w:p w:rsidR="002C22DC" w:rsidRDefault="002C22DC" w:rsidP="00C83D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(piramit-3 boyutlu-uzay-kesişen düzlem-karesini-küpünü-oran-eksi-artı-büyüktür)</w:t>
      </w:r>
    </w:p>
    <w:p w:rsidR="002C22DC" w:rsidRDefault="002C22DC" w:rsidP="00C83D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2C22DC" w:rsidRDefault="002C22DC" w:rsidP="00C83D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A06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1-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 Oturduğu yüzü (tabanı) bir çok gensel</w:t>
      </w:r>
    </w:p>
    <w:p w:rsidR="002C22DC" w:rsidRDefault="002C22DC" w:rsidP="00C83D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 bölge ve yan yüzleri aynı noktada birleşen birer üç gensel bölge olan geometrik cisimlere ………………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….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>…. adı verilir.</w:t>
      </w:r>
    </w:p>
    <w:p w:rsidR="002C22DC" w:rsidRPr="004F2C70" w:rsidRDefault="002C22DC" w:rsidP="00C83D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2C22DC" w:rsidRPr="006946F2" w:rsidRDefault="002C22DC" w:rsidP="00D90F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A06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2-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 “Uzunluk, genişlik, yükseklik”, “boy, en, derinlik”, “en, boy, kalınlık” gibi üç büyüklüğü olan</w:t>
      </w:r>
    </w:p>
    <w:p w:rsidR="002C22DC" w:rsidRDefault="002C22DC" w:rsidP="00D90F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  <w:r w:rsidRPr="006946F2">
        <w:rPr>
          <w:rFonts w:ascii="Times New Roman" w:hAnsi="Times New Roman" w:cs="Times New Roman"/>
          <w:color w:val="000000"/>
          <w:sz w:val="24"/>
          <w:szCs w:val="24"/>
        </w:rPr>
        <w:t>nesneler 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>……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>….. lerdir.</w:t>
      </w:r>
    </w:p>
    <w:p w:rsidR="002C22DC" w:rsidRPr="004F2C70" w:rsidRDefault="002C22DC" w:rsidP="00D90F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2C22DC" w:rsidRDefault="002C22DC" w:rsidP="00A747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  <w:r w:rsidRPr="00FA06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3-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>Çevremizde gördüğümüz canlı ve cansız varlık ları ve gökyüzünü içine alan, içinde bulunduğumuz her yer ……</w:t>
      </w:r>
      <w:r>
        <w:rPr>
          <w:rFonts w:ascii="Times New Roman" w:hAnsi="Times New Roman" w:cs="Times New Roman"/>
          <w:color w:val="000000"/>
          <w:sz w:val="24"/>
          <w:szCs w:val="24"/>
        </w:rPr>
        <w:t>..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>…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>……….dır.</w:t>
      </w:r>
    </w:p>
    <w:p w:rsidR="002C22DC" w:rsidRPr="004F2C70" w:rsidRDefault="002C22DC" w:rsidP="00A747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2C22DC" w:rsidRPr="006946F2" w:rsidRDefault="002C22DC" w:rsidP="00A747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A06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4-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>Bir ortak doğrusu olan düzlemler ……………………………….lerdir.</w:t>
      </w:r>
    </w:p>
    <w:p w:rsidR="002C22DC" w:rsidRDefault="002C22DC" w:rsidP="00A747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  <w:r w:rsidRPr="00FA06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5-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>Bir sayının kendisiyle bir defa çarpımına o sayının 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…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>……. bulma denir.</w:t>
      </w:r>
    </w:p>
    <w:p w:rsidR="002C22DC" w:rsidRPr="004F2C70" w:rsidRDefault="002C22DC" w:rsidP="00A747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2C22DC" w:rsidRDefault="002C22DC" w:rsidP="00A747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  <w:r w:rsidRPr="00FA06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6-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>Bir sayının kendisiyle iki defa çarpımına sayının ……</w:t>
      </w:r>
      <w:r>
        <w:rPr>
          <w:rFonts w:ascii="Times New Roman" w:hAnsi="Times New Roman" w:cs="Times New Roman"/>
          <w:color w:val="000000"/>
          <w:sz w:val="24"/>
          <w:szCs w:val="24"/>
        </w:rPr>
        <w:t>….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>……… bulma denir.</w:t>
      </w:r>
    </w:p>
    <w:p w:rsidR="002C22DC" w:rsidRPr="004F2C70" w:rsidRDefault="002C22DC" w:rsidP="00A747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2C22DC" w:rsidRDefault="002C22DC" w:rsidP="00A747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  <w:r w:rsidRPr="00FA06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7-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>Aynı birimle ifade edilen iki çokluğun birbirine bölünerek karşılaştırılmasına ……………. adı verilir.</w:t>
      </w:r>
    </w:p>
    <w:p w:rsidR="002C22DC" w:rsidRPr="004F2C70" w:rsidRDefault="002C22DC" w:rsidP="00A747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2C22DC" w:rsidRPr="006946F2" w:rsidRDefault="002C22DC" w:rsidP="00685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A06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8-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Sıfırın altındaki sıcaklıkları ifade eden sayıların önüne </w:t>
      </w:r>
      <w:r w:rsidRPr="008276FF">
        <w:rPr>
          <w:rFonts w:ascii="Times New Roman" w:hAnsi="Times New Roman" w:cs="Times New Roman"/>
          <w:color w:val="000000"/>
          <w:sz w:val="24"/>
          <w:szCs w:val="24"/>
        </w:rPr>
        <w:t>“–”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 (…………..), sıfırın üstündeki sıcaklıkları</w:t>
      </w:r>
    </w:p>
    <w:p w:rsidR="002C22DC" w:rsidRDefault="002C22DC" w:rsidP="00685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ifade eden sayıların önüne </w:t>
      </w:r>
      <w:r w:rsidRPr="008276FF">
        <w:rPr>
          <w:rFonts w:ascii="Times New Roman" w:hAnsi="Times New Roman" w:cs="Times New Roman"/>
          <w:color w:val="000000"/>
          <w:sz w:val="24"/>
          <w:szCs w:val="24"/>
        </w:rPr>
        <w:t>de “+”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 (……</w:t>
      </w:r>
      <w:r>
        <w:rPr>
          <w:rFonts w:ascii="Times New Roman" w:hAnsi="Times New Roman" w:cs="Times New Roman"/>
          <w:color w:val="000000"/>
          <w:sz w:val="24"/>
          <w:szCs w:val="24"/>
        </w:rPr>
        <w:t>….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>…...) sembolü konularak birbirinden ayırt edilir.</w:t>
      </w:r>
    </w:p>
    <w:p w:rsidR="002C22DC" w:rsidRPr="004F2C70" w:rsidRDefault="002C22DC" w:rsidP="00685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2C22DC" w:rsidRDefault="002C22DC" w:rsidP="00685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FA06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9-</w:t>
      </w:r>
      <w:r w:rsidRPr="006946F2">
        <w:rPr>
          <w:rFonts w:ascii="Times New Roman" w:hAnsi="Times New Roman" w:cs="Times New Roman"/>
          <w:sz w:val="24"/>
          <w:szCs w:val="24"/>
        </w:rPr>
        <w:t>Bir bütün, herhangi bir basit kesirden daima …………</w:t>
      </w:r>
      <w:r>
        <w:rPr>
          <w:rFonts w:ascii="Times New Roman" w:hAnsi="Times New Roman" w:cs="Times New Roman"/>
          <w:sz w:val="24"/>
          <w:szCs w:val="24"/>
        </w:rPr>
        <w:t>……..</w:t>
      </w:r>
    </w:p>
    <w:p w:rsidR="002C22DC" w:rsidRPr="00433F15" w:rsidRDefault="002C22DC" w:rsidP="00685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22DC" w:rsidRDefault="002C22DC" w:rsidP="00685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 w:rsidRPr="00352A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B-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Aşağıdaki soruları cevaplandırınız.</w:t>
      </w:r>
      <w:r w:rsidRPr="00FA0619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</w:t>
      </w:r>
    </w:p>
    <w:p w:rsidR="002C22DC" w:rsidRPr="00FA0619" w:rsidRDefault="002C22DC" w:rsidP="00685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E559B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Her </w:t>
      </w:r>
      <w:r>
        <w:rPr>
          <w:rFonts w:ascii="Times New Roman" w:hAnsi="Times New Roman" w:cs="Times New Roman"/>
          <w:b/>
          <w:bCs/>
          <w:color w:val="000000"/>
          <w:sz w:val="16"/>
          <w:szCs w:val="16"/>
        </w:rPr>
        <w:t>soru</w:t>
      </w:r>
      <w:r w:rsidRPr="008E559B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16"/>
          <w:szCs w:val="16"/>
        </w:rPr>
        <w:t>5</w:t>
      </w:r>
      <w:r w:rsidRPr="008E559B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puan.</w:t>
      </w:r>
    </w:p>
    <w:p w:rsidR="002C22DC" w:rsidRPr="006946F2" w:rsidRDefault="002C22DC" w:rsidP="00C65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946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>3 bardak yoğurttan 8 bardak ayran yapılıyor. 32 bardak ayran yapmak için kaçbardak yoğurt kullanılır?</w:t>
      </w:r>
    </w:p>
    <w:p w:rsidR="002C22DC" w:rsidRDefault="002C22DC" w:rsidP="00C65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A. 9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   B. 10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     C.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11         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   D. 12</w:t>
      </w:r>
    </w:p>
    <w:p w:rsidR="002C22DC" w:rsidRPr="00433F15" w:rsidRDefault="002C22DC" w:rsidP="00C65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2C22DC" w:rsidRPr="006946F2" w:rsidRDefault="002C22DC" w:rsidP="00C65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946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>3,48 + 0,176 toplama işleminde toplamın kes</w:t>
      </w:r>
      <w:r>
        <w:rPr>
          <w:rFonts w:ascii="Times New Roman" w:hAnsi="Times New Roman" w:cs="Times New Roman"/>
          <w:color w:val="000000"/>
          <w:sz w:val="24"/>
          <w:szCs w:val="24"/>
        </w:rPr>
        <w:t>ir kısmı aşağı dakilerden hangi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>sidir?</w:t>
      </w:r>
    </w:p>
    <w:p w:rsidR="002C22DC" w:rsidRPr="006946F2" w:rsidRDefault="002C22DC" w:rsidP="00C65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A. 656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B. 646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 C. 556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 D. 365</w:t>
      </w:r>
    </w:p>
    <w:p w:rsidR="002C22DC" w:rsidRDefault="002C22DC" w:rsidP="00C65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C22DC" w:rsidRPr="009B22EA" w:rsidRDefault="002C22DC" w:rsidP="009B22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946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r w:rsidRPr="009B22EA">
        <w:rPr>
          <w:rFonts w:ascii="Times New Roman" w:hAnsi="Times New Roman" w:cs="Times New Roman"/>
          <w:color w:val="000000"/>
          <w:sz w:val="24"/>
          <w:szCs w:val="24"/>
        </w:rPr>
        <w:t>650 mL kaç litre eder?</w:t>
      </w:r>
    </w:p>
    <w:p w:rsidR="002C22DC" w:rsidRDefault="002C22DC" w:rsidP="009B22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  <w:r w:rsidRPr="009B22EA">
        <w:rPr>
          <w:rFonts w:ascii="Times New Roman" w:hAnsi="Times New Roman" w:cs="Times New Roman"/>
          <w:color w:val="000000"/>
          <w:sz w:val="24"/>
          <w:szCs w:val="24"/>
        </w:rPr>
        <w:t xml:space="preserve">A. 65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9B22EA">
        <w:rPr>
          <w:rFonts w:ascii="Times New Roman" w:hAnsi="Times New Roman" w:cs="Times New Roman"/>
          <w:color w:val="000000"/>
          <w:sz w:val="24"/>
          <w:szCs w:val="24"/>
        </w:rPr>
        <w:t xml:space="preserve">B. 6,5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9B22EA">
        <w:rPr>
          <w:rFonts w:ascii="Times New Roman" w:hAnsi="Times New Roman" w:cs="Times New Roman"/>
          <w:color w:val="000000"/>
          <w:sz w:val="24"/>
          <w:szCs w:val="24"/>
        </w:rPr>
        <w:t xml:space="preserve">C. 0,65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B22EA">
        <w:rPr>
          <w:rFonts w:ascii="Times New Roman" w:hAnsi="Times New Roman" w:cs="Times New Roman"/>
          <w:color w:val="000000"/>
          <w:sz w:val="24"/>
          <w:szCs w:val="24"/>
        </w:rPr>
        <w:t>D. 0,065</w:t>
      </w:r>
    </w:p>
    <w:p w:rsidR="002C22DC" w:rsidRPr="009B22EA" w:rsidRDefault="002C22DC" w:rsidP="009B22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2C22DC" w:rsidRPr="006946F2" w:rsidRDefault="002C22DC" w:rsidP="00C65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946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>Bir kenarının uzunluğu 4 cm olan telden bir eşkenar üçgen bozularak kare şeklinde bir çerçeve yapılıyor. Kare tel çerçevenin bir kenarı kaç santimetredir?</w:t>
      </w:r>
    </w:p>
    <w:p w:rsidR="002C22DC" w:rsidRDefault="002C22DC" w:rsidP="00C65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A. 1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B. 2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C. 3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     D. 4</w:t>
      </w:r>
    </w:p>
    <w:p w:rsidR="002C22DC" w:rsidRPr="00433F15" w:rsidRDefault="002C22DC" w:rsidP="00C65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2C22DC" w:rsidRPr="006946F2" w:rsidRDefault="002C22DC" w:rsidP="00C65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946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 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>Çevresinin uzunluğu 36 cm ve bir kenar uzunluğu 8 cm olan dikdörtgenin diğer kenarının uzunluğu kaç santimetredir?</w:t>
      </w:r>
    </w:p>
    <w:p w:rsidR="002C22DC" w:rsidRDefault="002C22DC" w:rsidP="00C65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  <w:r w:rsidRPr="006946F2">
        <w:rPr>
          <w:rFonts w:ascii="Times New Roman" w:hAnsi="Times New Roman" w:cs="Times New Roman"/>
          <w:color w:val="000000"/>
          <w:sz w:val="24"/>
          <w:szCs w:val="24"/>
        </w:rPr>
        <w:t>A. 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 B. 10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  C. 12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 D. 16</w:t>
      </w:r>
    </w:p>
    <w:p w:rsidR="002C22DC" w:rsidRPr="00433F15" w:rsidRDefault="002C22DC" w:rsidP="00C65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2C22DC" w:rsidRPr="006946F2" w:rsidRDefault="002C22DC" w:rsidP="00C65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946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6. 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>Aşağıdaki sıralamalardan hangisi doğrudur?</w:t>
      </w:r>
    </w:p>
    <w:p w:rsidR="002C22DC" w:rsidRDefault="002C22DC" w:rsidP="00C65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  <w:r w:rsidRPr="006946F2">
        <w:rPr>
          <w:rFonts w:ascii="Times New Roman" w:hAnsi="Times New Roman" w:cs="Times New Roman"/>
          <w:color w:val="000000"/>
          <w:sz w:val="24"/>
          <w:szCs w:val="24"/>
        </w:rPr>
        <w:t>A.</w:t>
      </w:r>
      <w:r w:rsidRPr="00433F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D38A1"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style="width:51.75pt;height:22.5pt;visibility:visible">
            <v:imagedata r:id="rId7" o:title="" gain="109227f" blacklevel="-6554f"/>
          </v:shape>
        </w:pic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 B.</w:t>
      </w:r>
      <w:r w:rsidRPr="00433F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D38A1"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shape id="Resim 5" o:spid="_x0000_i1026" type="#_x0000_t75" style="width:53.25pt;height:20.25pt;visibility:visible">
            <v:imagedata r:id="rId8" o:title="" gain="109227f" blacklevel="-6554f"/>
          </v:shape>
        </w:pic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2C22DC" w:rsidRDefault="002C22DC" w:rsidP="00C65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</w:t>
      </w:r>
    </w:p>
    <w:p w:rsidR="002C22DC" w:rsidRDefault="002C22DC" w:rsidP="006319BB">
      <w:pPr>
        <w:autoSpaceDE w:val="0"/>
        <w:autoSpaceDN w:val="0"/>
        <w:adjustRightInd w:val="0"/>
        <w:spacing w:after="0" w:line="240" w:lineRule="auto"/>
        <w:ind w:right="211"/>
        <w:rPr>
          <w:rFonts w:ascii="Times New Roman" w:hAnsi="Times New Roman" w:cs="Times New Roman"/>
          <w:color w:val="000000"/>
          <w:sz w:val="16"/>
          <w:szCs w:val="16"/>
        </w:rPr>
      </w:pP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 C.</w:t>
      </w:r>
      <w:r w:rsidRPr="00433F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D38A1"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shape id="Resim 6" o:spid="_x0000_i1027" type="#_x0000_t75" style="width:55.5pt;height:21.75pt;visibility:visible">
            <v:imagedata r:id="rId9" o:title="" gain="109227f" blacklevel="-6554f"/>
          </v:shape>
        </w:pic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D.</w:t>
      </w:r>
      <w:r w:rsidRPr="00433F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D38A1"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shape id="Resim 7" o:spid="_x0000_i1028" type="#_x0000_t75" style="width:56.25pt;height:21.75pt;visibility:visible">
            <v:imagedata r:id="rId10" o:title="" gain="109227f" blacklevel="-6554f"/>
          </v:shape>
        </w:pict>
      </w:r>
    </w:p>
    <w:p w:rsidR="002C22DC" w:rsidRPr="00433F15" w:rsidRDefault="002C22DC" w:rsidP="006319BB">
      <w:pPr>
        <w:autoSpaceDE w:val="0"/>
        <w:autoSpaceDN w:val="0"/>
        <w:adjustRightInd w:val="0"/>
        <w:spacing w:after="0" w:line="240" w:lineRule="auto"/>
        <w:ind w:right="211"/>
        <w:rPr>
          <w:rFonts w:ascii="Times New Roman" w:hAnsi="Times New Roman" w:cs="Times New Roman"/>
          <w:color w:val="000000"/>
          <w:sz w:val="16"/>
          <w:szCs w:val="16"/>
        </w:rPr>
      </w:pPr>
    </w:p>
    <w:p w:rsidR="002C22DC" w:rsidRPr="006946F2" w:rsidRDefault="002C22DC" w:rsidP="00C65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946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7. 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>Manav, halden aldığı domatesten 8 kg çürük domates ayıklamıştır. Çürükler bütün domateslerin      ’ü olduğuna göre manav halden kaç kilogram domates almıştır?</w:t>
      </w:r>
    </w:p>
    <w:p w:rsidR="002C22DC" w:rsidRDefault="002C22DC" w:rsidP="00C65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A. 25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 B. 50               C. 75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   D. 100</w:t>
      </w:r>
    </w:p>
    <w:p w:rsidR="002C22DC" w:rsidRPr="00433F15" w:rsidRDefault="002C22DC" w:rsidP="00C65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2C22DC" w:rsidRPr="006946F2" w:rsidRDefault="002C22DC" w:rsidP="00C65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946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 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>7, 6, 3 ve 2 rakamlarıyla yazılan ve rakamları tekrarlanmayan en küçük doğal sayı ile en büyük</w:t>
      </w:r>
    </w:p>
    <w:p w:rsidR="002C22DC" w:rsidRPr="006946F2" w:rsidRDefault="002C22DC" w:rsidP="00C65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946F2">
        <w:rPr>
          <w:rFonts w:ascii="Times New Roman" w:hAnsi="Times New Roman" w:cs="Times New Roman"/>
          <w:color w:val="000000"/>
          <w:sz w:val="24"/>
          <w:szCs w:val="24"/>
        </w:rPr>
        <w:t>ondalık kesrin farkı kaçtır?</w:t>
      </w:r>
    </w:p>
    <w:p w:rsidR="002C22DC" w:rsidRDefault="002C22DC" w:rsidP="00C65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A. 1404,8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B. 1504,4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C. 1504,8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 D. 1603,8</w:t>
      </w:r>
    </w:p>
    <w:p w:rsidR="002C22DC" w:rsidRPr="00433F15" w:rsidRDefault="002C22DC" w:rsidP="00C65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2C22DC" w:rsidRPr="006946F2" w:rsidRDefault="002C22DC" w:rsidP="00C65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946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 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>42,3 – 19,48 işleminin sonucu kaçtır?</w:t>
      </w:r>
    </w:p>
    <w:p w:rsidR="002C22DC" w:rsidRDefault="002C22DC" w:rsidP="00C65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  <w:r w:rsidRPr="006946F2">
        <w:rPr>
          <w:rFonts w:ascii="Times New Roman" w:hAnsi="Times New Roman" w:cs="Times New Roman"/>
          <w:color w:val="000000"/>
          <w:sz w:val="24"/>
          <w:szCs w:val="24"/>
        </w:rPr>
        <w:t>A. 22,82        B. 22,8        C. 23,8           D. 23,82</w:t>
      </w:r>
    </w:p>
    <w:p w:rsidR="002C22DC" w:rsidRPr="00433F15" w:rsidRDefault="002C22DC" w:rsidP="00C65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2C22DC" w:rsidRPr="006946F2" w:rsidRDefault="002C22DC" w:rsidP="006946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946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10. 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>Bir torbada 3 tane sarı, 2 tane kırmızı, 4 tane mavi bilye vardır. Çekilen bir bilye aşağıdakilerden</w:t>
      </w:r>
    </w:p>
    <w:p w:rsidR="002C22DC" w:rsidRPr="006946F2" w:rsidRDefault="002C22DC" w:rsidP="006946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946F2">
        <w:rPr>
          <w:rFonts w:ascii="Times New Roman" w:hAnsi="Times New Roman" w:cs="Times New Roman"/>
          <w:color w:val="000000"/>
          <w:sz w:val="24"/>
          <w:szCs w:val="24"/>
        </w:rPr>
        <w:t>hangisi olamaz?</w:t>
      </w:r>
    </w:p>
    <w:p w:rsidR="002C22DC" w:rsidRDefault="002C22DC" w:rsidP="006946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  <w:r w:rsidRPr="006946F2">
        <w:rPr>
          <w:rFonts w:ascii="Times New Roman" w:hAnsi="Times New Roman" w:cs="Times New Roman"/>
          <w:color w:val="000000"/>
          <w:sz w:val="24"/>
          <w:szCs w:val="24"/>
        </w:rPr>
        <w:t>A. Kırmızı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  B. Mavi       C. Yeşil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6946F2">
        <w:rPr>
          <w:rFonts w:ascii="Times New Roman" w:hAnsi="Times New Roman" w:cs="Times New Roman"/>
          <w:color w:val="000000"/>
          <w:sz w:val="24"/>
          <w:szCs w:val="24"/>
        </w:rPr>
        <w:t xml:space="preserve">   D. Sarı</w:t>
      </w:r>
    </w:p>
    <w:p w:rsidR="002C22DC" w:rsidRPr="009B22EA" w:rsidRDefault="002C22DC" w:rsidP="006946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2C22DC" w:rsidRDefault="002C22DC" w:rsidP="006946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E652A">
        <w:rPr>
          <w:rFonts w:ascii="Times New Roman" w:hAnsi="Times New Roman" w:cs="Times New Roman"/>
          <w:b/>
          <w:bCs/>
          <w:color w:val="000000"/>
          <w:sz w:val="28"/>
          <w:szCs w:val="28"/>
        </w:rPr>
        <w:t>C-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Aşağıdaki soruların boşluklarını doldurunuz.</w:t>
      </w:r>
    </w:p>
    <w:p w:rsidR="002C22DC" w:rsidRPr="009E652A" w:rsidRDefault="002C22DC" w:rsidP="006946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E559B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Her </w:t>
      </w:r>
      <w:r>
        <w:rPr>
          <w:rFonts w:ascii="Times New Roman" w:hAnsi="Times New Roman" w:cs="Times New Roman"/>
          <w:b/>
          <w:bCs/>
          <w:color w:val="000000"/>
          <w:sz w:val="16"/>
          <w:szCs w:val="16"/>
        </w:rPr>
        <w:t>soru</w:t>
      </w:r>
      <w:r w:rsidRPr="008E559B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16"/>
          <w:szCs w:val="16"/>
        </w:rPr>
        <w:t>5</w:t>
      </w:r>
      <w:r w:rsidRPr="008E559B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puan.</w:t>
      </w:r>
    </w:p>
    <w:p w:rsidR="002C22DC" w:rsidRPr="002355A3" w:rsidRDefault="002C22DC" w:rsidP="006319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355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1-</w:t>
      </w:r>
      <w:r w:rsidRPr="002355A3">
        <w:rPr>
          <w:rFonts w:ascii="Times New Roman" w:hAnsi="Times New Roman" w:cs="Times New Roman"/>
          <w:color w:val="000000"/>
          <w:sz w:val="24"/>
          <w:szCs w:val="24"/>
        </w:rPr>
        <w:t xml:space="preserve"> Aşağıdaki piramitlerin adlarını altlarına yazınız.</w:t>
      </w:r>
    </w:p>
    <w:p w:rsidR="002C22DC" w:rsidRDefault="002C22DC" w:rsidP="006319BB">
      <w:pPr>
        <w:autoSpaceDE w:val="0"/>
        <w:autoSpaceDN w:val="0"/>
        <w:adjustRightInd w:val="0"/>
        <w:spacing w:after="0" w:line="240" w:lineRule="auto"/>
        <w:rPr>
          <w:rFonts w:ascii="LithosPro-Black" w:hAnsi="LithosPro-Black" w:cs="LithosPro-Black"/>
          <w:b/>
          <w:bCs/>
          <w:color w:val="004AFF"/>
          <w:sz w:val="38"/>
          <w:szCs w:val="38"/>
        </w:rPr>
      </w:pPr>
      <w:r w:rsidRPr="00DD38A1">
        <w:rPr>
          <w:rFonts w:ascii="LithosPro-Black" w:hAnsi="LithosPro-Black" w:cs="LithosPro-Black"/>
          <w:b/>
          <w:bCs/>
          <w:noProof/>
          <w:color w:val="004AFF"/>
          <w:sz w:val="38"/>
          <w:szCs w:val="38"/>
        </w:rPr>
        <w:pict>
          <v:shape id="Resim 2" o:spid="_x0000_i1029" type="#_x0000_t75" style="width:252.75pt;height:70.5pt;visibility:visible">
            <v:imagedata r:id="rId11" o:title="" gain="109227f" blacklevel="-3277f"/>
          </v:shape>
        </w:pict>
      </w:r>
    </w:p>
    <w:p w:rsidR="002C22DC" w:rsidRDefault="002C22DC" w:rsidP="006319BB">
      <w:pPr>
        <w:autoSpaceDE w:val="0"/>
        <w:autoSpaceDN w:val="0"/>
        <w:adjustRightInd w:val="0"/>
        <w:spacing w:after="0" w:line="240" w:lineRule="auto"/>
        <w:rPr>
          <w:rFonts w:ascii="LithosPro-Black" w:hAnsi="LithosPro-Black" w:cs="LithosPro-Black"/>
          <w:b/>
          <w:bCs/>
          <w:color w:val="004AFF"/>
          <w:sz w:val="38"/>
          <w:szCs w:val="38"/>
        </w:rPr>
      </w:pPr>
      <w:r w:rsidRPr="00DD38A1">
        <w:rPr>
          <w:rFonts w:ascii="LithosPro-Black" w:hAnsi="LithosPro-Black" w:cs="LithosPro-Black"/>
          <w:b/>
          <w:bCs/>
          <w:noProof/>
          <w:color w:val="004AFF"/>
          <w:sz w:val="38"/>
          <w:szCs w:val="38"/>
        </w:rPr>
        <w:pict>
          <v:shape id="Resim 3" o:spid="_x0000_i1030" type="#_x0000_t75" style="width:255pt;height:71.25pt;visibility:visible">
            <v:imagedata r:id="rId12" o:title="" gain="109227f" blacklevel="-3277f"/>
          </v:shape>
        </w:pict>
      </w:r>
    </w:p>
    <w:p w:rsidR="002C22DC" w:rsidRDefault="002C22DC" w:rsidP="006946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C22DC" w:rsidRDefault="002C22DC" w:rsidP="006946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C22DC" w:rsidRDefault="002C22DC" w:rsidP="006946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C22DC" w:rsidRPr="002355A3" w:rsidRDefault="002C22DC" w:rsidP="006946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355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Pr="002355A3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2355A3">
        <w:rPr>
          <w:rFonts w:ascii="Times New Roman" w:hAnsi="Times New Roman" w:cs="Times New Roman"/>
          <w:sz w:val="24"/>
          <w:szCs w:val="24"/>
        </w:rPr>
        <w:t>Aşağıdaki nesnelerin kaç boyutlu olduklarını altlarına yazınız.</w:t>
      </w:r>
    </w:p>
    <w:p w:rsidR="002C22DC" w:rsidRDefault="002C22DC" w:rsidP="006946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D38A1"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shape id="Resim 1" o:spid="_x0000_i1031" type="#_x0000_t75" style="width:251.25pt;height:76.5pt;visibility:visible">
            <v:imagedata r:id="rId13" o:title="" gain="109227f" blacklevel="-3277f"/>
          </v:shape>
        </w:pict>
      </w:r>
    </w:p>
    <w:p w:rsidR="002C22DC" w:rsidRDefault="002C22DC" w:rsidP="006946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C22DC" w:rsidRDefault="002C22DC" w:rsidP="006946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C22DC" w:rsidRDefault="002C22DC" w:rsidP="006946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C22DC" w:rsidRDefault="002C22DC" w:rsidP="006946F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r w:rsidRPr="008247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3-</w:t>
      </w:r>
      <w:r w:rsidRPr="009E652A">
        <w:rPr>
          <w:rFonts w:ascii="Helvetica" w:hAnsi="Helvetica" w:cs="Helvetica"/>
        </w:rPr>
        <w:t xml:space="preserve"> </w:t>
      </w:r>
      <w:r w:rsidRPr="002D7310">
        <w:rPr>
          <w:rFonts w:ascii="Times New Roman" w:hAnsi="Times New Roman" w:cs="Times New Roman"/>
          <w:sz w:val="24"/>
          <w:szCs w:val="24"/>
        </w:rPr>
        <w:t>Aşağıdaki izomerik kâğıtta verilen yapıların hacimlerinin kaç birim küp olduğunu bulunuz.</w:t>
      </w:r>
    </w:p>
    <w:p w:rsidR="002C22DC" w:rsidRDefault="002C22DC" w:rsidP="006946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D38A1"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shape id="Resim 8" o:spid="_x0000_i1032" type="#_x0000_t75" style="width:117pt;height:124.5pt;visibility:visible">
            <v:imagedata r:id="rId14" o:title="" gain="109227f" blacklevel="-6554f"/>
          </v:shape>
        </w:pic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D38A1"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shape id="Resim 9" o:spid="_x0000_i1033" type="#_x0000_t75" style="width:115.5pt;height:102pt;visibility:visible">
            <v:imagedata r:id="rId15" o:title="" gain="109227f" blacklevel="-6554f"/>
          </v:shape>
        </w:pict>
      </w:r>
    </w:p>
    <w:p w:rsidR="002C22DC" w:rsidRPr="002D7310" w:rsidRDefault="002C22DC" w:rsidP="009B22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D7310">
        <w:rPr>
          <w:rFonts w:ascii="Times New Roman" w:hAnsi="Times New Roman" w:cs="Times New Roman"/>
          <w:color w:val="000000"/>
          <w:sz w:val="24"/>
          <w:szCs w:val="24"/>
        </w:rPr>
        <w:t>…………birim küptür.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2D7310">
        <w:rPr>
          <w:rFonts w:ascii="Times New Roman" w:hAnsi="Times New Roman" w:cs="Times New Roman"/>
          <w:color w:val="000000"/>
          <w:sz w:val="24"/>
          <w:szCs w:val="24"/>
        </w:rPr>
        <w:t>…………birim küptür.</w:t>
      </w:r>
    </w:p>
    <w:p w:rsidR="002C22DC" w:rsidRDefault="002C22DC" w:rsidP="009B22EA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16"/>
          <w:szCs w:val="16"/>
        </w:rPr>
      </w:pPr>
    </w:p>
    <w:p w:rsidR="002C22DC" w:rsidRPr="002D7310" w:rsidRDefault="002C22DC" w:rsidP="009B22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D7310">
        <w:rPr>
          <w:rFonts w:ascii="Times New Roman" w:hAnsi="Times New Roman" w:cs="Times New Roman"/>
          <w:b/>
          <w:bCs/>
          <w:color w:val="000000"/>
          <w:sz w:val="24"/>
          <w:szCs w:val="24"/>
        </w:rPr>
        <w:t>D-</w:t>
      </w:r>
      <w:r w:rsidRPr="002D7310">
        <w:rPr>
          <w:rFonts w:ascii="Times New Roman" w:hAnsi="Times New Roman" w:cs="Times New Roman"/>
          <w:color w:val="000000"/>
          <w:sz w:val="24"/>
          <w:szCs w:val="24"/>
        </w:rPr>
        <w:t xml:space="preserve"> Aşağıdaki ifadelerin başına doğru ise "D", yanlış ise "Y" yazınız.</w:t>
      </w:r>
      <w:r w:rsidRPr="008247D0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16"/>
          <w:szCs w:val="16"/>
        </w:rPr>
        <w:t>Her soru 1 puan</w:t>
      </w:r>
    </w:p>
    <w:p w:rsidR="002C22DC" w:rsidRDefault="002C22DC" w:rsidP="00AA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r w:rsidRPr="002D7310">
        <w:rPr>
          <w:rFonts w:ascii="Times New Roman" w:hAnsi="Times New Roman" w:cs="Times New Roman"/>
          <w:sz w:val="24"/>
          <w:szCs w:val="24"/>
        </w:rPr>
        <w:t>.......</w:t>
      </w:r>
      <w:r w:rsidRPr="002D7310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DD38A1"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 id="Resim 10" o:spid="_x0000_i1034" type="#_x0000_t75" style="width:57pt;height:33.75pt;visibility:visible">
            <v:imagedata r:id="rId16" o:title="" gain="109227f" blacklevel="-6554f"/>
          </v:shape>
        </w:pict>
      </w:r>
    </w:p>
    <w:p w:rsidR="002C22DC" w:rsidRPr="002D7310" w:rsidRDefault="002C22DC" w:rsidP="00AA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2C22DC" w:rsidRDefault="002C22DC" w:rsidP="00AA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r w:rsidRPr="002D7310">
        <w:rPr>
          <w:rFonts w:ascii="Times New Roman" w:hAnsi="Times New Roman" w:cs="Times New Roman"/>
          <w:sz w:val="24"/>
          <w:szCs w:val="24"/>
        </w:rPr>
        <w:t>.......</w:t>
      </w:r>
      <w:r w:rsidRPr="002D7310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DD38A1"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 id="Resim 34" o:spid="_x0000_i1035" type="#_x0000_t75" style="width:107.25pt;height:27pt;visibility:visible">
            <v:imagedata r:id="rId17" o:title="" gain="109227f" blacklevel="-6554f"/>
          </v:shape>
        </w:pict>
      </w:r>
    </w:p>
    <w:p w:rsidR="002C22DC" w:rsidRPr="002D7310" w:rsidRDefault="002C22DC" w:rsidP="00AA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2C22DC" w:rsidRDefault="002C22DC" w:rsidP="00AA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D7310">
        <w:rPr>
          <w:rFonts w:ascii="Times New Roman" w:hAnsi="Times New Roman" w:cs="Times New Roman"/>
          <w:sz w:val="24"/>
          <w:szCs w:val="24"/>
        </w:rPr>
        <w:t>.......</w:t>
      </w:r>
      <w:r w:rsidRPr="002D7310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2D7310">
        <w:rPr>
          <w:rFonts w:ascii="Times New Roman" w:hAnsi="Times New Roman" w:cs="Times New Roman"/>
          <w:sz w:val="24"/>
          <w:szCs w:val="24"/>
        </w:rPr>
        <w:t xml:space="preserve">  </w:t>
      </w:r>
      <w:r w:rsidRPr="00DD38A1">
        <w:rPr>
          <w:rFonts w:ascii="Times New Roman" w:hAnsi="Times New Roman" w:cs="Times New Roman"/>
          <w:noProof/>
          <w:sz w:val="24"/>
          <w:szCs w:val="24"/>
        </w:rPr>
        <w:pict>
          <v:shape id="Resim 35" o:spid="_x0000_i1036" type="#_x0000_t75" style="width:18pt;height:23.25pt;visibility:visible">
            <v:imagedata r:id="rId18" o:title="" gain="109227f" blacklevel="-6554f"/>
          </v:shape>
        </w:pict>
      </w:r>
      <w:r w:rsidRPr="002D7310">
        <w:rPr>
          <w:rFonts w:ascii="Times New Roman" w:hAnsi="Times New Roman" w:cs="Times New Roman"/>
          <w:sz w:val="24"/>
          <w:szCs w:val="24"/>
        </w:rPr>
        <w:t>’i 12 olan sayının tamamı 17’dir.</w:t>
      </w:r>
    </w:p>
    <w:p w:rsidR="002C22DC" w:rsidRPr="002D7310" w:rsidRDefault="002C22DC" w:rsidP="00AA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22DC" w:rsidRDefault="002C22DC" w:rsidP="00AA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D7310">
        <w:rPr>
          <w:rFonts w:ascii="Times New Roman" w:hAnsi="Times New Roman" w:cs="Times New Roman"/>
          <w:sz w:val="24"/>
          <w:szCs w:val="24"/>
        </w:rPr>
        <w:t>.......</w:t>
      </w:r>
      <w:r w:rsidRPr="002D7310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7310">
        <w:rPr>
          <w:rFonts w:ascii="Times New Roman" w:hAnsi="Times New Roman" w:cs="Times New Roman"/>
          <w:sz w:val="24"/>
          <w:szCs w:val="24"/>
        </w:rPr>
        <w:t>1, 3, 5, 7 rakamları birer kez kullanılarak yazılan en küçük ondalık kesir 1,537’dir.</w:t>
      </w:r>
    </w:p>
    <w:p w:rsidR="002C22DC" w:rsidRPr="002D7310" w:rsidRDefault="002C22DC" w:rsidP="00AA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22DC" w:rsidRPr="002D7310" w:rsidRDefault="002C22DC" w:rsidP="00AA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310">
        <w:rPr>
          <w:rFonts w:ascii="Times New Roman" w:hAnsi="Times New Roman" w:cs="Times New Roman"/>
          <w:sz w:val="24"/>
          <w:szCs w:val="24"/>
        </w:rPr>
        <w:t>.......</w:t>
      </w:r>
      <w:r w:rsidRPr="002D7310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7310">
        <w:rPr>
          <w:rFonts w:ascii="Times New Roman" w:hAnsi="Times New Roman" w:cs="Times New Roman"/>
          <w:sz w:val="24"/>
          <w:szCs w:val="24"/>
        </w:rPr>
        <w:t>1,54; 1,62 ve 1,49 ondalık kesirleri büyükten küçüğe doğru 1,62 &gt; 1,54 &gt; 1,49 şeklinde</w:t>
      </w:r>
    </w:p>
    <w:p w:rsidR="002C22DC" w:rsidRDefault="002C22DC" w:rsidP="00AA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D7310">
        <w:rPr>
          <w:rFonts w:ascii="Times New Roman" w:hAnsi="Times New Roman" w:cs="Times New Roman"/>
          <w:sz w:val="24"/>
          <w:szCs w:val="24"/>
        </w:rPr>
        <w:t>sıralanır.</w:t>
      </w:r>
    </w:p>
    <w:p w:rsidR="002C22DC" w:rsidRPr="002D7310" w:rsidRDefault="002C22DC" w:rsidP="00AA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22DC" w:rsidRDefault="002C22DC" w:rsidP="00AA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D7310">
        <w:rPr>
          <w:rFonts w:ascii="Times New Roman" w:hAnsi="Times New Roman" w:cs="Times New Roman"/>
          <w:sz w:val="24"/>
          <w:szCs w:val="24"/>
        </w:rPr>
        <w:t>.......</w:t>
      </w:r>
      <w:r w:rsidRPr="002D7310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7310">
        <w:rPr>
          <w:rFonts w:ascii="Times New Roman" w:hAnsi="Times New Roman" w:cs="Times New Roman"/>
          <w:sz w:val="24"/>
          <w:szCs w:val="24"/>
        </w:rPr>
        <w:t>3,05 – 0,98 çıkarma işleminin sonucu 1,07’dir.</w:t>
      </w:r>
    </w:p>
    <w:p w:rsidR="002C22DC" w:rsidRPr="002D7310" w:rsidRDefault="002C22DC" w:rsidP="00AA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22DC" w:rsidRDefault="002C22DC" w:rsidP="00AA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D7310">
        <w:rPr>
          <w:rFonts w:ascii="Times New Roman" w:hAnsi="Times New Roman" w:cs="Times New Roman"/>
          <w:sz w:val="24"/>
          <w:szCs w:val="24"/>
        </w:rPr>
        <w:t>.......</w:t>
      </w:r>
      <w:r w:rsidRPr="002D7310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2D7310">
        <w:rPr>
          <w:rFonts w:ascii="Times New Roman" w:hAnsi="Times New Roman" w:cs="Times New Roman"/>
          <w:sz w:val="24"/>
          <w:szCs w:val="24"/>
        </w:rPr>
        <w:t>2 L sütün 1350 mL’</w:t>
      </w:r>
      <w:r>
        <w:rPr>
          <w:rFonts w:ascii="Times New Roman" w:hAnsi="Times New Roman" w:cs="Times New Roman"/>
          <w:sz w:val="24"/>
          <w:szCs w:val="24"/>
        </w:rPr>
        <w:t>si</w:t>
      </w:r>
      <w:r w:rsidRPr="002D7310">
        <w:rPr>
          <w:rFonts w:ascii="Times New Roman" w:hAnsi="Times New Roman" w:cs="Times New Roman"/>
          <w:sz w:val="24"/>
          <w:szCs w:val="24"/>
        </w:rPr>
        <w:t>ni kullandık. Geriye 0,650 L süt kaldı.</w:t>
      </w:r>
    </w:p>
    <w:p w:rsidR="002C22DC" w:rsidRPr="002D7310" w:rsidRDefault="002C22DC" w:rsidP="00AA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22DC" w:rsidRDefault="002C22DC" w:rsidP="00AA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D7310">
        <w:rPr>
          <w:rFonts w:ascii="Times New Roman" w:hAnsi="Times New Roman" w:cs="Times New Roman"/>
          <w:sz w:val="24"/>
          <w:szCs w:val="24"/>
        </w:rPr>
        <w:t>.......</w:t>
      </w:r>
      <w:r w:rsidRPr="002D7310">
        <w:rPr>
          <w:rFonts w:ascii="Times New Roman" w:hAnsi="Times New Roman" w:cs="Times New Roman"/>
          <w:b/>
          <w:bCs/>
          <w:sz w:val="24"/>
          <w:szCs w:val="24"/>
        </w:rPr>
        <w:t>8.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2D73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D38A1"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 id="Resim 36" o:spid="_x0000_i1037" type="#_x0000_t75" style="width:18pt;height:27pt;visibility:visible">
            <v:imagedata r:id="rId19" o:title="" gain="109227f" blacklevel="-3277f"/>
          </v:shape>
        </w:pict>
      </w:r>
      <w:r w:rsidRPr="002D73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7310">
        <w:rPr>
          <w:rFonts w:ascii="Times New Roman" w:hAnsi="Times New Roman" w:cs="Times New Roman"/>
          <w:sz w:val="24"/>
          <w:szCs w:val="24"/>
        </w:rPr>
        <w:t xml:space="preserve">oranı “3’ün 1’e oranı” diye okunur. </w:t>
      </w:r>
    </w:p>
    <w:p w:rsidR="002C22DC" w:rsidRPr="00BE5E5E" w:rsidRDefault="002C22DC" w:rsidP="00AA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22DC" w:rsidRDefault="002C22DC" w:rsidP="00AA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D7310">
        <w:rPr>
          <w:rFonts w:ascii="Times New Roman" w:hAnsi="Times New Roman" w:cs="Times New Roman"/>
          <w:sz w:val="24"/>
          <w:szCs w:val="24"/>
        </w:rPr>
        <w:t>.......</w:t>
      </w:r>
      <w:r w:rsidRPr="002D7310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>
        <w:rPr>
          <w:rFonts w:ascii="Times New Roman" w:hAnsi="Times New Roman" w:cs="Times New Roman"/>
          <w:sz w:val="24"/>
          <w:szCs w:val="24"/>
        </w:rPr>
        <w:t>Ay</w:t>
      </w:r>
      <w:r w:rsidRPr="002D7310">
        <w:rPr>
          <w:rFonts w:ascii="Times New Roman" w:hAnsi="Times New Roman" w:cs="Times New Roman"/>
          <w:sz w:val="24"/>
          <w:szCs w:val="24"/>
        </w:rPr>
        <w:t>nı</w:t>
      </w:r>
      <w:r>
        <w:rPr>
          <w:rFonts w:ascii="Times New Roman" w:hAnsi="Times New Roman" w:cs="Times New Roman"/>
          <w:sz w:val="24"/>
          <w:szCs w:val="24"/>
        </w:rPr>
        <w:t xml:space="preserve"> birimle ifade edilen iki çoklu</w:t>
      </w:r>
      <w:r w:rsidRPr="002D7310">
        <w:rPr>
          <w:rFonts w:ascii="Times New Roman" w:hAnsi="Times New Roman" w:cs="Times New Roman"/>
          <w:sz w:val="24"/>
          <w:szCs w:val="24"/>
        </w:rPr>
        <w:t>ğ</w:t>
      </w:r>
      <w:r>
        <w:rPr>
          <w:rFonts w:ascii="Times New Roman" w:hAnsi="Times New Roman" w:cs="Times New Roman"/>
          <w:sz w:val="24"/>
          <w:szCs w:val="24"/>
        </w:rPr>
        <w:t>un bir birlerine bölünerek kar</w:t>
      </w:r>
      <w:r w:rsidRPr="002D7310">
        <w:rPr>
          <w:rFonts w:ascii="Times New Roman" w:hAnsi="Times New Roman" w:cs="Times New Roman"/>
          <w:sz w:val="24"/>
          <w:szCs w:val="24"/>
        </w:rPr>
        <w:t>şılaştırı</w:t>
      </w:r>
      <w:r>
        <w:rPr>
          <w:rFonts w:ascii="Times New Roman" w:hAnsi="Times New Roman" w:cs="Times New Roman"/>
          <w:sz w:val="24"/>
          <w:szCs w:val="24"/>
        </w:rPr>
        <w:t>lma</w:t>
      </w:r>
      <w:r w:rsidRPr="002D7310">
        <w:rPr>
          <w:rFonts w:ascii="Times New Roman" w:hAnsi="Times New Roman" w:cs="Times New Roman"/>
          <w:sz w:val="24"/>
          <w:szCs w:val="24"/>
        </w:rPr>
        <w:t>sına oran adı verilir.</w:t>
      </w:r>
    </w:p>
    <w:p w:rsidR="002C22DC" w:rsidRPr="00BE5E5E" w:rsidRDefault="002C22DC" w:rsidP="00AA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22DC" w:rsidRDefault="002C22DC" w:rsidP="00AA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D7310">
        <w:rPr>
          <w:rFonts w:ascii="Times New Roman" w:hAnsi="Times New Roman" w:cs="Times New Roman"/>
          <w:sz w:val="24"/>
          <w:szCs w:val="24"/>
        </w:rPr>
        <w:t>.....</w:t>
      </w:r>
      <w:r w:rsidRPr="002D7310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D38A1"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 id="Resim 37" o:spid="_x0000_i1038" type="#_x0000_t75" style="width:15.75pt;height:30pt;visibility:visible">
            <v:imagedata r:id="rId20" o:title="" gain="109227f" blacklevel="-6554f"/>
          </v:shape>
        </w:pict>
      </w:r>
      <w:r w:rsidRPr="002D7310">
        <w:rPr>
          <w:rFonts w:ascii="Times New Roman" w:hAnsi="Times New Roman" w:cs="Times New Roman"/>
          <w:sz w:val="24"/>
          <w:szCs w:val="24"/>
        </w:rPr>
        <w:t xml:space="preserve">oranı </w:t>
      </w:r>
      <w:r w:rsidRPr="00DD38A1">
        <w:rPr>
          <w:rFonts w:ascii="Times New Roman" w:hAnsi="Times New Roman" w:cs="Times New Roman"/>
          <w:noProof/>
          <w:sz w:val="24"/>
          <w:szCs w:val="24"/>
        </w:rPr>
        <w:pict>
          <v:shape id="Resim 38" o:spid="_x0000_i1039" type="#_x0000_t75" style="width:13.5pt;height:26.25pt;visibility:visible">
            <v:imagedata r:id="rId21" o:title="" gain="109227f" blacklevel="-6554f"/>
          </v:shape>
        </w:pict>
      </w:r>
      <w:r w:rsidRPr="002D7310">
        <w:rPr>
          <w:rFonts w:ascii="Times New Roman" w:hAnsi="Times New Roman" w:cs="Times New Roman"/>
          <w:sz w:val="24"/>
          <w:szCs w:val="24"/>
        </w:rPr>
        <w:t>oranına eşittir.</w:t>
      </w:r>
    </w:p>
    <w:p w:rsidR="002C22DC" w:rsidRPr="00BE5E5E" w:rsidRDefault="002C22DC" w:rsidP="00AA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22DC" w:rsidRDefault="002C22DC" w:rsidP="00AA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D7310">
        <w:rPr>
          <w:rFonts w:ascii="Times New Roman" w:hAnsi="Times New Roman" w:cs="Times New Roman"/>
          <w:sz w:val="24"/>
          <w:szCs w:val="24"/>
        </w:rPr>
        <w:t>.....</w:t>
      </w:r>
      <w:r w:rsidRPr="002D7310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Pr="002D7310">
        <w:rPr>
          <w:rFonts w:ascii="Times New Roman" w:hAnsi="Times New Roman" w:cs="Times New Roman"/>
          <w:sz w:val="24"/>
          <w:szCs w:val="24"/>
        </w:rPr>
        <w:t>Bir otomobil 2 saatte 150 km yol giderse 3 saatte 200 km yol gider.</w:t>
      </w:r>
    </w:p>
    <w:p w:rsidR="002C22DC" w:rsidRPr="00BE5E5E" w:rsidRDefault="002C22DC" w:rsidP="00AA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2C22DC" w:rsidRDefault="002C22DC" w:rsidP="00AA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D7310">
        <w:rPr>
          <w:rFonts w:ascii="Times New Roman" w:hAnsi="Times New Roman" w:cs="Times New Roman"/>
          <w:sz w:val="24"/>
          <w:szCs w:val="24"/>
        </w:rPr>
        <w:t>.....</w:t>
      </w:r>
      <w:r w:rsidRPr="002D7310"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r w:rsidRPr="002D7310">
        <w:rPr>
          <w:rFonts w:ascii="Times New Roman" w:hAnsi="Times New Roman" w:cs="Times New Roman"/>
          <w:sz w:val="24"/>
          <w:szCs w:val="24"/>
        </w:rPr>
        <w:t>Bir zar yatay bir yüzeye atı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2D7310">
        <w:rPr>
          <w:rFonts w:ascii="Times New Roman" w:hAnsi="Times New Roman" w:cs="Times New Roman"/>
          <w:sz w:val="24"/>
          <w:szCs w:val="24"/>
        </w:rPr>
        <w:t>dığı</w:t>
      </w:r>
      <w:r>
        <w:rPr>
          <w:rFonts w:ascii="Times New Roman" w:hAnsi="Times New Roman" w:cs="Times New Roman"/>
          <w:sz w:val="24"/>
          <w:szCs w:val="24"/>
        </w:rPr>
        <w:t xml:space="preserve">nda her zaman </w:t>
      </w:r>
      <w:r w:rsidRPr="00DD38A1">
        <w:rPr>
          <w:rFonts w:ascii="Times New Roman" w:hAnsi="Times New Roman" w:cs="Times New Roman"/>
          <w:noProof/>
          <w:sz w:val="24"/>
          <w:szCs w:val="24"/>
        </w:rPr>
        <w:pict>
          <v:shape id="Resim 39" o:spid="_x0000_i1040" type="#_x0000_t75" style="width:30pt;height:26.25pt;visibility:visible">
            <v:imagedata r:id="rId22" o:title="" gain="109227f" blacklevel="-6554f"/>
          </v:shape>
        </w:pict>
      </w:r>
      <w:r>
        <w:rPr>
          <w:rFonts w:ascii="Times New Roman" w:hAnsi="Times New Roman" w:cs="Times New Roman"/>
          <w:sz w:val="24"/>
          <w:szCs w:val="24"/>
        </w:rPr>
        <w:t>yüz üs</w:t>
      </w:r>
      <w:r w:rsidRPr="002D7310">
        <w:rPr>
          <w:rFonts w:ascii="Times New Roman" w:hAnsi="Times New Roman" w:cs="Times New Roman"/>
          <w:sz w:val="24"/>
          <w:szCs w:val="24"/>
        </w:rPr>
        <w:t>te gelir.</w:t>
      </w:r>
    </w:p>
    <w:p w:rsidR="002C22DC" w:rsidRPr="00BE5E5E" w:rsidRDefault="002C22DC" w:rsidP="00AA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22DC" w:rsidRDefault="002C22DC" w:rsidP="00AA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310">
        <w:rPr>
          <w:rFonts w:ascii="Times New Roman" w:hAnsi="Times New Roman" w:cs="Times New Roman"/>
          <w:sz w:val="24"/>
          <w:szCs w:val="24"/>
        </w:rPr>
        <w:t>.....</w:t>
      </w:r>
      <w:r w:rsidRPr="002D7310"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 w:rsidRPr="002D7310">
        <w:rPr>
          <w:rFonts w:ascii="Times New Roman" w:hAnsi="Times New Roman" w:cs="Times New Roman"/>
          <w:sz w:val="24"/>
          <w:szCs w:val="24"/>
        </w:rPr>
        <w:t>Eşkenar üçgenin çevresinin uzunluğu bir kenar uzunluğunun 3 katıdır.</w:t>
      </w:r>
    </w:p>
    <w:p w:rsidR="002C22DC" w:rsidRPr="002D7310" w:rsidRDefault="002C22DC" w:rsidP="00AA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22DC" w:rsidRDefault="002C22DC" w:rsidP="00AA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D7310">
        <w:rPr>
          <w:rFonts w:ascii="Times New Roman" w:hAnsi="Times New Roman" w:cs="Times New Roman"/>
          <w:sz w:val="24"/>
          <w:szCs w:val="24"/>
        </w:rPr>
        <w:t>.....</w:t>
      </w:r>
      <w:r w:rsidRPr="002D7310">
        <w:rPr>
          <w:rFonts w:ascii="Times New Roman" w:hAnsi="Times New Roman" w:cs="Times New Roman"/>
          <w:b/>
          <w:bCs/>
          <w:sz w:val="24"/>
          <w:szCs w:val="24"/>
        </w:rPr>
        <w:t xml:space="preserve">14. </w:t>
      </w:r>
      <w:r w:rsidRPr="002D7310">
        <w:rPr>
          <w:rFonts w:ascii="Times New Roman" w:hAnsi="Times New Roman" w:cs="Times New Roman"/>
          <w:sz w:val="24"/>
          <w:szCs w:val="24"/>
        </w:rPr>
        <w:t>Paralelkenarın çevresinin uzunluğu, dikdörtgenin çevresinin uzunluğu gibi hesaplanır.</w:t>
      </w:r>
    </w:p>
    <w:p w:rsidR="002C22DC" w:rsidRPr="00BE5E5E" w:rsidRDefault="002C22DC" w:rsidP="00AA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22DC" w:rsidRPr="002D7310" w:rsidRDefault="002C22DC" w:rsidP="00AA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310">
        <w:rPr>
          <w:rFonts w:ascii="Times New Roman" w:hAnsi="Times New Roman" w:cs="Times New Roman"/>
          <w:sz w:val="24"/>
          <w:szCs w:val="24"/>
        </w:rPr>
        <w:t>.....</w:t>
      </w:r>
      <w:r w:rsidRPr="002D7310"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 w:rsidRPr="002D7310">
        <w:rPr>
          <w:rFonts w:ascii="Times New Roman" w:hAnsi="Times New Roman" w:cs="Times New Roman"/>
          <w:sz w:val="24"/>
          <w:szCs w:val="24"/>
        </w:rPr>
        <w:t>Yandaki gösterim bir şemadır.</w:t>
      </w:r>
      <w:r w:rsidRPr="00BE5E5E">
        <w:rPr>
          <w:rFonts w:ascii="Times New Roman" w:hAnsi="Times New Roman" w:cs="Times New Roman"/>
          <w:sz w:val="24"/>
          <w:szCs w:val="24"/>
        </w:rPr>
        <w:t xml:space="preserve"> </w:t>
      </w:r>
      <w:r w:rsidRPr="00DD38A1">
        <w:rPr>
          <w:rFonts w:ascii="Times New Roman" w:hAnsi="Times New Roman" w:cs="Times New Roman"/>
          <w:noProof/>
          <w:sz w:val="24"/>
          <w:szCs w:val="24"/>
        </w:rPr>
        <w:pict>
          <v:shape id="Resim 40" o:spid="_x0000_i1041" type="#_x0000_t75" style="width:56.25pt;height:33pt;visibility:visible">
            <v:imagedata r:id="rId23" o:title="" gain="109227f" blacklevel="-6554f"/>
          </v:shape>
        </w:pict>
      </w:r>
    </w:p>
    <w:p w:rsidR="002C22DC" w:rsidRDefault="002C22DC" w:rsidP="006A37E3">
      <w:pPr>
        <w:pStyle w:val="NoSpacing"/>
      </w:pPr>
    </w:p>
    <w:p w:rsidR="002C22DC" w:rsidRDefault="002C22DC" w:rsidP="006A37E3">
      <w:pPr>
        <w:pStyle w:val="NoSpacing"/>
      </w:pPr>
    </w:p>
    <w:p w:rsidR="002C22DC" w:rsidRDefault="002C22DC" w:rsidP="006A37E3">
      <w:pPr>
        <w:pStyle w:val="NoSpacing"/>
      </w:pPr>
      <w:hyperlink r:id="rId24" w:history="1">
        <w:r w:rsidRPr="006B44AD">
          <w:rPr>
            <w:rStyle w:val="Hyperlink"/>
          </w:rPr>
          <w:t>www.sorubak.com</w:t>
        </w:r>
      </w:hyperlink>
      <w:r>
        <w:t xml:space="preserve"> </w:t>
      </w:r>
    </w:p>
    <w:p w:rsidR="002C22DC" w:rsidRDefault="002C22DC" w:rsidP="006A37E3">
      <w:pPr>
        <w:pStyle w:val="NoSpacing"/>
      </w:pPr>
    </w:p>
    <w:p w:rsidR="002C22DC" w:rsidRDefault="002C22DC" w:rsidP="006A37E3">
      <w:pPr>
        <w:pStyle w:val="NoSpacing"/>
      </w:pPr>
    </w:p>
    <w:p w:rsidR="002C22DC" w:rsidRPr="00DF504C" w:rsidRDefault="002C22DC" w:rsidP="006A37E3">
      <w:pPr>
        <w:pStyle w:val="NoSpacing"/>
        <w:rPr>
          <w:rFonts w:ascii="Edwardian Script ITC" w:hAnsi="Edwardian Script ITC" w:cs="Edwardian Script ITC"/>
          <w:b/>
          <w:bCs/>
        </w:rPr>
      </w:pPr>
      <w:r>
        <w:rPr>
          <w:rFonts w:ascii="Edwardian Script ITC" w:hAnsi="Edwardian Script ITC" w:cs="Edwardian Script ITC"/>
        </w:rPr>
        <w:t xml:space="preserve">                                                                      </w:t>
      </w:r>
      <w:r w:rsidRPr="00DF504C">
        <w:rPr>
          <w:rFonts w:ascii="Edwardian Script ITC" w:hAnsi="Edwardian Script ITC" w:cs="Edwardian Script ITC"/>
          <w:b/>
          <w:bCs/>
          <w:sz w:val="24"/>
          <w:szCs w:val="24"/>
        </w:rPr>
        <w:t>Ba</w:t>
      </w:r>
      <w:r w:rsidRPr="00DF504C">
        <w:rPr>
          <w:rFonts w:ascii="Times New Roman" w:hAnsi="Times New Roman" w:cs="Times New Roman"/>
          <w:b/>
          <w:bCs/>
          <w:sz w:val="24"/>
          <w:szCs w:val="24"/>
        </w:rPr>
        <w:t>ş</w:t>
      </w:r>
      <w:r w:rsidRPr="00DF504C">
        <w:rPr>
          <w:rFonts w:ascii="Edwardian Script ITC" w:hAnsi="Edwardian Script ITC" w:cs="Edwardian Script ITC"/>
          <w:b/>
          <w:bCs/>
          <w:sz w:val="24"/>
          <w:szCs w:val="24"/>
        </w:rPr>
        <w:t>arılar Dilerim.</w:t>
      </w:r>
    </w:p>
    <w:p w:rsidR="002C22DC" w:rsidRPr="006A37E3" w:rsidRDefault="002C22DC" w:rsidP="006A37E3">
      <w:pPr>
        <w:pStyle w:val="NoSpacing"/>
        <w:rPr>
          <w:rFonts w:ascii="Edwardian Script ITC" w:hAnsi="Edwardian Script ITC" w:cs="Edwardian Script ITC"/>
        </w:rPr>
      </w:pPr>
    </w:p>
    <w:p w:rsidR="002C22DC" w:rsidRPr="00DF504C" w:rsidRDefault="002C22DC" w:rsidP="006A37E3">
      <w:pPr>
        <w:pStyle w:val="NoSpacing"/>
        <w:rPr>
          <w:rFonts w:ascii="Edwardian Script ITC" w:hAnsi="Edwardian Script ITC" w:cs="Edwardian Script ITC"/>
          <w:b/>
          <w:bCs/>
          <w:sz w:val="24"/>
          <w:szCs w:val="24"/>
        </w:rPr>
      </w:pPr>
      <w:r w:rsidRPr="00DF504C">
        <w:rPr>
          <w:rFonts w:ascii="Edwardian Script ITC" w:hAnsi="Edwardian Script ITC" w:cs="Edwardian Script ITC"/>
          <w:b/>
          <w:bCs/>
          <w:sz w:val="24"/>
          <w:szCs w:val="24"/>
        </w:rPr>
        <w:t xml:space="preserve">                                                                  Durmu</w:t>
      </w:r>
      <w:r w:rsidRPr="00DF504C">
        <w:rPr>
          <w:rFonts w:ascii="Times New Roman" w:hAnsi="Times New Roman" w:cs="Times New Roman"/>
          <w:b/>
          <w:bCs/>
          <w:sz w:val="24"/>
          <w:szCs w:val="24"/>
        </w:rPr>
        <w:t>ş</w:t>
      </w:r>
      <w:r w:rsidRPr="00DF504C">
        <w:rPr>
          <w:rFonts w:ascii="Edwardian Script ITC" w:hAnsi="Edwardian Script ITC" w:cs="Edwardian Script ITC"/>
          <w:b/>
          <w:bCs/>
          <w:sz w:val="24"/>
          <w:szCs w:val="24"/>
        </w:rPr>
        <w:t xml:space="preserve"> SAYGIN</w:t>
      </w:r>
    </w:p>
    <w:p w:rsidR="002C22DC" w:rsidRPr="00DF504C" w:rsidRDefault="002C22DC" w:rsidP="006A37E3">
      <w:pPr>
        <w:pStyle w:val="NoSpacing"/>
        <w:rPr>
          <w:rFonts w:ascii="Edwardian Script ITC" w:hAnsi="Edwardian Script ITC" w:cs="Edwardian Script ITC"/>
          <w:b/>
          <w:bCs/>
          <w:sz w:val="24"/>
          <w:szCs w:val="24"/>
        </w:rPr>
      </w:pPr>
      <w:r w:rsidRPr="00DF504C">
        <w:rPr>
          <w:rFonts w:ascii="Edwardian Script ITC" w:hAnsi="Edwardian Script ITC" w:cs="Edwardian Script ITC"/>
          <w:b/>
          <w:bCs/>
          <w:sz w:val="24"/>
          <w:szCs w:val="24"/>
        </w:rPr>
        <w:t xml:space="preserve">                                                                      Matematik Ö</w:t>
      </w:r>
      <w:r w:rsidRPr="00DF504C">
        <w:rPr>
          <w:rFonts w:ascii="Times New Roman" w:hAnsi="Times New Roman" w:cs="Times New Roman"/>
          <w:b/>
          <w:bCs/>
          <w:sz w:val="24"/>
          <w:szCs w:val="24"/>
        </w:rPr>
        <w:t>ğ</w:t>
      </w:r>
      <w:r w:rsidRPr="00DF504C">
        <w:rPr>
          <w:rFonts w:ascii="Edwardian Script ITC" w:hAnsi="Edwardian Script ITC" w:cs="Edwardian Script ITC"/>
          <w:b/>
          <w:bCs/>
          <w:sz w:val="24"/>
          <w:szCs w:val="24"/>
        </w:rPr>
        <w:t>retmeni</w:t>
      </w:r>
    </w:p>
    <w:sectPr w:rsidR="002C22DC" w:rsidRPr="00DF504C" w:rsidSect="006319BB">
      <w:headerReference w:type="default" r:id="rId25"/>
      <w:pgSz w:w="11906" w:h="16838"/>
      <w:pgMar w:top="957" w:right="566" w:bottom="426" w:left="709" w:header="284" w:footer="708" w:gutter="0"/>
      <w:cols w:num="2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2DC" w:rsidRDefault="002C22DC" w:rsidP="008E559B">
      <w:pPr>
        <w:spacing w:after="0" w:line="240" w:lineRule="auto"/>
      </w:pPr>
      <w:r>
        <w:separator/>
      </w:r>
    </w:p>
  </w:endnote>
  <w:endnote w:type="continuationSeparator" w:id="0">
    <w:p w:rsidR="002C22DC" w:rsidRDefault="002C22DC" w:rsidP="008E5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ithosPro-Blac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2DC" w:rsidRDefault="002C22DC" w:rsidP="008E559B">
      <w:pPr>
        <w:spacing w:after="0" w:line="240" w:lineRule="auto"/>
      </w:pPr>
      <w:r>
        <w:separator/>
      </w:r>
    </w:p>
  </w:footnote>
  <w:footnote w:type="continuationSeparator" w:id="0">
    <w:p w:rsidR="002C22DC" w:rsidRDefault="002C22DC" w:rsidP="008E5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2DC" w:rsidRDefault="002C22DC" w:rsidP="008E559B">
    <w:pPr>
      <w:pStyle w:val="Header"/>
      <w:jc w:val="center"/>
    </w:pPr>
    <w:r>
      <w:t>MEHMET NECATİ AKEL YATILI BÖLGE ORTAOKULU</w:t>
    </w:r>
  </w:p>
  <w:p w:rsidR="002C22DC" w:rsidRDefault="002C22DC" w:rsidP="008E559B">
    <w:pPr>
      <w:pStyle w:val="Header"/>
      <w:jc w:val="center"/>
    </w:pPr>
    <w:r>
      <w:t>2012-2013 EĞİTİM ÖĞRETİM YILI 5/A SINIFI 2. DÖNEM 1. YAZILISI</w:t>
    </w:r>
  </w:p>
  <w:p w:rsidR="002C22DC" w:rsidRPr="008E559B" w:rsidRDefault="002C22DC" w:rsidP="008E559B">
    <w:pPr>
      <w:pStyle w:val="Header"/>
      <w:rPr>
        <w:sz w:val="24"/>
        <w:szCs w:val="24"/>
      </w:rPr>
    </w:pPr>
    <w:r>
      <w:rPr>
        <w:sz w:val="24"/>
        <w:szCs w:val="24"/>
      </w:rPr>
      <w:t xml:space="preserve">Adı ve Soyadı:                                                                 Okul No:                                        19.03.2013 Salı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604C4"/>
    <w:multiLevelType w:val="hybridMultilevel"/>
    <w:tmpl w:val="D3E8EC66"/>
    <w:lvl w:ilvl="0" w:tplc="94BC9050">
      <w:start w:val="1"/>
      <w:numFmt w:val="upperLetter"/>
      <w:lvlText w:val="%1-"/>
      <w:lvlJc w:val="left"/>
      <w:pPr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686F41"/>
    <w:multiLevelType w:val="hybridMultilevel"/>
    <w:tmpl w:val="28A24AD6"/>
    <w:lvl w:ilvl="0" w:tplc="B4A24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AA0BE8"/>
    <w:multiLevelType w:val="hybridMultilevel"/>
    <w:tmpl w:val="EFA8848A"/>
    <w:lvl w:ilvl="0" w:tplc="5844C17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embedSystemFonts/>
  <w:documentProtection w:edit="readOnly" w:formatting="1" w:enforcement="1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3D91"/>
    <w:rsid w:val="000C6705"/>
    <w:rsid w:val="00152455"/>
    <w:rsid w:val="001732FF"/>
    <w:rsid w:val="00182E22"/>
    <w:rsid w:val="002355A3"/>
    <w:rsid w:val="00270EC5"/>
    <w:rsid w:val="002C22DC"/>
    <w:rsid w:val="002D7310"/>
    <w:rsid w:val="00343A30"/>
    <w:rsid w:val="00352AC4"/>
    <w:rsid w:val="003F4615"/>
    <w:rsid w:val="00400BE6"/>
    <w:rsid w:val="00433F15"/>
    <w:rsid w:val="00464BA7"/>
    <w:rsid w:val="004F2C70"/>
    <w:rsid w:val="004F4D0B"/>
    <w:rsid w:val="0051070D"/>
    <w:rsid w:val="005C3FF7"/>
    <w:rsid w:val="005E79B3"/>
    <w:rsid w:val="00621A53"/>
    <w:rsid w:val="006319BB"/>
    <w:rsid w:val="006709C7"/>
    <w:rsid w:val="0068593B"/>
    <w:rsid w:val="006946F2"/>
    <w:rsid w:val="006A37E3"/>
    <w:rsid w:val="006B44AD"/>
    <w:rsid w:val="007A7252"/>
    <w:rsid w:val="007C5CC5"/>
    <w:rsid w:val="008247D0"/>
    <w:rsid w:val="008276FF"/>
    <w:rsid w:val="0083338D"/>
    <w:rsid w:val="008E559B"/>
    <w:rsid w:val="00942092"/>
    <w:rsid w:val="00980625"/>
    <w:rsid w:val="009B22EA"/>
    <w:rsid w:val="009E652A"/>
    <w:rsid w:val="00A7470E"/>
    <w:rsid w:val="00AA10BD"/>
    <w:rsid w:val="00AB2B9E"/>
    <w:rsid w:val="00AE22A2"/>
    <w:rsid w:val="00AF44CC"/>
    <w:rsid w:val="00BE5E5E"/>
    <w:rsid w:val="00C65CDD"/>
    <w:rsid w:val="00C83D91"/>
    <w:rsid w:val="00CC053B"/>
    <w:rsid w:val="00CF6A5C"/>
    <w:rsid w:val="00D23000"/>
    <w:rsid w:val="00D44058"/>
    <w:rsid w:val="00D83EE7"/>
    <w:rsid w:val="00D90FBC"/>
    <w:rsid w:val="00DD38A1"/>
    <w:rsid w:val="00DF18FA"/>
    <w:rsid w:val="00DF504C"/>
    <w:rsid w:val="00E745F7"/>
    <w:rsid w:val="00F41B96"/>
    <w:rsid w:val="00F465A4"/>
    <w:rsid w:val="00FA0619"/>
    <w:rsid w:val="00FD5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38D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83D91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8E5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E559B"/>
  </w:style>
  <w:style w:type="paragraph" w:styleId="Footer">
    <w:name w:val="footer"/>
    <w:basedOn w:val="Normal"/>
    <w:link w:val="FooterChar"/>
    <w:uiPriority w:val="99"/>
    <w:semiHidden/>
    <w:rsid w:val="008E5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E559B"/>
  </w:style>
  <w:style w:type="paragraph" w:styleId="BalloonText">
    <w:name w:val="Balloon Text"/>
    <w:basedOn w:val="Normal"/>
    <w:link w:val="BalloonTextChar"/>
    <w:uiPriority w:val="99"/>
    <w:semiHidden/>
    <w:rsid w:val="00631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319BB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A37E3"/>
    <w:rPr>
      <w:rFonts w:cs="Calibri"/>
    </w:rPr>
  </w:style>
  <w:style w:type="character" w:styleId="Hyperlink">
    <w:name w:val="Hyperlink"/>
    <w:basedOn w:val="DefaultParagraphFont"/>
    <w:uiPriority w:val="99"/>
    <w:rsid w:val="00AE22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675</Words>
  <Characters>3848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DDD</dc:creator>
  <cp:keywords/>
  <dc:description/>
  <cp:lastModifiedBy>EDANUR</cp:lastModifiedBy>
  <cp:revision>3</cp:revision>
  <dcterms:created xsi:type="dcterms:W3CDTF">2013-03-19T04:59:00Z</dcterms:created>
  <dcterms:modified xsi:type="dcterms:W3CDTF">2013-03-19T21:11:00Z</dcterms:modified>
</cp:coreProperties>
</file>