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5D" w:rsidRDefault="00476B5D" w:rsidP="00C70E5B">
      <w:pPr>
        <w:spacing w:line="240" w:lineRule="atLeast"/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5/B SINIFI 1.GRUP PERFORMANS GÖREVİ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DERS:</w:t>
      </w:r>
      <w:r>
        <w:rPr>
          <w:rFonts w:ascii="Arial" w:hAnsi="Arial" w:cs="Arial"/>
          <w:sz w:val="16"/>
          <w:szCs w:val="16"/>
        </w:rPr>
        <w:t xml:space="preserve"> SOSYAL BİLGİLER</w:t>
      </w:r>
    </w:p>
    <w:p w:rsidR="00476B5D" w:rsidRDefault="00476B5D" w:rsidP="00C70E5B">
      <w:pPr>
        <w:spacing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ÜNİTE: </w:t>
      </w:r>
      <w:r>
        <w:rPr>
          <w:rFonts w:ascii="Arial" w:hAnsi="Arial" w:cs="Arial"/>
          <w:sz w:val="16"/>
          <w:szCs w:val="16"/>
        </w:rPr>
        <w:t>GERÇEKLEŞEN DÜŞLER</w:t>
      </w:r>
    </w:p>
    <w:p w:rsidR="00476B5D" w:rsidRDefault="00476B5D" w:rsidP="00C70E5B">
      <w:pPr>
        <w:spacing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KONU:</w:t>
      </w:r>
      <w:r>
        <w:rPr>
          <w:rFonts w:ascii="Arial" w:hAnsi="Arial" w:cs="Arial"/>
          <w:sz w:val="16"/>
          <w:szCs w:val="16"/>
        </w:rPr>
        <w:t>BİLİM ADAMLARI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Çalışmanızı yaparken aşağıdaki adımları izleyin</w:t>
      </w:r>
      <w:r>
        <w:rPr>
          <w:rFonts w:ascii="Arial" w:hAnsi="Arial" w:cs="Arial"/>
          <w:sz w:val="16"/>
          <w:szCs w:val="16"/>
        </w:rPr>
        <w:t>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  .Çalışmayı nasıl yapacağınızı planlayınız.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Ya bir bilim adamı ya da bir buluş seçin.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Bilim adamı seçtiyseniz seçtiğiniz bilim adamıyla ilgili araştırma yapın. Hayatını ve hangi konular üzerinde çalışmalar yaptıysa özet çıkarın ve kendi cümlelerinizle yazın.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Çalışmanızı resim ve fotoğraflarla destekleyin.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5. Buluş seçtiyseniz o buluşun mucidini ve nasıl bulunduğu hakkında bir araştırma yapın. Yine kendiniz düzenleyerek yazın. Resim ve fotoğraflarla destekleyin. 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6..İnternet, kaynak kitaplar ve dergilerden yararlanınız.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Görevinizi pilot kalemle yazabilirsiniz.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Faydalandığınız kaynakları çalışma sonunda belirtiniz.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9. Ödevinize bir kapak hazırlayın 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Çalışmalarınızı 22 Mayıs 2013’te teslim ediniz.</w:t>
      </w:r>
    </w:p>
    <w:p w:rsidR="00476B5D" w:rsidRDefault="00476B5D" w:rsidP="00C70E5B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Yaptığınız araştırmanın sonucunu sınıfta arkadaşlarınıza sözlü olarak sunun.</w:t>
      </w:r>
    </w:p>
    <w:p w:rsidR="00476B5D" w:rsidRDefault="00476B5D" w:rsidP="00C70E5B">
      <w:pPr>
        <w:spacing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Performans Değerlendirme Ölçütü:</w:t>
      </w:r>
    </w:p>
    <w:p w:rsidR="00476B5D" w:rsidRDefault="00476B5D" w:rsidP="00C70E5B">
      <w:pPr>
        <w:jc w:val="center"/>
        <w:rPr>
          <w:b/>
        </w:rPr>
      </w:pPr>
    </w:p>
    <w:tbl>
      <w:tblPr>
        <w:tblW w:w="16104" w:type="dxa"/>
        <w:tblCellMar>
          <w:left w:w="70" w:type="dxa"/>
          <w:right w:w="70" w:type="dxa"/>
        </w:tblCellMar>
        <w:tblLook w:val="00A0"/>
      </w:tblPr>
      <w:tblGrid>
        <w:gridCol w:w="573"/>
        <w:gridCol w:w="1600"/>
        <w:gridCol w:w="465"/>
        <w:gridCol w:w="465"/>
        <w:gridCol w:w="465"/>
        <w:gridCol w:w="465"/>
        <w:gridCol w:w="465"/>
        <w:gridCol w:w="473"/>
        <w:gridCol w:w="566"/>
        <w:gridCol w:w="465"/>
        <w:gridCol w:w="465"/>
        <w:gridCol w:w="465"/>
        <w:gridCol w:w="465"/>
        <w:gridCol w:w="472"/>
        <w:gridCol w:w="566"/>
        <w:gridCol w:w="465"/>
        <w:gridCol w:w="465"/>
        <w:gridCol w:w="465"/>
        <w:gridCol w:w="465"/>
        <w:gridCol w:w="475"/>
        <w:gridCol w:w="566"/>
        <w:gridCol w:w="469"/>
        <w:gridCol w:w="465"/>
        <w:gridCol w:w="465"/>
        <w:gridCol w:w="465"/>
        <w:gridCol w:w="465"/>
        <w:gridCol w:w="465"/>
        <w:gridCol w:w="465"/>
        <w:gridCol w:w="471"/>
        <w:gridCol w:w="566"/>
        <w:gridCol w:w="472"/>
      </w:tblGrid>
      <w:tr w:rsidR="00476B5D" w:rsidTr="00C70E5B">
        <w:trPr>
          <w:trHeight w:val="262"/>
        </w:trPr>
        <w:tc>
          <w:tcPr>
            <w:tcW w:w="16104" w:type="dxa"/>
            <w:gridSpan w:val="3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476B5D" w:rsidRDefault="00476B5D" w:rsidP="00C70E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2012-2013 PAMUKKALE ORTAOKULU 5-B 1.GRUP  SOSYAL BİLGİLER DERSİ PERFORMANS DEĞERLENDİRMESİ</w:t>
            </w:r>
          </w:p>
        </w:tc>
      </w:tr>
      <w:tr w:rsidR="00476B5D" w:rsidTr="00C70E5B">
        <w:trPr>
          <w:trHeight w:val="4212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 Öğretmeni: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SINIFI: 5/A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Değerlendirme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Ölçütleri: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5- Mükemmel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4-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3- Kısmen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2- Yetersiz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1-Çok Yetersiz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Amacını açık bir dille ifade etme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Zamanını etkili kullanmayı sağlayıcı çalışma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İhtiyaçlarını belirleme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Kendi başına bir işi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Performansın in tamamlanması için bilgi toplama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 yaptığı plan çerçevesinde                                             tamamlama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Kapak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İçindekiler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Bilgi ve resimlerin yeterliliği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Kaynakça ve rapor hazırlama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Temizlik, tertip ve düzen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Kartonun tertipli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Yeterli görsel materyal kullanılması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Çizimlerin kurallı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Tanıtıcı yazı ve resimlere yer verilmesi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Yaratıcılık yeteneğinin kullanımı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Türkçeyi doğru ve düzgün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severek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Konuyu, dinleyicilerin ilgisini çekecek şekilde sunma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materyallerle destekleme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Sunuda beden dilini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verilen sürede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Sunum sırasında öz güvene sahip olma</w:t>
            </w: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Sorulara yanıt verme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GENEL TOPLAM</w:t>
            </w:r>
          </w:p>
        </w:tc>
      </w:tr>
      <w:tr w:rsidR="00476B5D" w:rsidTr="00C70E5B">
        <w:trPr>
          <w:trHeight w:val="262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Adı-Soyadı</w:t>
            </w:r>
          </w:p>
        </w:tc>
        <w:tc>
          <w:tcPr>
            <w:tcW w:w="2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B5D" w:rsidRDefault="00476B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Araştırma/USB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B5D" w:rsidRDefault="00476B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Dosyalama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B5D" w:rsidRDefault="00476B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Kartonlama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extDirection w:val="btLr"/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7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B5D" w:rsidRDefault="00476B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Performansın Sunumu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76B5D" w:rsidRDefault="00476B5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 </w:t>
            </w:r>
          </w:p>
        </w:tc>
      </w:tr>
    </w:tbl>
    <w:p w:rsidR="00476B5D" w:rsidRDefault="00476B5D">
      <w:pPr>
        <w:rPr>
          <w:sz w:val="16"/>
          <w:szCs w:val="16"/>
        </w:rPr>
      </w:pPr>
    </w:p>
    <w:tbl>
      <w:tblPr>
        <w:tblW w:w="7721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2165"/>
        <w:gridCol w:w="1852"/>
        <w:gridCol w:w="1852"/>
        <w:gridCol w:w="1852"/>
      </w:tblGrid>
      <w:tr w:rsidR="00476B5D" w:rsidRPr="00D96E8E" w:rsidTr="00721727">
        <w:trPr>
          <w:trHeight w:val="305"/>
          <w:jc w:val="center"/>
        </w:trPr>
        <w:tc>
          <w:tcPr>
            <w:tcW w:w="2165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KUTAY</w:t>
            </w:r>
          </w:p>
        </w:tc>
        <w:tc>
          <w:tcPr>
            <w:tcW w:w="1852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ÖZCAN</w:t>
            </w:r>
          </w:p>
        </w:tc>
        <w:tc>
          <w:tcPr>
            <w:tcW w:w="1852" w:type="dxa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RUMEYSA EŞE</w:t>
            </w:r>
          </w:p>
        </w:tc>
        <w:tc>
          <w:tcPr>
            <w:tcW w:w="1852" w:type="dxa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YILDIZ</w:t>
            </w:r>
          </w:p>
        </w:tc>
      </w:tr>
      <w:tr w:rsidR="00476B5D" w:rsidRPr="00D96E8E" w:rsidTr="00721727">
        <w:trPr>
          <w:trHeight w:val="305"/>
          <w:jc w:val="center"/>
        </w:trPr>
        <w:tc>
          <w:tcPr>
            <w:tcW w:w="2165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İSA</w:t>
            </w:r>
          </w:p>
        </w:tc>
        <w:tc>
          <w:tcPr>
            <w:tcW w:w="1852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ARACI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TOLGA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ORDU</w:t>
            </w:r>
          </w:p>
        </w:tc>
      </w:tr>
      <w:tr w:rsidR="00476B5D" w:rsidRPr="00D96E8E" w:rsidTr="00721727">
        <w:trPr>
          <w:trHeight w:val="305"/>
          <w:jc w:val="center"/>
        </w:trPr>
        <w:tc>
          <w:tcPr>
            <w:tcW w:w="2165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 xml:space="preserve">MEHMET </w:t>
            </w:r>
          </w:p>
        </w:tc>
        <w:tc>
          <w:tcPr>
            <w:tcW w:w="1852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YALMAN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FİKRİYE 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SÖNMEZ</w:t>
            </w:r>
          </w:p>
        </w:tc>
      </w:tr>
      <w:tr w:rsidR="00476B5D" w:rsidRPr="00D96E8E" w:rsidTr="00721727">
        <w:trPr>
          <w:trHeight w:val="305"/>
          <w:jc w:val="center"/>
        </w:trPr>
        <w:tc>
          <w:tcPr>
            <w:tcW w:w="2165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SEHER</w:t>
            </w:r>
          </w:p>
        </w:tc>
        <w:tc>
          <w:tcPr>
            <w:tcW w:w="1852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ATMAN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BEYZA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ŞIK</w:t>
            </w:r>
          </w:p>
        </w:tc>
      </w:tr>
      <w:tr w:rsidR="00476B5D" w:rsidRPr="00D96E8E" w:rsidTr="00721727">
        <w:trPr>
          <w:trHeight w:val="305"/>
          <w:jc w:val="center"/>
        </w:trPr>
        <w:tc>
          <w:tcPr>
            <w:tcW w:w="2165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AYŞE</w:t>
            </w:r>
          </w:p>
        </w:tc>
        <w:tc>
          <w:tcPr>
            <w:tcW w:w="1852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AKPINAR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YASİN SEYİT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ACAT</w:t>
            </w:r>
          </w:p>
        </w:tc>
      </w:tr>
      <w:tr w:rsidR="00476B5D" w:rsidRPr="00D96E8E" w:rsidTr="00721727">
        <w:trPr>
          <w:trHeight w:val="305"/>
          <w:jc w:val="center"/>
        </w:trPr>
        <w:tc>
          <w:tcPr>
            <w:tcW w:w="2165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HÜSEYİN</w:t>
            </w:r>
          </w:p>
        </w:tc>
        <w:tc>
          <w:tcPr>
            <w:tcW w:w="1852" w:type="dxa"/>
            <w:noWrap/>
            <w:vAlign w:val="bottom"/>
          </w:tcPr>
          <w:p w:rsidR="00476B5D" w:rsidRPr="00D96E8E" w:rsidRDefault="00476B5D" w:rsidP="00D96E8E">
            <w:pPr>
              <w:rPr>
                <w:rFonts w:ascii="Calibri" w:hAnsi="Calibri"/>
                <w:color w:val="000000"/>
              </w:rPr>
            </w:pPr>
            <w:r w:rsidRPr="00D96E8E">
              <w:rPr>
                <w:rFonts w:ascii="Calibri" w:hAnsi="Calibri"/>
                <w:color w:val="000000"/>
                <w:sz w:val="22"/>
                <w:szCs w:val="22"/>
              </w:rPr>
              <w:t>YILDIZHAN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GÜLESER</w:t>
            </w:r>
          </w:p>
        </w:tc>
        <w:tc>
          <w:tcPr>
            <w:tcW w:w="0" w:type="auto"/>
            <w:vAlign w:val="bottom"/>
          </w:tcPr>
          <w:p w:rsidR="00476B5D" w:rsidRDefault="00476B5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YOZGAT</w:t>
            </w:r>
          </w:p>
        </w:tc>
      </w:tr>
    </w:tbl>
    <w:p w:rsidR="00476B5D" w:rsidRPr="00C70E5B" w:rsidRDefault="00476B5D">
      <w:pPr>
        <w:rPr>
          <w:sz w:val="16"/>
          <w:szCs w:val="16"/>
        </w:rPr>
      </w:pPr>
    </w:p>
    <w:sectPr w:rsidR="00476B5D" w:rsidRPr="00C70E5B" w:rsidSect="00C70E5B">
      <w:pgSz w:w="16838" w:h="11906" w:orient="landscape"/>
      <w:pgMar w:top="284" w:right="828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5B"/>
    <w:rsid w:val="0007022C"/>
    <w:rsid w:val="00360962"/>
    <w:rsid w:val="00476B5D"/>
    <w:rsid w:val="006178AA"/>
    <w:rsid w:val="00721727"/>
    <w:rsid w:val="00966D8E"/>
    <w:rsid w:val="009B2D57"/>
    <w:rsid w:val="00C70E5B"/>
    <w:rsid w:val="00C957A3"/>
    <w:rsid w:val="00D55A8F"/>
    <w:rsid w:val="00D9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05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358</Words>
  <Characters>2042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ogr_odasi</cp:lastModifiedBy>
  <cp:revision>6</cp:revision>
  <dcterms:created xsi:type="dcterms:W3CDTF">2013-04-21T21:45:00Z</dcterms:created>
  <dcterms:modified xsi:type="dcterms:W3CDTF">2013-04-22T06:17:00Z</dcterms:modified>
</cp:coreProperties>
</file>