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339" w:rsidRPr="007427EF" w:rsidRDefault="00897339" w:rsidP="001946CF">
      <w:pP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991C35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91C35">
        <w:rPr>
          <w:rFonts w:ascii="Times New Roman" w:hAnsi="Times New Roman" w:cs="Times New Roman"/>
          <w:i w:val="0"/>
          <w:iCs w:val="0"/>
          <w:sz w:val="24"/>
          <w:szCs w:val="24"/>
        </w:rPr>
        <w:t>Adı Soyadı:</w:t>
      </w:r>
      <w:r w:rsidRPr="00991C35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……………                                                                                      Tarih: … /…/                                                              </w:t>
      </w:r>
    </w:p>
    <w:p w:rsidR="00897339" w:rsidRPr="00BD5AC1" w:rsidRDefault="00897339" w:rsidP="00BD5AC1">
      <w:pPr>
        <w:autoSpaceDE w:val="0"/>
        <w:autoSpaceDN w:val="0"/>
        <w:adjustRightInd w:val="0"/>
        <w:ind w:firstLine="426"/>
        <w:jc w:val="center"/>
        <w:rPr>
          <w:rFonts w:ascii="Comic Sans MS" w:eastAsia="VagRoundedBold" w:hAnsi="Comic Sans MS" w:cs="Times New Roman"/>
          <w:sz w:val="24"/>
          <w:szCs w:val="24"/>
        </w:rPr>
      </w:pPr>
      <w:r w:rsidRPr="00BD5AC1">
        <w:rPr>
          <w:b w:val="0"/>
          <w:bCs w:val="0"/>
          <w:sz w:val="24"/>
          <w:szCs w:val="24"/>
        </w:rPr>
        <w:t xml:space="preserve">5.SINIF SOSYAL BİLGİLER DERSİ </w:t>
      </w:r>
      <w:r>
        <w:rPr>
          <w:b w:val="0"/>
          <w:bCs w:val="0"/>
          <w:sz w:val="24"/>
          <w:szCs w:val="24"/>
        </w:rPr>
        <w:t>II.DÖNEM II</w:t>
      </w:r>
      <w:r w:rsidRPr="00BD5AC1">
        <w:rPr>
          <w:b w:val="0"/>
          <w:bCs w:val="0"/>
          <w:sz w:val="24"/>
          <w:szCs w:val="24"/>
        </w:rPr>
        <w:t>.YAZILI</w:t>
      </w:r>
    </w:p>
    <w:p w:rsidR="00897339" w:rsidRPr="00991C35" w:rsidRDefault="00897339" w:rsidP="001946CF">
      <w:pPr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noProof/>
        </w:rPr>
        <w:pict>
          <v:line id="_x0000_s1026" style="position:absolute;left:0;text-align:left;z-index:251655680" from="9pt,5.3pt" to="468pt,5.3pt"/>
        </w:pict>
      </w:r>
    </w:p>
    <w:p w:rsidR="00897339" w:rsidRDefault="00897339" w:rsidP="00293A33">
      <w:pPr>
        <w:pStyle w:val="Footer"/>
      </w:pP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97339" w:rsidRPr="007427EF" w:rsidRDefault="00897339" w:rsidP="001946CF">
      <w:pPr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7427EF" w:rsidRDefault="00897339" w:rsidP="001946CF">
      <w:pPr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897339" w:rsidRPr="007427EF" w:rsidSect="00142AE3">
          <w:pgSz w:w="11906" w:h="16838"/>
          <w:pgMar w:top="360" w:right="746" w:bottom="1417" w:left="1080" w:header="708" w:footer="708" w:gutter="0"/>
          <w:cols w:space="708"/>
        </w:sectPr>
      </w:pP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1- Toplumun ihtiyaçlarını karşılamak için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gönüllü kişilerin oluşturduğu örgüte ne denir?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A- Grup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ab/>
        <w:t xml:space="preserve">            B- Sivil toplum kuruluşu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C- Resmî kurum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ab/>
        <w:t>D- Siyasi parti</w:t>
      </w:r>
    </w:p>
    <w:p w:rsidR="00897339" w:rsidRPr="005C09AA" w:rsidRDefault="00897339" w:rsidP="001946CF">
      <w:pP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2- Aşağıdakilerden hangisi erozyon,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çoraklaşma, çölleşme, kirlilik, hatalı tarım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teknikleri ve amaç dışı arazi kullanımını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önlemek için kurulmuştur?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 xml:space="preserve">A- </w:t>
      </w:r>
      <w: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İlkyardım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 xml:space="preserve">    B- TEMA    C- Yeşilay  D-ÇEKÜL</w:t>
      </w:r>
    </w:p>
    <w:p w:rsidR="00897339" w:rsidRPr="005C09AA" w:rsidRDefault="00897339" w:rsidP="001946CF">
      <w:pP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3- Deprem sonrasında birkaç vatandaşın arama kurtarma ekiplerine yardım etmesi aşağıdakilerden hangisini gösterir?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 xml:space="preserve">A- </w:t>
      </w:r>
      <w: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Ç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 xml:space="preserve">alışkanlık </w:t>
      </w:r>
      <w: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ab/>
      </w:r>
      <w: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B- Dayanışma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 xml:space="preserve">C- </w:t>
      </w:r>
      <w: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Y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 xml:space="preserve">üreklendirme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ab/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ab/>
        <w:t xml:space="preserve">D- </w:t>
      </w:r>
      <w: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C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esaret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4- Çalışma temposu yoğun ve yüksek geliri olan bir iş adamı sivil toplum kuruluşuna nasıl yardımcı olabilir?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A- Basından kuruluşların çalışmalarını izleyerek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B- Aile bireylerine yardımlaşmanın önemini anlatarak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C- Kuruluşlara destek için bağış yaparak</w:t>
      </w:r>
    </w:p>
    <w:p w:rsidR="00897339" w:rsidRPr="005C09AA" w:rsidRDefault="00897339" w:rsidP="001946CF">
      <w:pP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D- Kuruluşların çalışmalarını takdir ederek</w:t>
      </w:r>
    </w:p>
    <w:p w:rsidR="00897339" w:rsidRPr="005C09AA" w:rsidRDefault="00897339" w:rsidP="001946CF">
      <w:pP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  <w:t>5-Aşağıdaki davranışlardan hangisi TEMA Vakfı çalışmalarına katkı sağlar?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iCs w:val="0"/>
          <w:kern w:val="0"/>
          <w:sz w:val="24"/>
          <w:szCs w:val="24"/>
        </w:rPr>
      </w:pP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 xml:space="preserve">A- </w:t>
      </w: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Vakfın iletişim bilgilerini öğrenmek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B- Ağaç dikme kampanyalarına katılmak</w:t>
      </w:r>
    </w:p>
    <w:p w:rsidR="00897339" w:rsidRPr="005C09AA" w:rsidRDefault="00897339" w:rsidP="001946CF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C- Ağaç türlerini araştırmak</w:t>
      </w:r>
    </w:p>
    <w:p w:rsidR="00897339" w:rsidRPr="005C09AA" w:rsidRDefault="00897339" w:rsidP="001946CF">
      <w:pPr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</w:pPr>
      <w:r w:rsidRPr="005C09AA">
        <w:rPr>
          <w:rFonts w:ascii="Times New Roman" w:eastAsia="VagRoundedBold" w:hAnsi="Times New Roman" w:cs="Times New Roman"/>
          <w:b w:val="0"/>
          <w:bCs w:val="0"/>
          <w:i w:val="0"/>
          <w:iCs w:val="0"/>
          <w:kern w:val="0"/>
          <w:sz w:val="24"/>
          <w:szCs w:val="24"/>
        </w:rPr>
        <w:t>D- Ağaçlandırma için eski ağaçları sökmek</w:t>
      </w: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6-Eğitim alanında çalışan sivil toplum örgütleri yürüttükleri proje ve çalışmalarla eğitime destek verirler. Bu destekten daha çok kimler yararlanırlar?</w:t>
      </w:r>
    </w:p>
    <w:p w:rsidR="00897339" w:rsidRPr="005C09AA" w:rsidRDefault="00897339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Özel okula giden çocuklar</w:t>
      </w:r>
    </w:p>
    <w:p w:rsidR="00897339" w:rsidRPr="005C09AA" w:rsidRDefault="00897339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Kimsesiz ihtiyarlar</w:t>
      </w:r>
    </w:p>
    <w:p w:rsidR="00897339" w:rsidRPr="005C09AA" w:rsidRDefault="00897339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Milletvekili çocukları</w:t>
      </w:r>
    </w:p>
    <w:p w:rsidR="00897339" w:rsidRPr="005C09AA" w:rsidRDefault="00897339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Kimsesiz yardıma muhtaç çocuklar</w:t>
      </w:r>
    </w:p>
    <w:p w:rsidR="00897339" w:rsidRPr="005C09AA" w:rsidRDefault="00897339" w:rsidP="001946CF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7-  Aşağıdakilerden hangisi sivil toplum örgütlerinde mutlaka olması gerekenlerdendir?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Maddi çıkar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B- Zorunluluk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Dayanışma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D- Yarışma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8-  Oluşturduğumuz bir sivil toplum örgütü için yapacağımız çalışmalar arasında hangisi bulunmaz?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Kamuoyu oluşturmak.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Amacımıza ters düşenleri cezalandırmak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Eğitim çalışmalarında bulunmak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Yardım kampanyası başlatmak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9-  Aşağıdaki sivil toplum örgütlerinden hangisi sağlık alanında faaliyet göstermez?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Türk Diyabet Vakfı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Lösemili Çocuklar Vakfı</w:t>
      </w:r>
    </w:p>
    <w:p w:rsidR="00897339" w:rsidRPr="005C09AA" w:rsidRDefault="00897339" w:rsidP="001946CF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İstanbul Kültür ve Sanat Vakfı</w:t>
      </w:r>
    </w:p>
    <w:p w:rsidR="00897339" w:rsidRPr="005C09AA" w:rsidRDefault="00897339" w:rsidP="001946CF">
      <w:pP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Yeşilay</w:t>
      </w: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559"/>
          <w:tab w:val="left" w:pos="2520"/>
          <w:tab w:val="left" w:pos="3827"/>
        </w:tabs>
        <w:ind w:right="-473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10.  Aşağıdakilerden hangisi diğerlerinden farklıdır?</w:t>
      </w:r>
    </w:p>
    <w:p w:rsidR="00897339" w:rsidRPr="005C09AA" w:rsidRDefault="00897339" w:rsidP="001946CF">
      <w:pPr>
        <w:tabs>
          <w:tab w:val="left" w:pos="360"/>
          <w:tab w:val="left" w:pos="1559"/>
          <w:tab w:val="left" w:pos="2520"/>
          <w:tab w:val="left" w:pos="3827"/>
        </w:tabs>
        <w:ind w:right="-473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Kızılay      B- THY       C- TEMA     D- LÖSEV</w:t>
      </w:r>
    </w:p>
    <w:p w:rsidR="00897339" w:rsidRPr="005C09AA" w:rsidRDefault="00897339" w:rsidP="001946CF">
      <w:pP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2340"/>
          <w:tab w:val="center" w:pos="4536"/>
          <w:tab w:val="right" w:pos="9072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11-Aşağıdakilerden hangisi toplumun bazı ihtiyaçlarını karşılamak, haklarını korumak amacıyla gönüllü kişiler tarafından oluşturulmuş olan kuruluşlardandır?</w:t>
      </w:r>
    </w:p>
    <w:p w:rsidR="00897339" w:rsidRPr="005C09AA" w:rsidRDefault="00897339" w:rsidP="001946CF">
      <w:pPr>
        <w:tabs>
          <w:tab w:val="left" w:pos="225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225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A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 Mahkemeler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B- Sivil Toplum Örgütleri</w:t>
      </w:r>
    </w:p>
    <w:p w:rsidR="00897339" w:rsidRPr="005C09AA" w:rsidRDefault="00897339" w:rsidP="001946CF">
      <w:pPr>
        <w:tabs>
          <w:tab w:val="left" w:pos="360"/>
          <w:tab w:val="left" w:pos="234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Şirketler                   D- Fabrikalar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12-  Aşağıdakilerden hangisi sivil toplum örgütlerinin kuruluş amaçlarından olamaz?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Maddi kazanç sağlamak.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Toplumun bazı ihtiyaçlarını karşılamak.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İnsanların haklarını korumak.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Toplumsal olaylarda devlete yardımcı olmak.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13-  Aşağıdakilerden hangisi birey olarak Kızılay’a yapılabilecek yardımlardan değildir?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Kan bağışı yapmak.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Giyecek yardımı yapmak.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Çevremizdekileri bu konuda bilinçlendirmek.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Komşularımızı kan bağışı yapmaya zorlamak.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14-  Aşağıdakilerden hangisi sağlık alanında çalışan sivil toplum örgütü değildir?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Yeşilay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B- Kızılay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TEMA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D- Türk Kalp Vakfı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15-  Sivil toplum örgütleri olmasaydı aşağıdakilerden hangisini yaşamazdık?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A-Topluma yardım etmek isteyen insanlar birlikte hareket edemezdi.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B-Sosyal yardımlaşma sağlanamazdı.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C-Herkes kendi sorununu rahat bir şekilde çözebilirdi.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D-Sosyal dayanışma olmazdı.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16-  “Vakfımızın var oluş nedeni, devlet tarafından verilen temel eğitime katkıda bulunmaktır. ” Diyen kuruluş aşağıdakilerden hangisidir?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alt="TegvLogo" style="position:absolute;margin-left:141.2pt;margin-top:0;width:56.8pt;height:48.1pt;z-index:-251658752;visibility:visible">
            <v:imagedata r:id="rId5" o:title="" grayscale="t"/>
          </v:shape>
        </w:pict>
      </w:r>
      <w:r>
        <w:rPr>
          <w:noProof/>
        </w:rPr>
        <w:pict>
          <v:shape id="Resim 3" o:spid="_x0000_s1028" type="#_x0000_t75" alt="imagesBH" style="position:absolute;margin-left:33.2pt;margin-top:1.45pt;width:74.8pt;height:36.55pt;z-index:-251659776;visibility:visible">
            <v:imagedata r:id="rId6" o:title="" grayscale="t"/>
          </v:shape>
        </w:pict>
      </w: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A) </w:t>
      </w: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B) 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noProof/>
        </w:rPr>
        <w:pict>
          <v:shape id="Resim 5" o:spid="_x0000_s1029" type="#_x0000_t75" alt="imagesGU" style="position:absolute;margin-left:33.2pt;margin-top:4.85pt;width:56.8pt;height:55.05pt;z-index:-251657728;visibility:visible">
            <v:imagedata r:id="rId7" o:title="" grayscale="t"/>
          </v:shape>
        </w:pic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noProof/>
        </w:rPr>
        <w:pict>
          <v:shape id="Resim 6" o:spid="_x0000_s1030" type="#_x0000_t75" alt="imagesvj" style="position:absolute;margin-left:150.2pt;margin-top:10.2pt;width:47.8pt;height:33.55pt;z-index:-251656704;visibility:visible">
            <v:imagedata r:id="rId8" o:title="" grayscale="t"/>
          </v:shape>
        </w:pic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C) </w:t>
      </w: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D) 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17-  Aşağıdakilerden hangisi sivil toplum örgütlerinin amaçlarından değildir?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Zorunluluk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B- Yardımlaşma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Gönüllülük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D- Dayanışma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18-  “AKUT,……ilgili çalışmalar yapan bir örgüttür.”cümlesinde noktalı yere aşağıdakilerden hangisi gelmelidir? 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Ç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evreyle 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 xml:space="preserve">                  B-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A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rama kurtarmayla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E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ğitimle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D-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S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ağlıkla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19-Aşağıdakilerden hangisi sosyal bir problemdir?</w:t>
      </w: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Çevrenin ağaçlandırılması.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Televizyonun bozulması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Evdeki musluğun su damlatması.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İşsizliğin artması.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20-  TEMA Vakfıyla ilgili aşağıdakilerden hangisi yanlıştır?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Üyelerine maaş öder.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Doğal hayatı korumayı amaçlar.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Ağaç dikme kampanyaları düzenler.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Gönüllü herkes üye olabilir.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21-    Aşağıdakilerden hangisi resmî kurumların bir özelliği değildir?</w:t>
      </w: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İsteyen bu kurumlara üye olabilir.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Çalışanlar için giyinme kuralları vardır.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Çalışanlar için eğitim durumu şartı vardır.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Çalışma saatleri bellidir.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22-  “Farklı ülkelerdeki sivil toplum örgütlerinin birlikte yürüttüğü çalışmalar milletleri birbirine yakınlaştırır.”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Aşağıdakilerden hangisi bu ifadeye örnektir?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Başbakan’ın Lübnan’a ziyarete gitmesi.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İtalya ile Fransa’nın yarı final maçı oynaması.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AKUT’un Pakistan depreminde arama kurtarma çalışmalarına katılması.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Bir işadamının ticaret için Japonya’ya gitmesi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23-  Aşağıdaki kurumlardan hangisi ülkemizin güvenliği için çalışmaktadır?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A- Kızılay 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B- Türk Silahlı Kuvvetleri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AKUT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D- Türk Hava Yolları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34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24-   “ İl Emniyet Müdürlüğü, okullardaki şiddetin önüne geçe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bilmek için Millî Eğitim Müdürlüğü ile ortak bir çalışma yaparak okullarda öğrencilere yönelik çeşitli etkinlikler düzenledi. Etkinlikler için Uyuşturucu Maddelerle Mücadele Derneği ile ortak çalışmalar hazırladı.”</w:t>
      </w: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     Bu çalışma aşağıdakilerden hangisine örnektir?</w:t>
      </w:r>
    </w:p>
    <w:p w:rsidR="00897339" w:rsidRPr="005C09AA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Dernek çalışması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B- Kurum içi çalışma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Sosyal etkileşim</w:t>
      </w: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D- Ticaret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i w:val="0"/>
          <w:iCs w:val="0"/>
          <w:sz w:val="24"/>
          <w:szCs w:val="24"/>
        </w:rPr>
        <w:t>25-Aşağıdakilerden hangisi yurdumuzda görülen doğal çevre ile ilgili sorunlardan değildir?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A- Kuşların neslinin tükenmesi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B- Çevre kirliliğinin artması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C- Ormanların azalması.</w:t>
      </w:r>
    </w:p>
    <w:p w:rsidR="00897339" w:rsidRPr="005C09AA" w:rsidRDefault="00897339" w:rsidP="001946CF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09A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D- Hastalar için kan ihtiyacının artması.</w:t>
      </w:r>
    </w:p>
    <w:p w:rsidR="00897339" w:rsidRPr="005C09AA" w:rsidRDefault="00897339" w:rsidP="001946CF">
      <w:pP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97339" w:rsidRPr="00572973" w:rsidRDefault="00897339" w:rsidP="001946CF">
      <w:pPr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97339" w:rsidRDefault="00897339">
      <w:pPr>
        <w:rPr>
          <w:rFonts w:cs="Times New Roman"/>
        </w:rPr>
      </w:pPr>
    </w:p>
    <w:sectPr w:rsidR="00897339" w:rsidSect="00603390">
      <w:type w:val="continuous"/>
      <w:pgSz w:w="11906" w:h="16838"/>
      <w:pgMar w:top="539" w:right="566" w:bottom="1417" w:left="720" w:header="708" w:footer="708" w:gutter="0"/>
      <w:cols w:num="2" w:sep="1" w:space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6CF"/>
    <w:rsid w:val="00142AE3"/>
    <w:rsid w:val="001946CF"/>
    <w:rsid w:val="0026379B"/>
    <w:rsid w:val="00293A33"/>
    <w:rsid w:val="002A18C0"/>
    <w:rsid w:val="00494D01"/>
    <w:rsid w:val="00572973"/>
    <w:rsid w:val="005C09AA"/>
    <w:rsid w:val="00603390"/>
    <w:rsid w:val="007427EF"/>
    <w:rsid w:val="00897339"/>
    <w:rsid w:val="00991C35"/>
    <w:rsid w:val="00A2437F"/>
    <w:rsid w:val="00BD5AC1"/>
    <w:rsid w:val="00F6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6CF"/>
    <w:rPr>
      <w:rFonts w:ascii="Arial" w:eastAsia="Times New Roman" w:hAnsi="Arial" w:cs="Arial"/>
      <w:b/>
      <w:bCs/>
      <w:i/>
      <w:iCs/>
      <w:kern w:val="32"/>
      <w:sz w:val="32"/>
      <w:szCs w:val="32"/>
      <w:u w:color="00336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3A33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3A33"/>
    <w:rPr>
      <w:rFonts w:ascii="Calibri" w:eastAsia="Times New Roman" w:hAnsi="Calibri" w:cs="Calibri"/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rsid w:val="00293A33"/>
    <w:pPr>
      <w:tabs>
        <w:tab w:val="center" w:pos="4536"/>
        <w:tab w:val="right" w:pos="9072"/>
      </w:tabs>
    </w:pPr>
    <w:rPr>
      <w:rFonts w:ascii="Calibri" w:hAnsi="Calibri" w:cs="Calibri"/>
      <w:b w:val="0"/>
      <w:bCs w:val="0"/>
      <w:i w:val="0"/>
      <w:iCs w:val="0"/>
      <w:kern w:val="0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060815"/>
    <w:rPr>
      <w:rFonts w:ascii="Arial" w:eastAsia="Times New Roman" w:hAnsi="Arial" w:cs="Arial"/>
      <w:b/>
      <w:bCs/>
      <w:i/>
      <w:iCs/>
      <w:kern w:val="32"/>
      <w:sz w:val="32"/>
      <w:szCs w:val="32"/>
      <w:u w:color="0033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9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841</Words>
  <Characters>4799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5</cp:revision>
  <dcterms:created xsi:type="dcterms:W3CDTF">2013-04-08T17:57:00Z</dcterms:created>
  <dcterms:modified xsi:type="dcterms:W3CDTF">2013-04-19T09:31:00Z</dcterms:modified>
</cp:coreProperties>
</file>