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AE" w:rsidRPr="00016B3F" w:rsidRDefault="00CA29AE" w:rsidP="00C626CC">
      <w:pPr>
        <w:ind w:firstLine="24"/>
        <w:jc w:val="center"/>
      </w:pPr>
    </w:p>
    <w:p w:rsidR="00CA29AE" w:rsidRPr="00133B27" w:rsidRDefault="00CA29AE" w:rsidP="00C626CC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5</w:t>
      </w:r>
      <w:r w:rsidRPr="00133B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.</w:t>
      </w:r>
      <w:r w:rsidRPr="00133B27">
        <w:rPr>
          <w:b/>
          <w:bCs/>
          <w:i/>
          <w:iCs/>
        </w:rPr>
        <w:t xml:space="preserve">SINIF  </w:t>
      </w:r>
      <w:r>
        <w:rPr>
          <w:b/>
          <w:bCs/>
          <w:i/>
          <w:iCs/>
        </w:rPr>
        <w:t>SOSYAL BİLGİLER DERSİ II.DÖNEM II.YAZILI SORULARI</w:t>
      </w:r>
    </w:p>
    <w:p w:rsidR="00CA29AE" w:rsidRPr="00D7075D" w:rsidRDefault="00CA29AE" w:rsidP="00C626CC">
      <w:pPr>
        <w:jc w:val="both"/>
        <w:rPr>
          <w:rFonts w:ascii="Niagara Solid" w:hAnsi="Niagara Solid" w:cs="Niagara Solid"/>
          <w:sz w:val="36"/>
          <w:szCs w:val="36"/>
        </w:rPr>
      </w:pPr>
    </w:p>
    <w:p w:rsidR="00CA29AE" w:rsidRPr="00133B27" w:rsidRDefault="00CA29AE" w:rsidP="00C626CC">
      <w:pPr>
        <w:spacing w:line="360" w:lineRule="auto"/>
        <w:rPr>
          <w:b/>
          <w:bCs/>
          <w:i/>
          <w:iCs/>
        </w:rPr>
      </w:pPr>
      <w:r w:rsidRPr="00133B27">
        <w:rPr>
          <w:b/>
          <w:bCs/>
          <w:i/>
          <w:iCs/>
        </w:rPr>
        <w:t>ADI  SOYADI  :....................................</w:t>
      </w:r>
      <w:r w:rsidRPr="00133B27">
        <w:rPr>
          <w:b/>
          <w:bCs/>
          <w:i/>
          <w:iCs/>
        </w:rPr>
        <w:tab/>
      </w:r>
      <w:r w:rsidRPr="00133B27">
        <w:rPr>
          <w:b/>
          <w:bCs/>
          <w:i/>
          <w:iCs/>
        </w:rPr>
        <w:tab/>
      </w:r>
      <w:r w:rsidRPr="00133B27">
        <w:rPr>
          <w:b/>
          <w:bCs/>
          <w:i/>
          <w:iCs/>
        </w:rPr>
        <w:tab/>
      </w:r>
      <w:r w:rsidRPr="00133B27">
        <w:rPr>
          <w:b/>
          <w:bCs/>
          <w:i/>
          <w:iCs/>
        </w:rPr>
        <w:tab/>
      </w:r>
      <w:r w:rsidRPr="00133B27">
        <w:rPr>
          <w:b/>
          <w:bCs/>
          <w:i/>
          <w:iCs/>
        </w:rPr>
        <w:tab/>
      </w:r>
      <w:r w:rsidRPr="00133B27">
        <w:rPr>
          <w:b/>
          <w:bCs/>
          <w:i/>
          <w:iCs/>
        </w:rPr>
        <w:tab/>
      </w:r>
    </w:p>
    <w:p w:rsidR="00CA29AE" w:rsidRPr="0099207A" w:rsidRDefault="00CA29AE" w:rsidP="00C626CC">
      <w:pPr>
        <w:rPr>
          <w:rFonts w:ascii="Comic Sans MS" w:hAnsi="Comic Sans MS" w:cs="Comic Sans MS"/>
          <w:b/>
          <w:bCs/>
          <w:sz w:val="22"/>
          <w:szCs w:val="22"/>
        </w:rPr>
      </w:pPr>
      <w:r w:rsidRPr="00133B27">
        <w:rPr>
          <w:b/>
          <w:bCs/>
          <w:i/>
          <w:iCs/>
        </w:rPr>
        <w:t xml:space="preserve">NUMARASI </w:t>
      </w:r>
      <w:r w:rsidRPr="00D44ECF">
        <w:rPr>
          <w:b/>
          <w:bCs/>
          <w:sz w:val="18"/>
          <w:szCs w:val="18"/>
        </w:rPr>
        <w:t>:</w:t>
      </w:r>
      <w:r w:rsidRPr="00D44ECF">
        <w:rPr>
          <w:b/>
          <w:bCs/>
        </w:rPr>
        <w:t xml:space="preserve">................................  </w:t>
      </w:r>
      <w:r w:rsidRPr="00D44ECF">
        <w:rPr>
          <w:b/>
          <w:bCs/>
          <w:sz w:val="18"/>
          <w:szCs w:val="18"/>
        </w:rPr>
        <w:t xml:space="preserve">       </w:t>
      </w:r>
      <w:r w:rsidRPr="00CB61D0">
        <w:rPr>
          <w:sz w:val="18"/>
          <w:szCs w:val="18"/>
        </w:rPr>
        <w:t xml:space="preserve">                                                                              </w:t>
      </w:r>
      <w:r w:rsidRPr="0099207A">
        <w:rPr>
          <w:b/>
          <w:bCs/>
          <w:sz w:val="18"/>
          <w:szCs w:val="18"/>
        </w:rPr>
        <w:t xml:space="preserve">                           </w:t>
      </w:r>
    </w:p>
    <w:p w:rsidR="00CA29AE" w:rsidRDefault="00CA29AE" w:rsidP="00C626CC">
      <w:pPr>
        <w:jc w:val="center"/>
      </w:pPr>
      <w:hyperlink r:id="rId4" w:history="1">
        <w:r w:rsidRPr="00E23F0D">
          <w:rPr>
            <w:rStyle w:val="Hyperlink"/>
          </w:rPr>
          <w:t>www.sorubak.com</w:t>
        </w:r>
      </w:hyperlink>
      <w:r>
        <w:t xml:space="preserve"> </w:t>
      </w:r>
    </w:p>
    <w:p w:rsidR="00CA29AE" w:rsidRDefault="00CA29AE" w:rsidP="00C626CC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6" o:spid="_x0000_s1026" type="#_x0000_t75" alt="avatar38184132il" style="position:absolute;left:0;text-align:left;margin-left:603pt;margin-top:0;width:69pt;height:62.95pt;z-index:251658240;visibility:visible">
            <v:imagedata r:id="rId5" o:title=""/>
          </v:shape>
        </w:pict>
      </w:r>
    </w:p>
    <w:p w:rsidR="00CA29AE" w:rsidRPr="00016B3F" w:rsidRDefault="00CA29AE" w:rsidP="00C626CC">
      <w:pPr>
        <w:jc w:val="center"/>
        <w:sectPr w:rsidR="00CA29AE" w:rsidRPr="00016B3F" w:rsidSect="00A55D7D">
          <w:pgSz w:w="11906" w:h="16838"/>
          <w:pgMar w:top="360" w:right="206" w:bottom="360" w:left="360" w:header="708" w:footer="708" w:gutter="0"/>
          <w:cols w:space="708"/>
          <w:docGrid w:linePitch="360"/>
        </w:sectPr>
      </w:pPr>
    </w:p>
    <w:p w:rsidR="00CA29AE" w:rsidRPr="00016B3F" w:rsidRDefault="00CA29AE" w:rsidP="00C626CC"/>
    <w:p w:rsidR="00CA29AE" w:rsidRPr="00DA5C2D" w:rsidRDefault="00CA29AE" w:rsidP="00C626CC">
      <w:pPr>
        <w:autoSpaceDE w:val="0"/>
        <w:autoSpaceDN w:val="0"/>
        <w:adjustRightInd w:val="0"/>
        <w:rPr>
          <w:b/>
          <w:bCs/>
        </w:rPr>
      </w:pPr>
      <w:r w:rsidRPr="00DA5C2D">
        <w:rPr>
          <w:b/>
          <w:bCs/>
        </w:rPr>
        <w:t>A - Aşağıdaki cümlelerden doğru olanların önüne (D) yanlış olanların önüne (Y) harfi koyunuz.   (</w:t>
      </w:r>
      <w:r>
        <w:rPr>
          <w:b/>
          <w:bCs/>
        </w:rPr>
        <w:t>2</w:t>
      </w:r>
      <w:r w:rsidRPr="00DA5C2D">
        <w:rPr>
          <w:b/>
          <w:bCs/>
        </w:rPr>
        <w:t>0 puan)</w:t>
      </w:r>
    </w:p>
    <w:p w:rsidR="00CA29AE" w:rsidRPr="00016B3F" w:rsidRDefault="00CA29AE" w:rsidP="00C626CC">
      <w:r w:rsidRPr="00016B3F">
        <w:t>1 - (….)</w:t>
      </w:r>
      <w:r>
        <w:t xml:space="preserve"> Kağıdı ilk olarak Frigyalılar kullanmıştır.</w:t>
      </w:r>
    </w:p>
    <w:p w:rsidR="00CA29AE" w:rsidRDefault="00CA29AE" w:rsidP="00C626CC">
      <w:r w:rsidRPr="00016B3F">
        <w:t>2 - (….)</w:t>
      </w:r>
      <w:r>
        <w:t xml:space="preserve">Ülkemizde ilk TV yayınına 1968 yılında   </w:t>
      </w:r>
    </w:p>
    <w:p w:rsidR="00CA29AE" w:rsidRPr="00016B3F" w:rsidRDefault="00CA29AE" w:rsidP="00C626CC">
      <w:r>
        <w:t xml:space="preserve">             başlanmıştır.</w:t>
      </w:r>
    </w:p>
    <w:p w:rsidR="00CA29AE" w:rsidRDefault="00CA29AE" w:rsidP="00C626CC">
      <w:pPr>
        <w:ind w:left="-48"/>
      </w:pPr>
      <w:r w:rsidRPr="00016B3F">
        <w:t xml:space="preserve">3-  (….)  </w:t>
      </w:r>
      <w:r>
        <w:t xml:space="preserve">İbni Sina tıp biliminin gelişmesine önemli </w:t>
      </w:r>
    </w:p>
    <w:p w:rsidR="00CA29AE" w:rsidRPr="00016B3F" w:rsidRDefault="00CA29AE" w:rsidP="00C626CC">
      <w:pPr>
        <w:ind w:left="-48"/>
      </w:pPr>
      <w:r>
        <w:t xml:space="preserve">              katkıları olan bir Türk bilim insanıdır.</w:t>
      </w:r>
    </w:p>
    <w:p w:rsidR="00CA29AE" w:rsidRPr="00016B3F" w:rsidRDefault="00CA29AE" w:rsidP="00C626CC">
      <w:pPr>
        <w:ind w:left="-24"/>
      </w:pPr>
      <w:r w:rsidRPr="00016B3F">
        <w:t>4 - (….)</w:t>
      </w:r>
      <w:r>
        <w:t>Bundan 3000 yıl önce uçak icat edilmiştir.</w:t>
      </w:r>
    </w:p>
    <w:p w:rsidR="00CA29AE" w:rsidRDefault="00CA29AE" w:rsidP="00C626CC">
      <w:r w:rsidRPr="00016B3F">
        <w:t xml:space="preserve">5 </w:t>
      </w:r>
      <w:r>
        <w:t>–</w:t>
      </w:r>
      <w:r w:rsidRPr="00016B3F">
        <w:t>(….)</w:t>
      </w:r>
      <w:r>
        <w:t xml:space="preserve">Çocuk dergileri bilgi verme yanında  </w:t>
      </w:r>
    </w:p>
    <w:p w:rsidR="00CA29AE" w:rsidRPr="00016B3F" w:rsidRDefault="00CA29AE" w:rsidP="00C626CC">
      <w:r>
        <w:t xml:space="preserve">            eğlendiricidir.</w:t>
      </w:r>
    </w:p>
    <w:p w:rsidR="00CA29AE" w:rsidRDefault="00CA29AE" w:rsidP="00C626CC">
      <w:r w:rsidRPr="00016B3F">
        <w:t xml:space="preserve">6 - (….) </w:t>
      </w:r>
      <w:r>
        <w:t xml:space="preserve">Eğitim Gönüllüleri Vakfı,sağlık konusunda  </w:t>
      </w:r>
    </w:p>
    <w:p w:rsidR="00CA29AE" w:rsidRPr="00016B3F" w:rsidRDefault="00CA29AE" w:rsidP="00C626CC">
      <w:r>
        <w:t xml:space="preserve">             hizmet veren bir sivil toplum kuruluşudur.</w:t>
      </w:r>
    </w:p>
    <w:p w:rsidR="00CA29AE" w:rsidRDefault="00CA29AE" w:rsidP="00C626CC">
      <w:pPr>
        <w:pStyle w:val="BodyText"/>
        <w:spacing w:after="0"/>
      </w:pPr>
      <w:r w:rsidRPr="00016B3F">
        <w:t>7 - (….)</w:t>
      </w:r>
      <w:r>
        <w:t xml:space="preserve">TEM Otoyolu Bitkilendirme Projesi bir TEMA  </w:t>
      </w:r>
    </w:p>
    <w:p w:rsidR="00CA29AE" w:rsidRPr="00016B3F" w:rsidRDefault="00CA29AE" w:rsidP="00C626CC">
      <w:pPr>
        <w:pStyle w:val="BodyText"/>
        <w:spacing w:after="0"/>
      </w:pPr>
      <w:r>
        <w:t xml:space="preserve">            projesidir.</w:t>
      </w:r>
    </w:p>
    <w:p w:rsidR="00CA29AE" w:rsidRDefault="00CA29AE" w:rsidP="00C626CC">
      <w:pPr>
        <w:rPr>
          <w:sz w:val="22"/>
          <w:szCs w:val="22"/>
        </w:rPr>
      </w:pPr>
      <w:r w:rsidRPr="00016B3F">
        <w:t>8 - (….)</w:t>
      </w:r>
      <w:r>
        <w:rPr>
          <w:sz w:val="22"/>
          <w:szCs w:val="22"/>
        </w:rPr>
        <w:t xml:space="preserve">Muhtaçlara yardım etmek için kurulan kurumlara  </w:t>
      </w:r>
    </w:p>
    <w:p w:rsidR="00CA29AE" w:rsidRPr="00016B3F" w:rsidRDefault="00CA29AE" w:rsidP="00C626CC">
      <w:r>
        <w:rPr>
          <w:sz w:val="22"/>
          <w:szCs w:val="22"/>
        </w:rPr>
        <w:t xml:space="preserve">             </w:t>
      </w:r>
      <w:r w:rsidRPr="009140B9">
        <w:rPr>
          <w:sz w:val="22"/>
          <w:szCs w:val="22"/>
          <w:u w:val="single"/>
        </w:rPr>
        <w:t>Eğitim kurumları</w:t>
      </w:r>
      <w:r>
        <w:rPr>
          <w:sz w:val="22"/>
          <w:szCs w:val="22"/>
        </w:rPr>
        <w:t xml:space="preserve"> adı verilir</w:t>
      </w:r>
    </w:p>
    <w:p w:rsidR="00CA29AE" w:rsidRDefault="00CA29AE" w:rsidP="00C626CC">
      <w:pPr>
        <w:ind w:left="-24"/>
      </w:pPr>
      <w:r w:rsidRPr="00016B3F">
        <w:t>9 - (….)</w:t>
      </w:r>
      <w:r>
        <w:t xml:space="preserve">Eğitim ile ilgili kurumlar Milli Savunma </w:t>
      </w:r>
    </w:p>
    <w:p w:rsidR="00CA29AE" w:rsidRPr="00016B3F" w:rsidRDefault="00CA29AE" w:rsidP="00C626CC">
      <w:pPr>
        <w:ind w:left="-24"/>
      </w:pPr>
      <w:r>
        <w:t xml:space="preserve">             Bakanlığı’na bağlıdır.</w:t>
      </w:r>
    </w:p>
    <w:p w:rsidR="00CA29AE" w:rsidRDefault="00CA29AE" w:rsidP="00C626CC">
      <w:r w:rsidRPr="00016B3F">
        <w:t>10 -(….)</w:t>
      </w:r>
      <w:r>
        <w:t xml:space="preserve"> Sivil toplum örgütleri oda,sendika,vakıf ve </w:t>
      </w:r>
    </w:p>
    <w:p w:rsidR="00CA29AE" w:rsidRPr="00016B3F" w:rsidRDefault="00CA29AE" w:rsidP="00C626CC">
      <w:r>
        <w:t xml:space="preserve">            dernek adı altında faaliyet gösterir.</w:t>
      </w:r>
    </w:p>
    <w:p w:rsidR="00CA29AE" w:rsidRDefault="00CA29AE" w:rsidP="00C626CC">
      <w:pPr>
        <w:autoSpaceDE w:val="0"/>
        <w:autoSpaceDN w:val="0"/>
        <w:adjustRightInd w:val="0"/>
        <w:rPr>
          <w:b/>
          <w:bCs/>
        </w:rPr>
      </w:pPr>
    </w:p>
    <w:p w:rsidR="00CA29AE" w:rsidRPr="00DA5C2D" w:rsidRDefault="00CA29AE" w:rsidP="00C626CC">
      <w:pPr>
        <w:autoSpaceDE w:val="0"/>
        <w:autoSpaceDN w:val="0"/>
        <w:adjustRightInd w:val="0"/>
        <w:rPr>
          <w:b/>
          <w:bCs/>
        </w:rPr>
      </w:pPr>
      <w:r w:rsidRPr="00DA5C2D">
        <w:rPr>
          <w:b/>
          <w:bCs/>
        </w:rPr>
        <w:t>B - Aşağıda verilen çok seçmeli sorularda doğru olan seçeneği işaretleyinizi. (</w:t>
      </w:r>
      <w:r>
        <w:rPr>
          <w:b/>
          <w:bCs/>
        </w:rPr>
        <w:t>60</w:t>
      </w:r>
      <w:r w:rsidRPr="00DA5C2D">
        <w:rPr>
          <w:b/>
          <w:bCs/>
        </w:rPr>
        <w:t xml:space="preserve"> puan)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1- </w:t>
      </w:r>
      <w:r>
        <w:rPr>
          <w:color w:val="000000"/>
        </w:rPr>
        <w:t>Dünya’nın döndüğünü idia ettiği için idamı istenen bilim insanı kimdir</w:t>
      </w:r>
      <w:r w:rsidRPr="00016B3F">
        <w:rPr>
          <w:color w:val="000000"/>
        </w:rPr>
        <w:t>?</w:t>
      </w:r>
    </w:p>
    <w:p w:rsidR="00CA29AE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Edison</w:t>
      </w:r>
      <w:r w:rsidRPr="00016B3F">
        <w:rPr>
          <w:color w:val="000000"/>
        </w:rPr>
        <w:tab/>
      </w:r>
      <w:r>
        <w:rPr>
          <w:color w:val="000000"/>
        </w:rPr>
        <w:t xml:space="preserve">                 </w:t>
      </w:r>
      <w:r w:rsidRPr="00016B3F">
        <w:rPr>
          <w:color w:val="000000"/>
        </w:rPr>
        <w:t xml:space="preserve">B) </w:t>
      </w:r>
      <w:r>
        <w:rPr>
          <w:color w:val="000000"/>
        </w:rPr>
        <w:t xml:space="preserve">Newton  </w:t>
      </w: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r w:rsidRPr="00016B3F">
        <w:rPr>
          <w:color w:val="000000"/>
        </w:rPr>
        <w:t xml:space="preserve">C) </w:t>
      </w:r>
      <w:r>
        <w:rPr>
          <w:color w:val="000000"/>
        </w:rPr>
        <w:t xml:space="preserve">Galile                    </w:t>
      </w:r>
      <w:r w:rsidRPr="00016B3F">
        <w:rPr>
          <w:color w:val="000000"/>
        </w:rPr>
        <w:t xml:space="preserve">D) </w:t>
      </w:r>
      <w:r>
        <w:rPr>
          <w:color w:val="000000"/>
        </w:rPr>
        <w:t>Einstein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3354F8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2-  </w:t>
      </w:r>
      <w:r>
        <w:rPr>
          <w:color w:val="000000"/>
        </w:rPr>
        <w:t>İlk Türk m</w:t>
      </w:r>
      <w:r w:rsidRPr="003354F8">
        <w:rPr>
          <w:color w:val="000000"/>
        </w:rPr>
        <w:t>atb</w:t>
      </w:r>
      <w:r>
        <w:rPr>
          <w:color w:val="000000"/>
        </w:rPr>
        <w:t>a</w:t>
      </w:r>
      <w:r w:rsidRPr="003354F8">
        <w:rPr>
          <w:color w:val="000000"/>
        </w:rPr>
        <w:t>acısı kimdir?</w:t>
      </w: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 xml:space="preserve">İbrahim Müteferrika         </w:t>
      </w:r>
      <w:r w:rsidRPr="00016B3F">
        <w:rPr>
          <w:color w:val="000000"/>
        </w:rPr>
        <w:t xml:space="preserve">B) </w:t>
      </w:r>
      <w:r>
        <w:rPr>
          <w:color w:val="000000"/>
        </w:rPr>
        <w:t>Farâbi</w:t>
      </w: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r>
        <w:rPr>
          <w:color w:val="000000"/>
        </w:rPr>
        <w:t xml:space="preserve">Hazerfen Ahmet Çelebi    </w:t>
      </w:r>
      <w:r w:rsidRPr="00016B3F">
        <w:rPr>
          <w:color w:val="000000"/>
        </w:rPr>
        <w:t xml:space="preserve">D) </w:t>
      </w:r>
      <w:r>
        <w:rPr>
          <w:color w:val="000000"/>
        </w:rPr>
        <w:t>Evliya Çelebi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EE13F9" w:rsidRDefault="00CA29AE" w:rsidP="00C626CC">
      <w:r w:rsidRPr="00EE13F9">
        <w:rPr>
          <w:color w:val="000000"/>
        </w:rPr>
        <w:t xml:space="preserve">3-  </w:t>
      </w:r>
      <w:r w:rsidRPr="00EE13F9">
        <w:t xml:space="preserve">Bilim adamının bizlerden farklı bazı yanları </w:t>
      </w:r>
    </w:p>
    <w:p w:rsidR="00CA29AE" w:rsidRPr="00EE13F9" w:rsidRDefault="00CA29AE" w:rsidP="00C626CC">
      <w:r w:rsidRPr="00EE13F9">
        <w:t xml:space="preserve">     vardır. Bir iş yaptığımızda sıkılıp yapmayabiliriz.</w:t>
      </w:r>
    </w:p>
    <w:p w:rsidR="00CA29AE" w:rsidRPr="00EE13F9" w:rsidRDefault="00CA29AE" w:rsidP="00C626CC">
      <w:r w:rsidRPr="00EE13F9">
        <w:t xml:space="preserve">      Aşağıdakilerden hangisi bilim adamlarının </w:t>
      </w:r>
    </w:p>
    <w:p w:rsidR="00CA29AE" w:rsidRPr="00EE13F9" w:rsidRDefault="00CA29AE" w:rsidP="00C626CC">
      <w:r w:rsidRPr="00EE13F9">
        <w:t xml:space="preserve">   özelliklerinden değildir?</w:t>
      </w:r>
    </w:p>
    <w:p w:rsidR="00CA29AE" w:rsidRPr="00EE13F9" w:rsidRDefault="00CA29AE" w:rsidP="00C626CC"/>
    <w:p w:rsidR="00CA29AE" w:rsidRPr="00EE13F9" w:rsidRDefault="00CA29AE" w:rsidP="00C626CC">
      <w:r w:rsidRPr="00EE13F9">
        <w:t xml:space="preserve">     A) Sabırlıdırlar                 B) Azimlidirler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EE13F9">
        <w:t xml:space="preserve">     C) Bencildirler                  D) Araştırmacıdırlar</w:t>
      </w:r>
    </w:p>
    <w:p w:rsidR="00CA29AE" w:rsidRPr="00EE13F9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EE13F9" w:rsidRDefault="00CA29AE" w:rsidP="00C626CC">
      <w:pPr>
        <w:shd w:val="clear" w:color="auto" w:fill="FFFFFF"/>
        <w:spacing w:line="245" w:lineRule="exact"/>
        <w:ind w:left="295" w:hanging="295"/>
        <w:jc w:val="both"/>
      </w:pPr>
      <w:r w:rsidRPr="00EE13F9">
        <w:t>4-Aşağıdakilerden hangisi buluş sırasına göre en öncedir?</w:t>
      </w:r>
    </w:p>
    <w:p w:rsidR="00CA29AE" w:rsidRDefault="00CA29AE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"/>
        </w:rPr>
      </w:pPr>
      <w:r>
        <w:rPr>
          <w:spacing w:val="-1"/>
        </w:rPr>
        <w:t xml:space="preserve">   A) Tahta tablet              B) parşömen  </w:t>
      </w:r>
    </w:p>
    <w:p w:rsidR="00CA29AE" w:rsidRPr="00016B3F" w:rsidRDefault="00CA29AE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4"/>
        </w:rPr>
      </w:pPr>
      <w:r>
        <w:rPr>
          <w:spacing w:val="-1"/>
        </w:rPr>
        <w:t xml:space="preserve"> C) Papirüs                      D) Taş tablet</w:t>
      </w:r>
    </w:p>
    <w:p w:rsidR="00CA29AE" w:rsidRDefault="00CA29AE" w:rsidP="00C626CC">
      <w:pPr>
        <w:shd w:val="clear" w:color="auto" w:fill="FFFFFF"/>
        <w:spacing w:before="216" w:line="245" w:lineRule="exact"/>
        <w:ind w:left="324" w:hanging="324"/>
      </w:pPr>
    </w:p>
    <w:p w:rsidR="00CA29AE" w:rsidRPr="00016B3F" w:rsidRDefault="00CA29AE" w:rsidP="00C626CC">
      <w:pPr>
        <w:shd w:val="clear" w:color="auto" w:fill="FFFFFF"/>
        <w:spacing w:before="216" w:line="245" w:lineRule="exact"/>
        <w:ind w:left="324" w:hanging="324"/>
      </w:pPr>
      <w:r w:rsidRPr="00016B3F">
        <w:t xml:space="preserve">5-  </w:t>
      </w:r>
      <w:r>
        <w:t>Aşağıdakilerden hangisi merceklerden yararlanılarak yapılan teknolojik ürün değildir?</w:t>
      </w:r>
    </w:p>
    <w:p w:rsidR="00CA29AE" w:rsidRPr="00016B3F" w:rsidRDefault="00CA29AE" w:rsidP="00C626CC">
      <w:pPr>
        <w:rPr>
          <w:spacing w:val="-11"/>
        </w:rPr>
      </w:pPr>
      <w:r>
        <w:t xml:space="preserve">     A) Gözlük                B) Otomobil aynası</w:t>
      </w:r>
    </w:p>
    <w:p w:rsidR="00CA29AE" w:rsidRPr="00016B3F" w:rsidRDefault="00CA29AE" w:rsidP="00C626CC">
      <w:pPr>
        <w:rPr>
          <w:spacing w:val="-8"/>
        </w:rPr>
      </w:pPr>
      <w:r>
        <w:t xml:space="preserve">     C) Dürbün                D) Teleskop    </w:t>
      </w: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016B3F" w:rsidRDefault="00CA29AE" w:rsidP="00C626CC">
      <w:r w:rsidRPr="00016B3F">
        <w:t xml:space="preserve">6- </w:t>
      </w:r>
      <w:r>
        <w:t>Sinemanın icadında en çok yararlanılan buluş hangisidir</w:t>
      </w:r>
      <w:r w:rsidRPr="00016B3F">
        <w:t>?</w:t>
      </w:r>
    </w:p>
    <w:p w:rsidR="00CA29AE" w:rsidRDefault="00CA29AE" w:rsidP="00C626CC">
      <w:r>
        <w:t xml:space="preserve">     A) Fotoğraf</w:t>
      </w:r>
      <w:r w:rsidRPr="00016B3F">
        <w:t xml:space="preserve"> </w:t>
      </w:r>
      <w:r>
        <w:t xml:space="preserve">             </w:t>
      </w:r>
      <w:r w:rsidRPr="00016B3F">
        <w:t xml:space="preserve">B) </w:t>
      </w:r>
      <w:r>
        <w:t xml:space="preserve">Otomobil  </w:t>
      </w:r>
    </w:p>
    <w:p w:rsidR="00CA29AE" w:rsidRPr="00016B3F" w:rsidRDefault="00CA29AE" w:rsidP="00C626CC">
      <w:r>
        <w:t xml:space="preserve">    </w:t>
      </w:r>
      <w:r w:rsidRPr="00016B3F">
        <w:t xml:space="preserve">C) </w:t>
      </w:r>
      <w:r>
        <w:t xml:space="preserve">Buhar gücü  </w:t>
      </w:r>
      <w:r w:rsidRPr="00016B3F">
        <w:t xml:space="preserve"> </w:t>
      </w:r>
      <w:r>
        <w:t xml:space="preserve">        </w:t>
      </w:r>
      <w:r w:rsidRPr="00016B3F">
        <w:t xml:space="preserve">D) </w:t>
      </w:r>
      <w:r>
        <w:t>Pil</w:t>
      </w:r>
    </w:p>
    <w:p w:rsidR="00CA29AE" w:rsidRPr="00016B3F" w:rsidRDefault="00CA29AE" w:rsidP="00C626CC"/>
    <w:p w:rsidR="00CA29AE" w:rsidRPr="00016B3F" w:rsidRDefault="00CA29AE" w:rsidP="00C626CC">
      <w:r w:rsidRPr="00016B3F">
        <w:t xml:space="preserve">7- </w:t>
      </w:r>
      <w:r>
        <w:t>“Evrensel kütle çekimi” yasası hangi bilim insanına aittir?</w:t>
      </w:r>
    </w:p>
    <w:p w:rsidR="00CA29AE" w:rsidRDefault="00CA29AE" w:rsidP="00C626CC">
      <w:r>
        <w:t xml:space="preserve">     </w:t>
      </w:r>
      <w:r w:rsidRPr="00016B3F">
        <w:t xml:space="preserve">A) </w:t>
      </w:r>
      <w:r>
        <w:t>Edison</w:t>
      </w:r>
      <w:r w:rsidRPr="00016B3F">
        <w:t xml:space="preserve">   </w:t>
      </w:r>
      <w:r>
        <w:t xml:space="preserve">             </w:t>
      </w:r>
      <w:r w:rsidRPr="00016B3F">
        <w:t xml:space="preserve"> B) </w:t>
      </w:r>
      <w:r>
        <w:t>Newton</w:t>
      </w:r>
      <w:r w:rsidRPr="00016B3F">
        <w:t xml:space="preserve">     </w:t>
      </w:r>
    </w:p>
    <w:p w:rsidR="00CA29AE" w:rsidRPr="00016B3F" w:rsidRDefault="00CA29AE" w:rsidP="00C626CC">
      <w:r>
        <w:t xml:space="preserve">     </w:t>
      </w:r>
      <w:r w:rsidRPr="00016B3F">
        <w:t xml:space="preserve">C) </w:t>
      </w:r>
      <w:r>
        <w:t>İbni Sina</w:t>
      </w:r>
      <w:r w:rsidRPr="00016B3F">
        <w:t xml:space="preserve">  </w:t>
      </w:r>
      <w:r>
        <w:t xml:space="preserve">           </w:t>
      </w:r>
      <w:r w:rsidRPr="00016B3F">
        <w:t xml:space="preserve"> D) </w:t>
      </w:r>
      <w:r>
        <w:t>Galile</w:t>
      </w:r>
    </w:p>
    <w:p w:rsidR="00CA29AE" w:rsidRDefault="00CA29AE" w:rsidP="00C626CC"/>
    <w:p w:rsidR="00CA29AE" w:rsidRPr="00016B3F" w:rsidRDefault="00CA29AE" w:rsidP="00C626CC">
      <w:r w:rsidRPr="00016B3F">
        <w:t>8-</w:t>
      </w:r>
      <w:r>
        <w:t xml:space="preserve"> Aşağıdakilerden hangisi Atatürk’ün kurduğu Atatürk Orman Çiftliği’nin kuruluş amaçlarından değildir?</w:t>
      </w:r>
    </w:p>
    <w:p w:rsidR="00CA29AE" w:rsidRDefault="00CA29AE" w:rsidP="00C626CC">
      <w:r>
        <w:t xml:space="preserve">    AFarklı ürünler yetiştirmek</w:t>
      </w:r>
    </w:p>
    <w:p w:rsidR="00CA29AE" w:rsidRPr="00016B3F" w:rsidRDefault="00CA29AE" w:rsidP="00C626CC">
      <w:r>
        <w:t xml:space="preserve">    B)</w:t>
      </w:r>
      <w:r w:rsidRPr="00016B3F">
        <w:t xml:space="preserve"> </w:t>
      </w:r>
      <w:r>
        <w:t>Modern teknikleri uygulamada örek olmak</w:t>
      </w:r>
    </w:p>
    <w:p w:rsidR="00CA29AE" w:rsidRDefault="00CA29AE" w:rsidP="00C626CC">
      <w:r w:rsidRPr="00016B3F">
        <w:t xml:space="preserve"> </w:t>
      </w:r>
      <w:r>
        <w:t xml:space="preserve">   C) İthal, sağlıklı ürünler  sunmak</w:t>
      </w:r>
    </w:p>
    <w:p w:rsidR="00CA29AE" w:rsidRPr="00016B3F" w:rsidRDefault="00CA29AE" w:rsidP="00C626CC">
      <w:r>
        <w:t xml:space="preserve">    D) Ucuz ürünler sunmak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016B3F" w:rsidRDefault="00CA29AE" w:rsidP="00C626CC">
      <w:r w:rsidRPr="00016B3F">
        <w:t>9-</w:t>
      </w:r>
      <w:r>
        <w:t xml:space="preserve"> Aşağıdakilerden hangisi süreli yayındır?</w:t>
      </w:r>
    </w:p>
    <w:p w:rsidR="00CA29AE" w:rsidRPr="00016B3F" w:rsidRDefault="00CA29AE" w:rsidP="00C626CC">
      <w:r>
        <w:t xml:space="preserve"> A)</w:t>
      </w:r>
      <w:r w:rsidRPr="00016B3F">
        <w:t xml:space="preserve">  </w:t>
      </w:r>
      <w:r>
        <w:t>TV               B)</w:t>
      </w:r>
      <w:r w:rsidRPr="00016B3F">
        <w:t xml:space="preserve">  </w:t>
      </w:r>
      <w:r>
        <w:t>Kitap</w:t>
      </w:r>
      <w:r w:rsidRPr="00016B3F">
        <w:t xml:space="preserve"> C</w:t>
      </w:r>
      <w:r>
        <w:t>)</w:t>
      </w:r>
      <w:r w:rsidRPr="00016B3F">
        <w:t xml:space="preserve">  </w:t>
      </w:r>
      <w:r>
        <w:t>Radyo           D)</w:t>
      </w:r>
      <w:r w:rsidRPr="00016B3F">
        <w:t xml:space="preserve">  </w:t>
      </w:r>
      <w:r>
        <w:t>Çocuk dergisi</w:t>
      </w:r>
    </w:p>
    <w:p w:rsidR="00CA29AE" w:rsidRPr="006C7F32" w:rsidRDefault="00CA29AE" w:rsidP="00C626CC">
      <w:pPr>
        <w:ind w:left="-24"/>
      </w:pPr>
      <w:r w:rsidRPr="00016B3F">
        <w:t>10-</w:t>
      </w:r>
      <w:r>
        <w:t>Yazılı ve görsel kaynakların izinsiz çoğaltılması aşağdakilerden hangisine yol açar?</w:t>
      </w:r>
    </w:p>
    <w:p w:rsidR="00CA29AE" w:rsidRDefault="00CA29AE" w:rsidP="00C626CC">
      <w:pPr>
        <w:ind w:left="24"/>
      </w:pPr>
      <w:r>
        <w:t xml:space="preserve">   </w:t>
      </w:r>
      <w:r w:rsidRPr="00016B3F">
        <w:t xml:space="preserve">A) </w:t>
      </w:r>
      <w:r>
        <w:t>Yeni eser ortaya çıkarır.</w:t>
      </w:r>
    </w:p>
    <w:p w:rsidR="00CA29AE" w:rsidRPr="00016B3F" w:rsidRDefault="00CA29AE" w:rsidP="00C626CC">
      <w:pPr>
        <w:ind w:left="24"/>
      </w:pPr>
      <w:r>
        <w:t xml:space="preserve">   </w:t>
      </w:r>
      <w:r w:rsidRPr="00016B3F">
        <w:t xml:space="preserve">B) </w:t>
      </w:r>
      <w:r>
        <w:t>Kaliteli eser piyasaya sunulur.</w:t>
      </w:r>
    </w:p>
    <w:p w:rsidR="00CA29AE" w:rsidRDefault="00CA29AE" w:rsidP="00C626CC">
      <w:pPr>
        <w:ind w:left="24" w:right="-793"/>
      </w:pPr>
      <w:r>
        <w:t xml:space="preserve">   C</w:t>
      </w:r>
      <w:r w:rsidRPr="00016B3F">
        <w:t xml:space="preserve">) </w:t>
      </w:r>
      <w:r>
        <w:t>Eser sahibine kazanç sağlar.</w:t>
      </w:r>
    </w:p>
    <w:p w:rsidR="00CA29AE" w:rsidRPr="00016B3F" w:rsidRDefault="00CA29AE" w:rsidP="00C626CC">
      <w:pPr>
        <w:ind w:left="24" w:right="-793"/>
      </w:pPr>
      <w:r w:rsidRPr="00016B3F">
        <w:t xml:space="preserve">   D) </w:t>
      </w:r>
      <w:r>
        <w:t>Ülke ekonomisine zarar verir.</w:t>
      </w:r>
    </w:p>
    <w:p w:rsidR="00CA29AE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11- </w:t>
      </w:r>
      <w:r>
        <w:rPr>
          <w:color w:val="000000"/>
        </w:rPr>
        <w:t>Aşağıdakilerden hangisi sağlık alanında hizmet veren bir kuruluş değildir?</w:t>
      </w:r>
    </w:p>
    <w:p w:rsidR="00CA29AE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Hastaneler</w:t>
      </w:r>
      <w:r w:rsidRPr="00016B3F">
        <w:rPr>
          <w:color w:val="000000"/>
        </w:rPr>
        <w:tab/>
      </w:r>
      <w:r>
        <w:rPr>
          <w:color w:val="000000"/>
        </w:rPr>
        <w:t xml:space="preserve">     </w:t>
      </w: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B) LÖSEV               </w:t>
      </w:r>
    </w:p>
    <w:p w:rsidR="00CA29AE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r>
        <w:rPr>
          <w:color w:val="000000"/>
        </w:rPr>
        <w:t>Sağlık ocakları</w:t>
      </w:r>
      <w:r w:rsidRPr="00016B3F">
        <w:rPr>
          <w:color w:val="000000"/>
        </w:rPr>
        <w:tab/>
      </w:r>
      <w:r>
        <w:rPr>
          <w:color w:val="000000"/>
        </w:rPr>
        <w:t xml:space="preserve">      </w:t>
      </w:r>
    </w:p>
    <w:p w:rsidR="00CA29AE" w:rsidRPr="00016B3F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D) Çağdaş Yaşamı Destekleme Derneği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6C7F32" w:rsidRDefault="00CA29AE" w:rsidP="00C626CC">
      <w:pPr>
        <w:widowControl w:val="0"/>
        <w:autoSpaceDE w:val="0"/>
        <w:autoSpaceDN w:val="0"/>
        <w:adjustRightInd w:val="0"/>
      </w:pPr>
      <w:r w:rsidRPr="00016B3F">
        <w:t xml:space="preserve">12- </w:t>
      </w:r>
      <w:r>
        <w:t>Bir konutun inşaatının gerçekleştirilmesi aşamasında aşağıdaki kurumlardan hangisinin görevi yoktur?</w:t>
      </w:r>
    </w:p>
    <w:p w:rsidR="00CA29AE" w:rsidRDefault="00CA29AE" w:rsidP="00C626CC">
      <w:pPr>
        <w:widowControl w:val="0"/>
        <w:autoSpaceDE w:val="0"/>
        <w:autoSpaceDN w:val="0"/>
        <w:adjustRightInd w:val="0"/>
      </w:pPr>
      <w:r>
        <w:t>A) Belediye                               B) Köy İşleri Müdürüğü</w:t>
      </w:r>
    </w:p>
    <w:p w:rsidR="00CA29AE" w:rsidRPr="00016B3F" w:rsidRDefault="00CA29AE" w:rsidP="00C626CC">
      <w:pPr>
        <w:widowControl w:val="0"/>
        <w:autoSpaceDE w:val="0"/>
        <w:autoSpaceDN w:val="0"/>
        <w:adjustRightInd w:val="0"/>
      </w:pPr>
      <w:r>
        <w:t>C) Tapu Sicil Müdürlüğü</w:t>
      </w:r>
      <w:r>
        <w:tab/>
        <w:t xml:space="preserve">   D)</w:t>
      </w:r>
      <w:r w:rsidRPr="00016B3F">
        <w:t xml:space="preserve"> </w:t>
      </w:r>
      <w:r>
        <w:t>İmar Müdürlüğü</w:t>
      </w: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ind w:left="-180" w:right="107"/>
      </w:pPr>
      <w:r w:rsidRPr="00016B3F">
        <w:t xml:space="preserve">   13- </w:t>
      </w:r>
      <w:r>
        <w:t xml:space="preserve">Aşağıdakilerden hangisi gıda maddesi satan yerleri  </w:t>
      </w:r>
    </w:p>
    <w:p w:rsidR="00CA29AE" w:rsidRPr="00016B3F" w:rsidRDefault="00CA29AE" w:rsidP="00C626CC">
      <w:pPr>
        <w:ind w:left="-180" w:right="107"/>
      </w:pPr>
      <w:r>
        <w:t xml:space="preserve">         denetleme yetkisine sahiptir?</w:t>
      </w:r>
    </w:p>
    <w:p w:rsidR="00CA29AE" w:rsidRDefault="00CA29AE" w:rsidP="00C626CC">
      <w:r>
        <w:t xml:space="preserve">   </w:t>
      </w:r>
      <w:r w:rsidRPr="00016B3F">
        <w:t xml:space="preserve">A) </w:t>
      </w:r>
      <w:r>
        <w:t>Belediye - kızılay</w:t>
      </w:r>
      <w:r w:rsidRPr="00016B3F">
        <w:t xml:space="preserve">    </w:t>
      </w:r>
      <w:r>
        <w:t xml:space="preserve"> </w:t>
      </w:r>
    </w:p>
    <w:p w:rsidR="00CA29AE" w:rsidRPr="00016B3F" w:rsidRDefault="00CA29AE" w:rsidP="00C626CC">
      <w:r>
        <w:t xml:space="preserve">  </w:t>
      </w:r>
      <w:r w:rsidRPr="00016B3F">
        <w:t xml:space="preserve"> B) </w:t>
      </w:r>
      <w:r>
        <w:t>Tüketici Hakları Derneği - belediye</w:t>
      </w:r>
      <w:r w:rsidRPr="00016B3F">
        <w:t xml:space="preserve"> </w:t>
      </w:r>
    </w:p>
    <w:p w:rsidR="00CA29AE" w:rsidRDefault="00CA29AE" w:rsidP="00C626CC">
      <w:r>
        <w:t xml:space="preserve">   </w:t>
      </w:r>
      <w:r w:rsidRPr="00016B3F">
        <w:t xml:space="preserve">C) </w:t>
      </w:r>
      <w:r>
        <w:t>Tarım İl Müdürlüğü – belediye</w:t>
      </w:r>
    </w:p>
    <w:p w:rsidR="00CA29AE" w:rsidRPr="00016B3F" w:rsidRDefault="00CA29AE" w:rsidP="00C626CC">
      <w:r w:rsidRPr="00016B3F">
        <w:t xml:space="preserve"> </w:t>
      </w:r>
      <w:r>
        <w:t xml:space="preserve"> </w:t>
      </w:r>
      <w:r w:rsidRPr="00016B3F">
        <w:t xml:space="preserve"> D) </w:t>
      </w:r>
      <w:r>
        <w:t>Eğitim Gönüllüleri Vakfı - TEMA</w:t>
      </w:r>
    </w:p>
    <w:p w:rsidR="00CA29AE" w:rsidRPr="00016B3F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A10A59" w:rsidRDefault="00CA29AE" w:rsidP="00C626CC">
      <w:pPr>
        <w:shd w:val="clear" w:color="auto" w:fill="FFFFFF"/>
        <w:spacing w:before="14" w:line="245" w:lineRule="exact"/>
        <w:ind w:left="302" w:hanging="302"/>
      </w:pPr>
      <w:r w:rsidRPr="00016B3F">
        <w:rPr>
          <w:spacing w:val="-11"/>
        </w:rPr>
        <w:t>14-</w:t>
      </w:r>
      <w:r>
        <w:rPr>
          <w:spacing w:val="-11"/>
        </w:rPr>
        <w:t xml:space="preserve">  TEMA Vakfı aşağıdaki hangi kuruluşla daha çok iş birliği yapmaktadır?</w:t>
      </w:r>
    </w:p>
    <w:p w:rsidR="00CA29AE" w:rsidRDefault="00CA29AE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 xml:space="preserve">A) </w:t>
      </w:r>
      <w:r>
        <w:rPr>
          <w:spacing w:val="-2"/>
        </w:rPr>
        <w:t>Milli Savunma Bakanlığı</w:t>
      </w:r>
    </w:p>
    <w:p w:rsidR="00CA29AE" w:rsidRDefault="00CA29AE" w:rsidP="00C626CC">
      <w:pPr>
        <w:shd w:val="clear" w:color="auto" w:fill="FFFFFF"/>
        <w:spacing w:line="274" w:lineRule="exact"/>
        <w:rPr>
          <w:spacing w:val="-1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>B</w:t>
      </w:r>
      <w:r w:rsidRPr="00016B3F">
        <w:rPr>
          <w:spacing w:val="-1"/>
        </w:rPr>
        <w:t xml:space="preserve">) </w:t>
      </w:r>
      <w:r>
        <w:rPr>
          <w:spacing w:val="-1"/>
        </w:rPr>
        <w:t>Çevre ve Orman Bakanlığı</w:t>
      </w:r>
    </w:p>
    <w:p w:rsidR="00CA29AE" w:rsidRDefault="00CA29AE" w:rsidP="00C626CC">
      <w:pPr>
        <w:shd w:val="clear" w:color="auto" w:fill="FFFFFF"/>
        <w:spacing w:line="274" w:lineRule="exact"/>
        <w:rPr>
          <w:spacing w:val="-2"/>
        </w:rPr>
      </w:pPr>
      <w:r w:rsidRPr="00016B3F">
        <w:rPr>
          <w:spacing w:val="-1"/>
        </w:rPr>
        <w:t xml:space="preserve"> </w:t>
      </w:r>
      <w:r>
        <w:rPr>
          <w:spacing w:val="-1"/>
        </w:rPr>
        <w:t xml:space="preserve">    </w:t>
      </w:r>
      <w:r w:rsidRPr="00016B3F">
        <w:rPr>
          <w:spacing w:val="-1"/>
        </w:rPr>
        <w:t>C</w:t>
      </w:r>
      <w:r w:rsidRPr="00016B3F">
        <w:rPr>
          <w:spacing w:val="-2"/>
        </w:rPr>
        <w:t xml:space="preserve">) </w:t>
      </w:r>
      <w:r>
        <w:rPr>
          <w:spacing w:val="-2"/>
        </w:rPr>
        <w:t>Kültür ve Turizm Bakanlığı</w:t>
      </w:r>
    </w:p>
    <w:p w:rsidR="00CA29AE" w:rsidRDefault="00CA29AE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</w:t>
      </w:r>
      <w:r w:rsidRPr="00016B3F">
        <w:rPr>
          <w:spacing w:val="-2"/>
        </w:rPr>
        <w:t xml:space="preserve"> D) </w:t>
      </w:r>
      <w:r>
        <w:rPr>
          <w:spacing w:val="-2"/>
        </w:rPr>
        <w:t>Maliye Bakanlığı</w:t>
      </w:r>
    </w:p>
    <w:p w:rsidR="00CA29AE" w:rsidRDefault="00CA29AE" w:rsidP="00C626CC">
      <w:pPr>
        <w:shd w:val="clear" w:color="auto" w:fill="FFFFFF"/>
        <w:spacing w:line="274" w:lineRule="exact"/>
        <w:rPr>
          <w:spacing w:val="-2"/>
        </w:rPr>
      </w:pPr>
    </w:p>
    <w:p w:rsidR="00CA29AE" w:rsidRPr="00EE13F9" w:rsidRDefault="00CA29AE" w:rsidP="00C626CC">
      <w:pPr>
        <w:autoSpaceDE w:val="0"/>
        <w:autoSpaceDN w:val="0"/>
        <w:adjustRightInd w:val="0"/>
      </w:pPr>
      <w:r w:rsidRPr="00EE13F9">
        <w:t>15- Toplumun ihtiyaçlarını karşılamak için</w:t>
      </w:r>
    </w:p>
    <w:p w:rsidR="00CA29AE" w:rsidRPr="00EE13F9" w:rsidRDefault="00CA29AE" w:rsidP="00C626CC">
      <w:pPr>
        <w:autoSpaceDE w:val="0"/>
        <w:autoSpaceDN w:val="0"/>
        <w:adjustRightInd w:val="0"/>
      </w:pPr>
      <w:r w:rsidRPr="00EE13F9">
        <w:t>gönüllü kişilerin oluşturduğu örgüte ne denir?</w:t>
      </w:r>
    </w:p>
    <w:p w:rsidR="00CA29AE" w:rsidRPr="00EE13F9" w:rsidRDefault="00CA29AE" w:rsidP="00C626CC">
      <w:pPr>
        <w:autoSpaceDE w:val="0"/>
        <w:autoSpaceDN w:val="0"/>
        <w:adjustRightInd w:val="0"/>
      </w:pPr>
      <w:r w:rsidRPr="00EE13F9">
        <w:t>A) Sivil toplum kuruluşu</w:t>
      </w:r>
      <w:r w:rsidRPr="00EE13F9">
        <w:tab/>
        <w:t xml:space="preserve">        B) Grup</w:t>
      </w:r>
    </w:p>
    <w:p w:rsidR="00CA29AE" w:rsidRPr="00EE13F9" w:rsidRDefault="00CA29AE" w:rsidP="00C626CC">
      <w:pPr>
        <w:autoSpaceDE w:val="0"/>
        <w:autoSpaceDN w:val="0"/>
        <w:adjustRightInd w:val="0"/>
      </w:pPr>
      <w:r w:rsidRPr="00EE13F9">
        <w:t>C) Resmî kurum</w:t>
      </w:r>
      <w:r w:rsidRPr="00EE13F9">
        <w:tab/>
        <w:t xml:space="preserve">                    D) Siyasi parti</w:t>
      </w:r>
    </w:p>
    <w:p w:rsidR="00CA29AE" w:rsidRPr="00EE13F9" w:rsidRDefault="00CA29AE" w:rsidP="00C626CC"/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16- Aşağıdakilerden hangisi sivil toplum örgütlerinin kuruluş amaçlarından olamaz?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A- Maddi kazanç sağlamak.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B- Toplumun bazı ihtiyaçlarını karşılamak.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İnsanların haklarını korumak.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D- Toplumsal olaylarda devlete yardımcı olmak.</w:t>
      </w:r>
    </w:p>
    <w:p w:rsidR="00CA29AE" w:rsidRPr="00EE13F9" w:rsidRDefault="00CA29AE" w:rsidP="00C626CC"/>
    <w:p w:rsidR="00CA29AE" w:rsidRPr="00EE13F9" w:rsidRDefault="00CA29AE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rPr>
          <w:rFonts w:eastAsia="VagRoundedThin"/>
          <w:color w:val="000000"/>
        </w:rPr>
        <w:t xml:space="preserve">17- </w:t>
      </w:r>
      <w:r w:rsidRPr="00EE13F9">
        <w:t xml:space="preserve"> Eğitim alanında çalışan sivil toplum örgütleri yürüttükleri proje ve çalışmalarla eğitime destek verirler. Bu destekten daha çok kimler yararlanırlar?</w:t>
      </w:r>
    </w:p>
    <w:p w:rsidR="00CA29AE" w:rsidRPr="00EE13F9" w:rsidRDefault="00CA29AE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A- Özel okula giden çocuklar</w:t>
      </w:r>
    </w:p>
    <w:p w:rsidR="00CA29AE" w:rsidRPr="00EE13F9" w:rsidRDefault="00CA29AE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B- Kimsesiz ihtiyarlar</w:t>
      </w:r>
    </w:p>
    <w:p w:rsidR="00CA29AE" w:rsidRPr="00EE13F9" w:rsidRDefault="00CA29AE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C- Milletvekili çocukları</w:t>
      </w:r>
    </w:p>
    <w:p w:rsidR="00CA29AE" w:rsidRPr="00EE13F9" w:rsidRDefault="00CA29AE" w:rsidP="00C626CC">
      <w:pPr>
        <w:autoSpaceDE w:val="0"/>
        <w:autoSpaceDN w:val="0"/>
        <w:adjustRightInd w:val="0"/>
      </w:pPr>
      <w:r w:rsidRPr="00EE13F9">
        <w:t>D- Kimsesiz yardıma muhtaç çocuklar</w:t>
      </w:r>
    </w:p>
    <w:p w:rsidR="00CA29AE" w:rsidRPr="00EE13F9" w:rsidRDefault="00CA29AE" w:rsidP="00C626CC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 xml:space="preserve">18-  “AKUT,……ilgili çalışmalar yapan bir örgüttür.”cümlesinde noktalı yere aşağıdakilerden hangisi gelmelidir? 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 xml:space="preserve">A- Çevreyle </w:t>
      </w:r>
      <w:r w:rsidRPr="00EE13F9">
        <w:tab/>
        <w:t xml:space="preserve">                  B- Arama kurtarmayla</w:t>
      </w:r>
      <w:r w:rsidRPr="00EE13F9">
        <w:tab/>
      </w: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Eğitimle</w:t>
      </w:r>
      <w:r w:rsidRPr="00EE13F9">
        <w:tab/>
      </w:r>
      <w:r w:rsidRPr="00EE13F9">
        <w:tab/>
        <w:t>D- Sağlıkla</w:t>
      </w:r>
      <w:r w:rsidRPr="00EE13F9">
        <w:tab/>
      </w:r>
    </w:p>
    <w:p w:rsidR="00CA29AE" w:rsidRPr="00EE13F9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Pr="00EE13F9" w:rsidRDefault="00CA29AE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19- Aşağıdaki kurumlardan hangisi ülkemizin güvenliği için çalışmaktadır?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A) Kızılay </w:t>
      </w:r>
      <w:r w:rsidRPr="00EE13F9">
        <w:tab/>
      </w:r>
      <w:r w:rsidRPr="00EE13F9">
        <w:tab/>
        <w:t xml:space="preserve">            B) AKUT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C) Türk Silahlı Kuvvetleri      </w:t>
      </w:r>
      <w:r>
        <w:t xml:space="preserve">  </w:t>
      </w:r>
      <w:r w:rsidRPr="00EE13F9">
        <w:t>D) Türk Hava Yolları</w:t>
      </w:r>
    </w:p>
    <w:p w:rsidR="00CA29AE" w:rsidRPr="00EE13F9" w:rsidRDefault="00CA29AE" w:rsidP="00C626CC">
      <w:pPr>
        <w:tabs>
          <w:tab w:val="left" w:pos="360"/>
          <w:tab w:val="left" w:pos="1440"/>
          <w:tab w:val="left" w:pos="2340"/>
          <w:tab w:val="left" w:pos="3780"/>
        </w:tabs>
        <w:rPr>
          <w:i/>
          <w:iCs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  <w:r>
        <w:rPr>
          <w:rFonts w:eastAsia="VagRoundedThin"/>
          <w:color w:val="000000"/>
        </w:rPr>
        <w:t xml:space="preserve">    </w:t>
      </w: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-142" w:right="-73" w:hanging="38"/>
        <w:rPr>
          <w:rFonts w:eastAsia="VagRoundedThin"/>
          <w:color w:val="000000"/>
        </w:rPr>
      </w:pPr>
    </w:p>
    <w:p w:rsidR="00CA29AE" w:rsidRDefault="00CA29AE" w:rsidP="00C626CC">
      <w:pPr>
        <w:ind w:left="57" w:right="-73" w:hanging="38"/>
      </w:pPr>
      <w:r w:rsidRPr="00EE13F9">
        <w:rPr>
          <w:rFonts w:eastAsia="VagRoundedThin"/>
          <w:color w:val="000000"/>
        </w:rPr>
        <w:t xml:space="preserve">20- </w:t>
      </w:r>
      <w:r w:rsidRPr="00EE13F9">
        <w:t xml:space="preserve">“ Hayatta en hakiki yol gösterici İlimdir.”   Atatürk </w:t>
      </w:r>
      <w:r>
        <w:t xml:space="preserve">  </w:t>
      </w:r>
    </w:p>
    <w:p w:rsidR="00CA29AE" w:rsidRDefault="00CA29AE" w:rsidP="00C626CC">
      <w:pPr>
        <w:ind w:left="57" w:right="-73" w:hanging="38"/>
      </w:pPr>
      <w:r>
        <w:rPr>
          <w:rFonts w:eastAsia="VagRoundedThin"/>
          <w:color w:val="000000"/>
        </w:rPr>
        <w:t xml:space="preserve">       </w:t>
      </w:r>
      <w:r w:rsidRPr="00EE13F9">
        <w:t xml:space="preserve">bu sözü ile aşağıdakilerden hangisinin önemini </w:t>
      </w:r>
      <w:r>
        <w:t xml:space="preserve">  </w:t>
      </w:r>
    </w:p>
    <w:p w:rsidR="00CA29AE" w:rsidRPr="00EE13F9" w:rsidRDefault="00CA29AE" w:rsidP="00C626CC">
      <w:pPr>
        <w:ind w:left="57" w:right="-73" w:hanging="38"/>
      </w:pPr>
      <w:r>
        <w:t xml:space="preserve">       </w:t>
      </w:r>
      <w:r w:rsidRPr="00EE13F9">
        <w:t xml:space="preserve">vurgulamıştır? </w:t>
      </w:r>
    </w:p>
    <w:p w:rsidR="00CA29AE" w:rsidRPr="00EE13F9" w:rsidRDefault="00CA29AE" w:rsidP="00C626CC">
      <w:pPr>
        <w:ind w:left="57" w:right="-73"/>
      </w:pPr>
      <w:r w:rsidRPr="00EE13F9">
        <w:t xml:space="preserve">   A)Bilimsel çalışmaların          B) Sağlıklı yaşamanın</w:t>
      </w:r>
    </w:p>
    <w:p w:rsidR="00CA29AE" w:rsidRPr="00EE13F9" w:rsidRDefault="00CA29AE" w:rsidP="00C626CC">
      <w:pPr>
        <w:ind w:left="57" w:right="-73"/>
      </w:pPr>
      <w:r w:rsidRPr="00EE13F9">
        <w:t xml:space="preserve">C) Sanata değer vermenin  </w:t>
      </w:r>
      <w:r w:rsidRPr="00EE13F9">
        <w:tab/>
        <w:t xml:space="preserve">D) Ekonomik faaliyetlerin   </w:t>
      </w:r>
    </w:p>
    <w:p w:rsidR="00CA29AE" w:rsidRPr="00EE13F9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</w:p>
    <w:p w:rsidR="00CA29AE" w:rsidRDefault="00CA29AE" w:rsidP="00C626CC">
      <w:pPr>
        <w:autoSpaceDE w:val="0"/>
        <w:autoSpaceDN w:val="0"/>
        <w:adjustRightInd w:val="0"/>
        <w:rPr>
          <w:rFonts w:eastAsia="VagRoundedThin"/>
          <w:color w:val="000000"/>
        </w:rPr>
      </w:pPr>
      <w:r w:rsidRPr="00016B3F">
        <w:rPr>
          <w:rFonts w:eastAsia="VagRoundedThin"/>
          <w:color w:val="000000"/>
        </w:rPr>
        <w:t xml:space="preserve"> </w:t>
      </w:r>
    </w:p>
    <w:p w:rsidR="00CA29AE" w:rsidRPr="00A1454F" w:rsidRDefault="00CA29AE" w:rsidP="00C626C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C</w:t>
      </w:r>
      <w:r w:rsidRPr="00A1454F">
        <w:rPr>
          <w:b/>
          <w:bCs/>
        </w:rPr>
        <w:t xml:space="preserve"> - Aşağıda  ifadelerde boş bırakılan yerleri uygun sözcüklerle tamamlayınız. ( </w:t>
      </w:r>
      <w:r>
        <w:rPr>
          <w:b/>
          <w:bCs/>
        </w:rPr>
        <w:t>2</w:t>
      </w:r>
      <w:r w:rsidRPr="00A1454F">
        <w:rPr>
          <w:b/>
          <w:bCs/>
        </w:rPr>
        <w:t>0 PUAN )</w:t>
      </w:r>
    </w:p>
    <w:p w:rsidR="00CA29AE" w:rsidRDefault="00CA29AE" w:rsidP="00C626CC"/>
    <w:p w:rsidR="00CA29AE" w:rsidRPr="00016B3F" w:rsidRDefault="00CA29AE" w:rsidP="00C626CC">
      <w:r>
        <w:t>1</w:t>
      </w:r>
      <w:r w:rsidRPr="00016B3F">
        <w:t xml:space="preserve">- </w:t>
      </w:r>
      <w:r>
        <w:t>Günümüzden yaklaşık 5500 yıl önce bilinen ilk yazıyı …………………..kullandılar.</w:t>
      </w:r>
    </w:p>
    <w:p w:rsidR="00CA29AE" w:rsidRPr="00016B3F" w:rsidRDefault="00CA29AE" w:rsidP="00C626CC">
      <w:r>
        <w:t>2</w:t>
      </w:r>
      <w:r w:rsidRPr="00016B3F">
        <w:t xml:space="preserve"> – </w:t>
      </w:r>
      <w:r>
        <w:t>……………..kâğıdı ilk bulan millettir</w:t>
      </w:r>
      <w:r w:rsidRPr="00016B3F">
        <w:t>.</w:t>
      </w:r>
    </w:p>
    <w:p w:rsidR="00CA29AE" w:rsidRPr="00016B3F" w:rsidRDefault="00CA29AE" w:rsidP="00C626CC">
      <w:r>
        <w:t>3</w:t>
      </w:r>
      <w:r w:rsidRPr="00016B3F">
        <w:t xml:space="preserve">- </w:t>
      </w:r>
      <w:r>
        <w:t>………………Edison’un en önemli buluşudur.</w:t>
      </w:r>
    </w:p>
    <w:p w:rsidR="00CA29AE" w:rsidRPr="00016B3F" w:rsidRDefault="00CA29AE" w:rsidP="00C626CC">
      <w:r>
        <w:t>4</w:t>
      </w:r>
      <w:r w:rsidRPr="00016B3F">
        <w:t xml:space="preserve"> – </w:t>
      </w:r>
      <w:r>
        <w:t>Türkiye’nin ilk kadın pilotu ...................................................’dir</w:t>
      </w:r>
    </w:p>
    <w:p w:rsidR="00CA29AE" w:rsidRPr="00016B3F" w:rsidRDefault="00CA29AE" w:rsidP="00C626CC">
      <w:r>
        <w:t>5</w:t>
      </w:r>
      <w:r w:rsidRPr="00016B3F">
        <w:t xml:space="preserve">- </w:t>
      </w:r>
      <w:r>
        <w:t>Yazılı ve görsel kaynakların izinsiz çoğaltılmış nüshalarına halk arasında ………………………denir.</w:t>
      </w:r>
    </w:p>
    <w:p w:rsidR="00CA29AE" w:rsidRDefault="00CA29AE" w:rsidP="00C626CC">
      <w:r>
        <w:t>6</w:t>
      </w:r>
      <w:r w:rsidRPr="00016B3F">
        <w:t xml:space="preserve">- </w:t>
      </w:r>
      <w:r>
        <w:t>Beslenme ile ilgili kuruluşlardan biri olan ……………</w:t>
      </w:r>
    </w:p>
    <w:p w:rsidR="00CA29AE" w:rsidRPr="00016B3F" w:rsidRDefault="00CA29AE" w:rsidP="00C626CC">
      <w:r>
        <w:t>Ücret karşılığı yemek yediğimiz yerlerdir.</w:t>
      </w:r>
    </w:p>
    <w:p w:rsidR="00CA29AE" w:rsidRPr="00016B3F" w:rsidRDefault="00CA29AE" w:rsidP="00C626CC">
      <w:r>
        <w:t>7</w:t>
      </w:r>
      <w:r w:rsidRPr="00016B3F">
        <w:t xml:space="preserve">- </w:t>
      </w:r>
      <w:r>
        <w:t>………………… toplu taşıma araçlarının düzenli kullanımını sağlar.</w:t>
      </w:r>
    </w:p>
    <w:p w:rsidR="00CA29AE" w:rsidRPr="00016B3F" w:rsidRDefault="00CA29AE" w:rsidP="00C626CC">
      <w:r>
        <w:t>8</w:t>
      </w:r>
      <w:r w:rsidRPr="00016B3F">
        <w:t xml:space="preserve">- </w:t>
      </w:r>
      <w:r>
        <w:t>Ülkemizde …………………….……zorunlu ve parasızdır.</w:t>
      </w:r>
    </w:p>
    <w:p w:rsidR="00CA29AE" w:rsidRPr="00016B3F" w:rsidRDefault="00CA29AE" w:rsidP="00C626CC">
      <w:r>
        <w:t>9</w:t>
      </w:r>
      <w:r w:rsidRPr="00016B3F">
        <w:t xml:space="preserve">- </w:t>
      </w:r>
      <w:r>
        <w:t>10 Milyar Meşe projesi ……………. tarafından yürütülmektedir.</w:t>
      </w:r>
    </w:p>
    <w:p w:rsidR="00CA29AE" w:rsidRDefault="00CA29AE" w:rsidP="00C626CC">
      <w:r w:rsidRPr="00016B3F">
        <w:t>1</w:t>
      </w:r>
      <w:r>
        <w:t>0</w:t>
      </w:r>
      <w:r w:rsidRPr="00016B3F">
        <w:t xml:space="preserve">- </w:t>
      </w:r>
      <w:r>
        <w:t>Devlete bağlı resmi kurumlarda çalışan görevliler gönüllü olarak ………………………………inde  de   çalışabilirler.</w:t>
      </w:r>
    </w:p>
    <w:p w:rsidR="00CA29AE" w:rsidRPr="00016B3F" w:rsidRDefault="00CA29AE" w:rsidP="00C626CC">
      <w:r>
        <w:t xml:space="preserve">       </w:t>
      </w:r>
    </w:p>
    <w:p w:rsidR="00CA29AE" w:rsidRDefault="00CA29AE"/>
    <w:sectPr w:rsidR="00CA29AE" w:rsidSect="00A1454F">
      <w:type w:val="continuous"/>
      <w:pgSz w:w="11906" w:h="16838"/>
      <w:pgMar w:top="540" w:right="290" w:bottom="360" w:left="360" w:header="708" w:footer="708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agara Solid">
    <w:altName w:val="Courier New"/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CC"/>
    <w:rsid w:val="00016B3F"/>
    <w:rsid w:val="00057D95"/>
    <w:rsid w:val="00133B27"/>
    <w:rsid w:val="0027143A"/>
    <w:rsid w:val="003354F8"/>
    <w:rsid w:val="004829AE"/>
    <w:rsid w:val="006C7F32"/>
    <w:rsid w:val="008A3AA4"/>
    <w:rsid w:val="009140B9"/>
    <w:rsid w:val="0099207A"/>
    <w:rsid w:val="00A10A59"/>
    <w:rsid w:val="00A1454F"/>
    <w:rsid w:val="00A55D7D"/>
    <w:rsid w:val="00A76A30"/>
    <w:rsid w:val="00C626CC"/>
    <w:rsid w:val="00CA29AE"/>
    <w:rsid w:val="00CB61D0"/>
    <w:rsid w:val="00D1316F"/>
    <w:rsid w:val="00D44ECF"/>
    <w:rsid w:val="00D7075D"/>
    <w:rsid w:val="00D87688"/>
    <w:rsid w:val="00DA5C2D"/>
    <w:rsid w:val="00E23F0D"/>
    <w:rsid w:val="00EE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626CC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26CC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Hyperlink">
    <w:name w:val="Hyperlink"/>
    <w:basedOn w:val="DefaultParagraphFont"/>
    <w:uiPriority w:val="99"/>
    <w:rsid w:val="002714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922</Words>
  <Characters>5259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2013-04-08T17:58:00Z</dcterms:created>
  <dcterms:modified xsi:type="dcterms:W3CDTF">2013-04-16T14:33:00Z</dcterms:modified>
  <cp:category>www.sorubak.com</cp:category>
</cp:coreProperties>
</file>