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DA" w:rsidRPr="00C22DB4" w:rsidRDefault="00F70FDA" w:rsidP="006A292B">
      <w:pPr>
        <w:ind w:left="-5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</w:t>
      </w:r>
      <w:r w:rsidRPr="00C22DB4">
        <w:rPr>
          <w:rFonts w:ascii="Arial" w:hAnsi="Arial" w:cs="Arial"/>
          <w:b/>
          <w:bCs/>
          <w:sz w:val="22"/>
          <w:szCs w:val="22"/>
        </w:rPr>
        <w:t>5.SINIFLAR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C22DB4">
        <w:rPr>
          <w:rFonts w:ascii="Arial" w:hAnsi="Arial" w:cs="Arial"/>
          <w:b/>
          <w:bCs/>
          <w:sz w:val="22"/>
          <w:szCs w:val="22"/>
        </w:rPr>
        <w:t>TÜRKÇE 2. DÖNEM 2.YAZILI  SORULARI</w:t>
      </w:r>
    </w:p>
    <w:p w:rsidR="00F70FDA" w:rsidRDefault="00F70FDA" w:rsidP="00D37C2D">
      <w:pPr>
        <w:ind w:left="-540"/>
        <w:jc w:val="center"/>
        <w:rPr>
          <w:rFonts w:ascii="Arial" w:hAnsi="Arial" w:cs="Arial"/>
          <w:b/>
          <w:bCs/>
          <w:sz w:val="22"/>
          <w:szCs w:val="22"/>
        </w:rPr>
        <w:sectPr w:rsidR="00F70FDA" w:rsidSect="00C22DB4">
          <w:footerReference w:type="default" r:id="rId6"/>
          <w:pgSz w:w="11906" w:h="16838"/>
          <w:pgMar w:top="899" w:right="1417" w:bottom="1417" w:left="1417" w:header="708" w:footer="708" w:gutter="0"/>
          <w:cols w:sep="1" w:space="709"/>
          <w:docGrid w:linePitch="360"/>
        </w:sectPr>
      </w:pPr>
    </w:p>
    <w:p w:rsidR="00F70FDA" w:rsidRDefault="00F70FDA" w:rsidP="00CD6D63">
      <w:pPr>
        <w:jc w:val="center"/>
      </w:pP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70FDA" w:rsidRDefault="00F70FDA" w:rsidP="006A292B">
      <w:pPr>
        <w:ind w:left="-540"/>
        <w:rPr>
          <w:rFonts w:ascii="Arial" w:hAnsi="Arial" w:cs="Arial"/>
          <w:b/>
          <w:bCs/>
          <w:sz w:val="22"/>
          <w:szCs w:val="22"/>
        </w:rPr>
      </w:pPr>
    </w:p>
    <w:p w:rsidR="00F70FDA" w:rsidRDefault="00F70FDA" w:rsidP="006A292B">
      <w:pPr>
        <w:ind w:left="-540"/>
        <w:rPr>
          <w:rFonts w:ascii="Arial" w:hAnsi="Arial" w:cs="Arial"/>
          <w:b/>
          <w:bCs/>
          <w:sz w:val="22"/>
          <w:szCs w:val="22"/>
        </w:rPr>
      </w:pPr>
      <w:r w:rsidRPr="00453DB7">
        <w:rPr>
          <w:rFonts w:ascii="Arial" w:hAnsi="Arial" w:cs="Arial"/>
          <w:b/>
          <w:bCs/>
          <w:sz w:val="22"/>
          <w:szCs w:val="22"/>
        </w:rPr>
        <w:t>ADI-SOYADI:…………………………..</w:t>
      </w:r>
    </w:p>
    <w:p w:rsidR="00F70FDA" w:rsidRDefault="00F70FDA" w:rsidP="006A292B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</w:p>
    <w:p w:rsidR="00F70FDA" w:rsidRDefault="00F70FDA" w:rsidP="006A292B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 xml:space="preserve">                             </w:t>
      </w:r>
      <w:r w:rsidRPr="00466BA4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KİTAPLIĞIM</w:t>
      </w:r>
    </w:p>
    <w:p w:rsidR="00F70FDA" w:rsidRPr="00466BA4" w:rsidRDefault="00F70FDA" w:rsidP="006A292B">
      <w:pPr>
        <w:shd w:val="clear" w:color="auto" w:fill="FFFFFF"/>
        <w:spacing w:before="115"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6"/>
          <w:sz w:val="20"/>
          <w:szCs w:val="20"/>
        </w:rPr>
        <w:t>Babam, kitaplığın en alt gözünü de bana verdi. Ben de tıpkı babam gibi, kitaplarımı kaplamadan, etiket yapıştırmadan rafa koymam.</w:t>
      </w:r>
    </w:p>
    <w:p w:rsidR="00F70FDA" w:rsidRPr="00466BA4" w:rsidRDefault="00F70FDA" w:rsidP="006A292B">
      <w:pPr>
        <w:shd w:val="clear" w:color="auto" w:fill="FFFFFF"/>
        <w:spacing w:line="278" w:lineRule="exact"/>
        <w:ind w:left="19" w:right="67" w:firstLine="40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3"/>
          <w:sz w:val="20"/>
          <w:szCs w:val="20"/>
        </w:rPr>
        <w:t xml:space="preserve">Babamın, kitaplarla ilgili çok ilginç sözleri de vardır. Bir keresinde 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şöyle demişti:</w:t>
      </w:r>
    </w:p>
    <w:p w:rsidR="00F70FDA" w:rsidRPr="00466BA4" w:rsidRDefault="00F70FDA" w:rsidP="006A292B">
      <w:pPr>
        <w:shd w:val="clear" w:color="auto" w:fill="FFFFFF"/>
        <w:spacing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5"/>
          <w:sz w:val="20"/>
          <w:szCs w:val="20"/>
        </w:rPr>
        <w:t>"Bak yavrum, bütün insanlar, annelerinden, babalarından ve öğret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menlerinden çok şey öğrenirler. Ama günün birinde, onlardan ayrı düşer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ler. İşte o zaman kitaplar; birer anne, baba ve öğretmen olurlar. Sordu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ğun her şeye bıkmadan usanmadan cevap verirler. İyiyi, doğruyu, güzeli bulmak istediğin zaman, sana yol gösterirler, işte bu yüzden ben kitapla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  <w:t>rımı çok severim."</w:t>
      </w:r>
    </w:p>
    <w:p w:rsidR="00F70FDA" w:rsidRDefault="00F70FDA" w:rsidP="006A292B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466BA4">
        <w:rPr>
          <w:rFonts w:ascii="Arial" w:hAnsi="Arial" w:cs="Arial"/>
          <w:color w:val="000000"/>
          <w:spacing w:val="-4"/>
          <w:sz w:val="20"/>
          <w:szCs w:val="20"/>
        </w:rPr>
        <w:t xml:space="preserve">Ne zaman bir kitap alacak olsam, babamın bu sözleri aklıma gelir. 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Yeni bir kitap aldığım zaman hiç vakit kaybetmeden kaplar, etiketini ya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pıştırırım. Okuyup bitirdikten sonra da kitaplıkta bana ayrılan rafa yerleş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4"/>
          <w:sz w:val="20"/>
          <w:szCs w:val="20"/>
        </w:rPr>
        <w:t>tiririm.</w:t>
      </w:r>
    </w:p>
    <w:p w:rsidR="00F70FDA" w:rsidRPr="00466BA4" w:rsidRDefault="00F70FDA" w:rsidP="006A292B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sz w:val="20"/>
          <w:szCs w:val="20"/>
        </w:rPr>
      </w:pPr>
    </w:p>
    <w:p w:rsidR="00F70FDA" w:rsidRPr="00466BA4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 w:rsidRPr="00466BA4">
        <w:rPr>
          <w:rFonts w:ascii="Arial" w:hAnsi="Arial" w:cs="Arial"/>
          <w:b/>
          <w:bCs/>
          <w:sz w:val="20"/>
          <w:szCs w:val="20"/>
        </w:rPr>
        <w:t xml:space="preserve">( İlk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466BA4">
        <w:rPr>
          <w:rFonts w:ascii="Arial" w:hAnsi="Arial" w:cs="Arial"/>
          <w:b/>
          <w:bCs/>
          <w:sz w:val="20"/>
          <w:szCs w:val="20"/>
        </w:rPr>
        <w:t xml:space="preserve"> soruyu parçaya göre cevaplayınız.)</w:t>
      </w:r>
    </w:p>
    <w:p w:rsidR="00F70FDA" w:rsidRDefault="00F70FDA" w:rsidP="006A292B">
      <w:pPr>
        <w:ind w:left="-540"/>
        <w:rPr>
          <w:rFonts w:ascii="Arial" w:hAnsi="Arial" w:cs="Arial"/>
          <w:b/>
          <w:bCs/>
          <w:sz w:val="20"/>
          <w:szCs w:val="20"/>
        </w:rPr>
      </w:pPr>
    </w:p>
    <w:p w:rsidR="00F70FDA" w:rsidRPr="0064207C" w:rsidRDefault="00F70FDA" w:rsidP="006A292B">
      <w:pPr>
        <w:ind w:left="-540"/>
        <w:rPr>
          <w:rFonts w:ascii="Arial" w:hAnsi="Arial" w:cs="Arial"/>
          <w:sz w:val="20"/>
          <w:szCs w:val="20"/>
        </w:rPr>
      </w:pP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sz w:val="20"/>
          <w:szCs w:val="20"/>
        </w:rPr>
      </w:pPr>
      <w:r w:rsidRPr="0064207C">
        <w:rPr>
          <w:rFonts w:ascii="Arial" w:hAnsi="Arial" w:cs="Arial"/>
          <w:b/>
          <w:bCs/>
          <w:sz w:val="20"/>
          <w:szCs w:val="20"/>
        </w:rPr>
        <w:t>S1)</w:t>
      </w:r>
      <w:r w:rsidRPr="0064207C">
        <w:rPr>
          <w:rFonts w:ascii="Arial" w:hAnsi="Arial" w:cs="Arial"/>
          <w:sz w:val="20"/>
          <w:szCs w:val="20"/>
        </w:rPr>
        <w:t xml:space="preserve"> </w:t>
      </w:r>
      <w:r w:rsidRPr="0064207C">
        <w:rPr>
          <w:rFonts w:ascii="Arial" w:hAnsi="Arial" w:cs="Arial"/>
          <w:b/>
          <w:bCs/>
          <w:sz w:val="20"/>
          <w:szCs w:val="20"/>
        </w:rPr>
        <w:t>Babası çocuğa ne vermiş?</w:t>
      </w: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sz w:val="20"/>
          <w:szCs w:val="20"/>
        </w:rPr>
      </w:pPr>
    </w:p>
    <w:p w:rsidR="00F70FDA" w:rsidRPr="00487D7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color w:val="000000"/>
          <w:sz w:val="20"/>
          <w:szCs w:val="20"/>
        </w:rPr>
      </w:pPr>
      <w:r w:rsidRPr="00487D7A">
        <w:rPr>
          <w:rFonts w:ascii="Arial" w:hAnsi="Arial" w:cs="Arial"/>
          <w:b/>
          <w:bCs/>
          <w:sz w:val="20"/>
          <w:szCs w:val="20"/>
        </w:rPr>
        <w:t xml:space="preserve">S2) </w:t>
      </w:r>
      <w:r w:rsidRPr="00487D7A">
        <w:rPr>
          <w:rFonts w:ascii="Arial" w:hAnsi="Arial" w:cs="Arial"/>
          <w:b/>
          <w:bCs/>
          <w:color w:val="000000"/>
          <w:sz w:val="20"/>
          <w:szCs w:val="20"/>
        </w:rPr>
        <w:t>Babayla çocuğun kitaplar konusundaki ortak özelliği nedir?</w:t>
      </w: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color w:val="000000"/>
          <w:sz w:val="20"/>
          <w:szCs w:val="20"/>
        </w:rPr>
      </w:pPr>
      <w:r w:rsidRPr="00E01C56">
        <w:rPr>
          <w:rFonts w:ascii="Arial" w:hAnsi="Arial" w:cs="Arial"/>
          <w:b/>
          <w:bCs/>
          <w:sz w:val="20"/>
          <w:szCs w:val="20"/>
        </w:rPr>
        <w:t xml:space="preserve">S3) </w:t>
      </w:r>
      <w:r w:rsidRPr="00E01C56">
        <w:rPr>
          <w:rFonts w:ascii="Arial" w:hAnsi="Arial" w:cs="Arial"/>
          <w:b/>
          <w:bCs/>
          <w:color w:val="000000"/>
          <w:sz w:val="20"/>
          <w:szCs w:val="20"/>
        </w:rPr>
        <w:t>Babası kitapları niçin çok severmiş?</w:t>
      </w: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6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80"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S4) </w:t>
      </w:r>
      <w:r w:rsidRPr="00E0620F">
        <w:rPr>
          <w:rFonts w:ascii="Arial" w:hAnsi="Arial" w:cs="Arial"/>
          <w:b/>
          <w:bCs/>
          <w:sz w:val="20"/>
          <w:szCs w:val="20"/>
        </w:rPr>
        <w:t xml:space="preserve">"Her kitap, bize yeni ufuklardan aydınlık getiren bir penceredir." </w:t>
      </w:r>
      <w:r w:rsidRPr="00E0620F">
        <w:rPr>
          <w:rFonts w:ascii="Arial" w:hAnsi="Arial" w:cs="Arial"/>
          <w:sz w:val="20"/>
          <w:szCs w:val="20"/>
        </w:rPr>
        <w:t>cümlesinde hangi sözcükler adın durum ekini almıştır?</w:t>
      </w:r>
    </w:p>
    <w:p w:rsidR="00F70FDA" w:rsidRDefault="00F70FDA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bCs/>
          <w:sz w:val="20"/>
          <w:szCs w:val="20"/>
        </w:rPr>
      </w:pPr>
    </w:p>
    <w:p w:rsidR="00F70FDA" w:rsidRPr="00C17695" w:rsidRDefault="00F70FDA" w:rsidP="006A292B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A) bize - aydınlık</w:t>
      </w:r>
      <w:r w:rsidRPr="00C17695">
        <w:rPr>
          <w:rFonts w:ascii="Arial" w:hAnsi="Arial" w:cs="Arial"/>
          <w:sz w:val="20"/>
          <w:szCs w:val="20"/>
        </w:rPr>
        <w:tab/>
        <w:t>B) bize – ufuklardan</w:t>
      </w:r>
    </w:p>
    <w:p w:rsidR="00F70FDA" w:rsidRDefault="00F70FDA" w:rsidP="006A292B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C) yeni - aydınlık</w:t>
      </w:r>
      <w:r w:rsidRPr="00C17695">
        <w:rPr>
          <w:rFonts w:ascii="Arial" w:hAnsi="Arial" w:cs="Arial"/>
          <w:sz w:val="20"/>
          <w:szCs w:val="20"/>
        </w:rPr>
        <w:tab/>
        <w:t>D) her – getiren</w:t>
      </w: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7A4A90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ALDIĞI NOT: ……………………………………….</w:t>
      </w:r>
    </w:p>
    <w:p w:rsidR="00F70FDA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</w:p>
    <w:p w:rsidR="00F70FDA" w:rsidRPr="00C269DE" w:rsidRDefault="00F70FDA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bCs/>
          <w:sz w:val="20"/>
          <w:szCs w:val="20"/>
        </w:rPr>
      </w:pPr>
      <w:r w:rsidRPr="00C269DE">
        <w:rPr>
          <w:rFonts w:ascii="Arial" w:hAnsi="Arial" w:cs="Arial"/>
          <w:b/>
          <w:bCs/>
          <w:sz w:val="20"/>
          <w:szCs w:val="20"/>
        </w:rPr>
        <w:t xml:space="preserve">S5) </w:t>
      </w:r>
    </w:p>
    <w:p w:rsidR="00F70FDA" w:rsidRPr="00C17695" w:rsidRDefault="00F70FDA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17695">
        <w:rPr>
          <w:rFonts w:ascii="Arial" w:hAnsi="Arial" w:cs="Arial"/>
          <w:sz w:val="20"/>
          <w:szCs w:val="20"/>
        </w:rPr>
        <w:t xml:space="preserve">Yaşlı adam, çocuğa uzun uzun baktı. "Sen daha küçüksün bunları anlamazsın." dedi ve kafesteki kuşları serbest bıraktı. "Onlar şimdi özgürler ve daha mutlular." diye de ekledi. </w:t>
      </w:r>
    </w:p>
    <w:p w:rsidR="00F70FDA" w:rsidRPr="00D24977" w:rsidRDefault="00F70FDA" w:rsidP="007A4A90">
      <w:pPr>
        <w:pStyle w:val="Stil"/>
        <w:spacing w:before="124" w:line="268" w:lineRule="exact"/>
        <w:ind w:right="18"/>
        <w:jc w:val="both"/>
        <w:rPr>
          <w:rFonts w:ascii="Arial" w:hAnsi="Arial" w:cs="Arial"/>
          <w:b/>
          <w:bCs/>
          <w:sz w:val="20"/>
          <w:szCs w:val="20"/>
        </w:rPr>
      </w:pPr>
      <w:r w:rsidRPr="00D24977">
        <w:rPr>
          <w:rFonts w:ascii="Arial" w:hAnsi="Arial" w:cs="Arial"/>
          <w:b/>
          <w:bCs/>
          <w:sz w:val="20"/>
          <w:szCs w:val="20"/>
        </w:rPr>
        <w:t xml:space="preserve">Yukarıdaki paragrafta </w:t>
      </w:r>
      <w:r w:rsidRPr="00D24977">
        <w:rPr>
          <w:rFonts w:ascii="Arial" w:hAnsi="Arial" w:cs="Arial"/>
          <w:sz w:val="20"/>
          <w:szCs w:val="20"/>
        </w:rPr>
        <w:t xml:space="preserve">"sen, onlar" </w:t>
      </w:r>
      <w:r w:rsidRPr="00D24977">
        <w:rPr>
          <w:rFonts w:ascii="Arial" w:hAnsi="Arial" w:cs="Arial"/>
          <w:b/>
          <w:bCs/>
          <w:sz w:val="20"/>
          <w:szCs w:val="20"/>
        </w:rPr>
        <w:t>keli</w:t>
      </w:r>
      <w:r w:rsidRPr="00D24977">
        <w:rPr>
          <w:rFonts w:ascii="Arial" w:hAnsi="Arial" w:cs="Arial"/>
          <w:b/>
          <w:bCs/>
          <w:sz w:val="20"/>
          <w:szCs w:val="20"/>
        </w:rPr>
        <w:softHyphen/>
        <w:t>meleri</w:t>
      </w:r>
      <w:r w:rsidRPr="00D24977">
        <w:rPr>
          <w:rFonts w:ascii="Arial" w:hAnsi="Arial" w:cs="Arial"/>
          <w:sz w:val="20"/>
          <w:szCs w:val="20"/>
        </w:rPr>
        <w:t xml:space="preserve"> </w:t>
      </w:r>
      <w:r w:rsidRPr="00D24977">
        <w:rPr>
          <w:rFonts w:ascii="Arial" w:hAnsi="Arial" w:cs="Arial"/>
          <w:b/>
          <w:bCs/>
          <w:sz w:val="20"/>
          <w:szCs w:val="20"/>
        </w:rPr>
        <w:t xml:space="preserve">sırasıyla hangi adların yerine kullanılmıştır? </w:t>
      </w:r>
    </w:p>
    <w:p w:rsidR="00F70FDA" w:rsidRPr="00C17695" w:rsidRDefault="00F70FDA" w:rsidP="007A4A90">
      <w:pPr>
        <w:pStyle w:val="Stil"/>
        <w:spacing w:line="432" w:lineRule="exact"/>
        <w:ind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 xml:space="preserve"> A) çocuk – yaşlı adam </w:t>
      </w:r>
      <w:r>
        <w:rPr>
          <w:rFonts w:ascii="Arial" w:hAnsi="Arial" w:cs="Arial"/>
          <w:sz w:val="20"/>
          <w:szCs w:val="20"/>
        </w:rPr>
        <w:t xml:space="preserve">    </w:t>
      </w:r>
      <w:r w:rsidRPr="00C17695">
        <w:rPr>
          <w:rFonts w:ascii="Arial" w:hAnsi="Arial" w:cs="Arial"/>
          <w:sz w:val="20"/>
          <w:szCs w:val="20"/>
        </w:rPr>
        <w:t xml:space="preserve"> B) yaşlı adam – kuşlar </w:t>
      </w:r>
    </w:p>
    <w:p w:rsidR="00F70FDA" w:rsidRPr="00C17695" w:rsidRDefault="00F70FDA" w:rsidP="007A4A90">
      <w:pPr>
        <w:pStyle w:val="Stil"/>
        <w:spacing w:line="302" w:lineRule="exact"/>
        <w:ind w:right="9"/>
        <w:rPr>
          <w:rFonts w:ascii="Arial" w:hAnsi="Arial" w:cs="Arial"/>
          <w:b/>
          <w:bCs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 xml:space="preserve"> C) yaşlı adam - çocuk      </w:t>
      </w: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 xml:space="preserve">D)   çocuk - kuşlar                   </w:t>
      </w:r>
    </w:p>
    <w:p w:rsidR="00F70FDA" w:rsidRPr="00C17695" w:rsidRDefault="00F70FDA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 w:rsidRPr="00C17695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F70FDA" w:rsidRPr="00E85F0B" w:rsidRDefault="00F70FDA" w:rsidP="007A4A90">
      <w:pPr>
        <w:pStyle w:val="Stil"/>
        <w:spacing w:line="273" w:lineRule="exact"/>
        <w:ind w:right="-67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S6) </w:t>
      </w:r>
      <w:r w:rsidRPr="00E85F0B">
        <w:rPr>
          <w:rFonts w:ascii="Arial" w:hAnsi="Arial" w:cs="Arial"/>
          <w:sz w:val="20"/>
          <w:szCs w:val="20"/>
        </w:rPr>
        <w:t>Ağaçların baharda nasıl çalıştığına dikkat ettiniz mi? Bunların hali, ibret alabilecek</w:t>
      </w:r>
      <w:r w:rsidRPr="00E85F0B">
        <w:rPr>
          <w:rFonts w:ascii="Arial" w:hAnsi="Arial" w:cs="Arial"/>
          <w:sz w:val="20"/>
          <w:szCs w:val="20"/>
        </w:rPr>
        <w:softHyphen/>
        <w:t xml:space="preserve">ler için ne büyük bir derstir. </w:t>
      </w:r>
      <w:r>
        <w:rPr>
          <w:rFonts w:ascii="Arial" w:hAnsi="Arial" w:cs="Arial"/>
          <w:sz w:val="20"/>
          <w:szCs w:val="20"/>
        </w:rPr>
        <w:t>İ</w:t>
      </w:r>
      <w:r w:rsidRPr="00E85F0B">
        <w:rPr>
          <w:rFonts w:ascii="Arial" w:hAnsi="Arial" w:cs="Arial"/>
          <w:sz w:val="20"/>
          <w:szCs w:val="20"/>
        </w:rPr>
        <w:t>skelet gibi kupkuru ağaç, bir sabah karşımıza çiçek</w:t>
      </w:r>
      <w:r w:rsidRPr="00E85F0B">
        <w:rPr>
          <w:rFonts w:ascii="Arial" w:hAnsi="Arial" w:cs="Arial"/>
          <w:sz w:val="20"/>
          <w:szCs w:val="20"/>
        </w:rPr>
        <w:softHyphen/>
        <w:t>lerle donanmış, taze bir gelin çehresiyle çıkar. Bu değişim hiçbir gürültü uyandır</w:t>
      </w:r>
      <w:r w:rsidRPr="00E85F0B">
        <w:rPr>
          <w:rFonts w:ascii="Arial" w:hAnsi="Arial" w:cs="Arial"/>
          <w:sz w:val="20"/>
          <w:szCs w:val="20"/>
        </w:rPr>
        <w:softHyphen/>
        <w:t>madan, hiçbir suretle göze çarpmadan meydana gelmiştir. Hiçbir insan gücü, o ağaçta çiçeklerin ne zaman çıktığını gör</w:t>
      </w:r>
      <w:r w:rsidRPr="00E85F0B">
        <w:rPr>
          <w:rFonts w:ascii="Arial" w:hAnsi="Arial" w:cs="Arial"/>
          <w:sz w:val="20"/>
          <w:szCs w:val="20"/>
        </w:rPr>
        <w:softHyphen/>
        <w:t xml:space="preserve">memiştir. </w:t>
      </w:r>
    </w:p>
    <w:p w:rsidR="00F70FDA" w:rsidRDefault="00F70FDA" w:rsidP="007A4A90">
      <w:pPr>
        <w:pStyle w:val="Stil"/>
        <w:spacing w:before="115" w:line="283" w:lineRule="exact"/>
        <w:ind w:right="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85F0B">
        <w:rPr>
          <w:rFonts w:ascii="Arial" w:hAnsi="Arial" w:cs="Arial"/>
          <w:b/>
          <w:bCs/>
          <w:sz w:val="20"/>
          <w:szCs w:val="20"/>
        </w:rPr>
        <w:t>Parçada, ağaç aşağıdakilerden hangi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lerine benzetilmiştir? </w:t>
      </w:r>
    </w:p>
    <w:p w:rsidR="00F70FDA" w:rsidRPr="00E85F0B" w:rsidRDefault="00F70FDA" w:rsidP="007A4A90">
      <w:pPr>
        <w:pStyle w:val="Stil"/>
        <w:spacing w:line="283" w:lineRule="exact"/>
        <w:ind w:right="11"/>
        <w:rPr>
          <w:rFonts w:ascii="Arial" w:hAnsi="Arial" w:cs="Arial"/>
          <w:b/>
          <w:bCs/>
          <w:sz w:val="20"/>
          <w:szCs w:val="20"/>
        </w:rPr>
      </w:pPr>
    </w:p>
    <w:p w:rsidR="00F70FDA" w:rsidRPr="00E85F0B" w:rsidRDefault="00F70FDA" w:rsidP="007A4A90">
      <w:pPr>
        <w:pStyle w:val="Stil"/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85F0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ders - kuş             B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iskelet - çiçek</w:t>
      </w:r>
    </w:p>
    <w:p w:rsidR="00F70FDA" w:rsidRDefault="00F70FDA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85F0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iskelet – gelin       D</w:t>
      </w:r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gelin - çiçek</w:t>
      </w:r>
    </w:p>
    <w:p w:rsidR="00F70FDA" w:rsidRDefault="00F70FDA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7A4A90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  <w:r w:rsidRPr="00845A09">
        <w:rPr>
          <w:rFonts w:ascii="Arial" w:hAnsi="Arial" w:cs="Arial"/>
          <w:b/>
          <w:bCs/>
          <w:w w:val="116"/>
          <w:sz w:val="20"/>
          <w:szCs w:val="20"/>
        </w:rPr>
        <w:t>S7)</w:t>
      </w:r>
      <w:r w:rsidRPr="00E85F0B">
        <w:rPr>
          <w:rFonts w:ascii="Arial" w:hAnsi="Arial" w:cs="Arial"/>
          <w:w w:val="116"/>
          <w:sz w:val="20"/>
          <w:szCs w:val="20"/>
        </w:rPr>
        <w:t xml:space="preserve">Aşağıdaki </w:t>
      </w:r>
      <w:r w:rsidRPr="00E85F0B">
        <w:rPr>
          <w:rFonts w:ascii="Arial" w:hAnsi="Arial" w:cs="Arial"/>
          <w:b/>
          <w:bCs/>
          <w:sz w:val="20"/>
          <w:szCs w:val="20"/>
        </w:rPr>
        <w:t xml:space="preserve">cümlelerin hangisinde </w:t>
      </w:r>
      <w:r w:rsidRPr="00E85F0B">
        <w:rPr>
          <w:rFonts w:ascii="Arial" w:hAnsi="Arial" w:cs="Arial"/>
          <w:sz w:val="20"/>
          <w:szCs w:val="20"/>
        </w:rPr>
        <w:t xml:space="preserve">"renk" </w:t>
      </w:r>
      <w:r w:rsidRPr="00E85F0B">
        <w:rPr>
          <w:rFonts w:ascii="Arial" w:hAnsi="Arial" w:cs="Arial"/>
          <w:b/>
          <w:bCs/>
          <w:sz w:val="20"/>
          <w:szCs w:val="20"/>
        </w:rPr>
        <w:t>kelimesi mecaz anlamda kullanıl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mıştır? </w:t>
      </w:r>
    </w:p>
    <w:p w:rsidR="00F70FDA" w:rsidRPr="00E85F0B" w:rsidRDefault="00F70FDA" w:rsidP="007A4A90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</w:p>
    <w:p w:rsidR="00F70FDA" w:rsidRPr="00E85F0B" w:rsidRDefault="00F70FDA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85F0B">
        <w:rPr>
          <w:rFonts w:ascii="Arial" w:hAnsi="Arial" w:cs="Arial"/>
          <w:sz w:val="20"/>
          <w:szCs w:val="20"/>
        </w:rPr>
        <w:t xml:space="preserve">Resimlerde canlı renkleri tercih etmiş. </w:t>
      </w:r>
    </w:p>
    <w:p w:rsidR="00F70FDA" w:rsidRPr="00E85F0B" w:rsidRDefault="00F70FDA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E85F0B">
        <w:rPr>
          <w:rFonts w:ascii="Arial" w:hAnsi="Arial" w:cs="Arial"/>
          <w:sz w:val="20"/>
          <w:szCs w:val="20"/>
        </w:rPr>
        <w:t xml:space="preserve">Perdelerin rengi solmuş. </w:t>
      </w:r>
    </w:p>
    <w:p w:rsidR="00F70FDA" w:rsidRPr="00E85F0B" w:rsidRDefault="00F70FDA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E85F0B">
        <w:rPr>
          <w:rFonts w:ascii="Arial" w:hAnsi="Arial" w:cs="Arial"/>
          <w:sz w:val="20"/>
          <w:szCs w:val="20"/>
        </w:rPr>
        <w:t xml:space="preserve">Hüseyin'in babası, oldukça renkli bir kişiliğe sahip </w:t>
      </w:r>
    </w:p>
    <w:p w:rsidR="00F70FDA" w:rsidRDefault="00F70FDA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E85F0B">
        <w:rPr>
          <w:rFonts w:ascii="Arial" w:hAnsi="Arial" w:cs="Arial"/>
          <w:sz w:val="20"/>
          <w:szCs w:val="20"/>
        </w:rPr>
        <w:t>Pembe, yeşil ve mavi renkleri çok se</w:t>
      </w:r>
      <w:r w:rsidRPr="00E85F0B">
        <w:rPr>
          <w:rFonts w:ascii="Arial" w:hAnsi="Arial" w:cs="Arial"/>
          <w:sz w:val="20"/>
          <w:szCs w:val="20"/>
        </w:rPr>
        <w:softHyphen/>
        <w:t xml:space="preserve">verim. </w:t>
      </w:r>
    </w:p>
    <w:p w:rsidR="00F70FDA" w:rsidRDefault="00F70FDA" w:rsidP="007A4A90">
      <w:pPr>
        <w:pStyle w:val="Stil"/>
        <w:rPr>
          <w:rFonts w:ascii="Arial" w:hAnsi="Arial" w:cs="Arial"/>
          <w:sz w:val="20"/>
          <w:szCs w:val="20"/>
        </w:rPr>
      </w:pPr>
    </w:p>
    <w:p w:rsidR="00F70FDA" w:rsidRDefault="00F70FDA" w:rsidP="007A4A90">
      <w:pPr>
        <w:pStyle w:val="Stil"/>
        <w:rPr>
          <w:rFonts w:ascii="Arial" w:hAnsi="Arial" w:cs="Arial"/>
          <w:sz w:val="20"/>
          <w:szCs w:val="20"/>
        </w:rPr>
      </w:pPr>
    </w:p>
    <w:p w:rsidR="00F70FDA" w:rsidRDefault="00F70FDA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05F7">
        <w:rPr>
          <w:rFonts w:ascii="Arial" w:hAnsi="Arial" w:cs="Arial"/>
          <w:b/>
          <w:bCs/>
          <w:sz w:val="20"/>
          <w:szCs w:val="20"/>
        </w:rPr>
        <w:t>S8)</w:t>
      </w:r>
      <w:r>
        <w:rPr>
          <w:rFonts w:ascii="Arial" w:hAnsi="Arial" w:cs="Arial"/>
          <w:sz w:val="20"/>
          <w:szCs w:val="20"/>
        </w:rPr>
        <w:t xml:space="preserve"> </w:t>
      </w:r>
      <w:r w:rsidRPr="0029301D">
        <w:rPr>
          <w:rFonts w:ascii="Arial" w:hAnsi="Arial" w:cs="Arial"/>
          <w:sz w:val="20"/>
          <w:szCs w:val="20"/>
        </w:rPr>
        <w:t xml:space="preserve">Aşağıdaki cümlelerin hangisinde </w:t>
      </w:r>
      <w:r w:rsidRPr="0029301D">
        <w:rPr>
          <w:rFonts w:ascii="Arial" w:hAnsi="Arial" w:cs="Arial"/>
          <w:b/>
          <w:bCs/>
          <w:sz w:val="20"/>
          <w:szCs w:val="20"/>
        </w:rPr>
        <w:t>"ba</w:t>
      </w:r>
      <w:r w:rsidRPr="0029301D">
        <w:rPr>
          <w:rFonts w:ascii="Arial" w:hAnsi="Arial" w:cs="Arial"/>
          <w:b/>
          <w:bCs/>
          <w:sz w:val="20"/>
          <w:szCs w:val="20"/>
        </w:rPr>
        <w:softHyphen/>
        <w:t>yılmak"</w:t>
      </w:r>
      <w:r w:rsidRPr="0029301D">
        <w:rPr>
          <w:rFonts w:ascii="Arial" w:hAnsi="Arial" w:cs="Arial"/>
          <w:sz w:val="20"/>
          <w:szCs w:val="20"/>
        </w:rPr>
        <w:t xml:space="preserve"> kelimesi </w:t>
      </w:r>
      <w:r w:rsidRPr="0029301D">
        <w:rPr>
          <w:rFonts w:ascii="Arial" w:hAnsi="Arial" w:cs="Arial"/>
          <w:sz w:val="20"/>
          <w:szCs w:val="20"/>
          <w:u w:val="single"/>
        </w:rPr>
        <w:t xml:space="preserve">farklı </w:t>
      </w:r>
      <w:r w:rsidRPr="0029301D">
        <w:rPr>
          <w:rFonts w:ascii="Arial" w:hAnsi="Arial" w:cs="Arial"/>
          <w:sz w:val="20"/>
          <w:szCs w:val="20"/>
        </w:rPr>
        <w:t>bir anlamda kullanılmıştır?</w:t>
      </w:r>
    </w:p>
    <w:p w:rsidR="00F70FDA" w:rsidRPr="007105F7" w:rsidRDefault="00F70FDA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70FDA" w:rsidRDefault="00F70FDA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A5054B">
        <w:rPr>
          <w:rFonts w:ascii="Arial" w:hAnsi="Arial" w:cs="Arial"/>
          <w:sz w:val="20"/>
          <w:szCs w:val="20"/>
        </w:rPr>
        <w:t xml:space="preserve">Adam bayıldı, yol verin.  </w:t>
      </w:r>
    </w:p>
    <w:p w:rsidR="00F70FDA" w:rsidRDefault="00F70FDA" w:rsidP="007A4A90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5054B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B)</w:t>
      </w:r>
      <w:r w:rsidRPr="00A5054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5054B">
        <w:rPr>
          <w:rFonts w:ascii="Arial" w:hAnsi="Arial" w:cs="Arial"/>
          <w:sz w:val="20"/>
          <w:szCs w:val="20"/>
        </w:rPr>
        <w:t>Ayva tatlısına bayılıyorum.</w:t>
      </w:r>
    </w:p>
    <w:p w:rsidR="00F70FDA" w:rsidRPr="00B66A34" w:rsidRDefault="00F70FDA" w:rsidP="007A4A90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</w:t>
      </w:r>
      <w:r w:rsidRPr="00B66A34">
        <w:rPr>
          <w:rFonts w:ascii="Arial" w:hAnsi="Arial" w:cs="Arial"/>
          <w:sz w:val="20"/>
          <w:szCs w:val="20"/>
        </w:rPr>
        <w:t xml:space="preserve">Bayılan kızı ambulansa koydular.  </w:t>
      </w:r>
    </w:p>
    <w:p w:rsidR="00F70FDA" w:rsidRDefault="00F70FDA" w:rsidP="007A4A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D) </w:t>
      </w:r>
      <w:r w:rsidRPr="00B66A34">
        <w:rPr>
          <w:rFonts w:ascii="Arial" w:hAnsi="Arial" w:cs="Arial"/>
          <w:sz w:val="20"/>
          <w:szCs w:val="20"/>
        </w:rPr>
        <w:t>Bayılan adama kolonya koklattılar.</w:t>
      </w:r>
    </w:p>
    <w:p w:rsidR="00F70FDA" w:rsidRPr="00B66A34" w:rsidRDefault="00F70FDA" w:rsidP="007A4A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70FDA" w:rsidRDefault="00F70FDA" w:rsidP="007A4A90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S9) </w:t>
      </w:r>
      <w:r w:rsidRPr="00161832">
        <w:rPr>
          <w:rFonts w:ascii="Arial" w:hAnsi="Arial" w:cs="Arial"/>
          <w:sz w:val="20"/>
          <w:szCs w:val="20"/>
        </w:rPr>
        <w:t>"Ninem geçen yıl, her akşam bizlere yat</w:t>
      </w:r>
      <w:r w:rsidRPr="00161832">
        <w:rPr>
          <w:rFonts w:ascii="Arial" w:hAnsi="Arial" w:cs="Arial"/>
          <w:sz w:val="20"/>
          <w:szCs w:val="20"/>
        </w:rPr>
        <w:softHyphen/>
        <w:t xml:space="preserve">madan önce masal anlatacak." </w:t>
      </w:r>
      <w:r w:rsidRPr="00161832">
        <w:rPr>
          <w:rFonts w:ascii="Arial" w:hAnsi="Arial" w:cs="Arial"/>
          <w:b/>
          <w:bCs/>
          <w:sz w:val="20"/>
          <w:szCs w:val="20"/>
        </w:rPr>
        <w:t>cümle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sindeki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61832">
        <w:rPr>
          <w:rFonts w:ascii="Arial" w:hAnsi="Arial" w:cs="Arial"/>
          <w:b/>
          <w:bCs/>
          <w:sz w:val="20"/>
          <w:szCs w:val="20"/>
        </w:rPr>
        <w:t>anlatım bozukluğu nasıl gide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rilir?</w:t>
      </w:r>
    </w:p>
    <w:p w:rsidR="00F70FDA" w:rsidRPr="00161832" w:rsidRDefault="00F70FDA" w:rsidP="007A4A90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F70FDA" w:rsidRPr="00161832" w:rsidRDefault="00F70FDA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161832">
        <w:rPr>
          <w:rFonts w:ascii="Arial" w:hAnsi="Arial" w:cs="Arial"/>
          <w:sz w:val="20"/>
          <w:szCs w:val="20"/>
        </w:rPr>
        <w:t>"ninem" kelimesi yerine "dedem" ya</w:t>
      </w:r>
      <w:r w:rsidRPr="00161832">
        <w:rPr>
          <w:rFonts w:ascii="Arial" w:hAnsi="Arial" w:cs="Arial"/>
          <w:sz w:val="20"/>
          <w:szCs w:val="20"/>
        </w:rPr>
        <w:softHyphen/>
        <w:t xml:space="preserve">zılarak                        </w:t>
      </w:r>
      <w:r>
        <w:rPr>
          <w:rFonts w:ascii="Arial" w:hAnsi="Arial" w:cs="Arial"/>
          <w:sz w:val="20"/>
          <w:szCs w:val="20"/>
        </w:rPr>
        <w:t xml:space="preserve">         B)</w:t>
      </w:r>
      <w:r w:rsidRPr="00161832">
        <w:rPr>
          <w:rFonts w:ascii="Arial" w:hAnsi="Arial" w:cs="Arial"/>
          <w:sz w:val="20"/>
          <w:szCs w:val="20"/>
        </w:rPr>
        <w:t>"geçen" kelimesi yerine "geçmiş" ya</w:t>
      </w:r>
      <w:r w:rsidRPr="00161832">
        <w:rPr>
          <w:rFonts w:ascii="Arial" w:hAnsi="Arial" w:cs="Arial"/>
          <w:sz w:val="20"/>
          <w:szCs w:val="20"/>
        </w:rPr>
        <w:softHyphen/>
        <w:t>zılarak</w:t>
      </w:r>
    </w:p>
    <w:p w:rsidR="00F70FDA" w:rsidRPr="00161832" w:rsidRDefault="00F70FDA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161832">
        <w:rPr>
          <w:rFonts w:ascii="Arial" w:hAnsi="Arial" w:cs="Arial"/>
          <w:sz w:val="20"/>
          <w:szCs w:val="20"/>
        </w:rPr>
        <w:t>"masal" kelimesi yerine "öykü" yazı</w:t>
      </w:r>
      <w:r w:rsidRPr="00161832">
        <w:rPr>
          <w:rFonts w:ascii="Arial" w:hAnsi="Arial" w:cs="Arial"/>
          <w:sz w:val="20"/>
          <w:szCs w:val="20"/>
        </w:rPr>
        <w:softHyphen/>
        <w:t xml:space="preserve">larak                           </w:t>
      </w:r>
      <w:r>
        <w:rPr>
          <w:rFonts w:ascii="Arial" w:hAnsi="Arial" w:cs="Arial"/>
          <w:sz w:val="20"/>
          <w:szCs w:val="20"/>
        </w:rPr>
        <w:t>D)</w:t>
      </w:r>
      <w:r w:rsidRPr="00161832">
        <w:rPr>
          <w:rFonts w:ascii="Arial" w:hAnsi="Arial" w:cs="Arial"/>
          <w:sz w:val="20"/>
          <w:szCs w:val="20"/>
        </w:rPr>
        <w:t>"anlatacak" kelimesi yerine "anlatır</w:t>
      </w:r>
      <w:r w:rsidRPr="00161832">
        <w:rPr>
          <w:rFonts w:ascii="Arial" w:hAnsi="Arial" w:cs="Arial"/>
          <w:sz w:val="20"/>
          <w:szCs w:val="20"/>
        </w:rPr>
        <w:softHyphen/>
        <w:t>dı" yazılarak.</w:t>
      </w:r>
    </w:p>
    <w:p w:rsidR="00F70FDA" w:rsidRDefault="00F70FDA" w:rsidP="007A4A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70FDA" w:rsidRPr="00E60027" w:rsidRDefault="00F70FDA" w:rsidP="007A4A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042A9">
        <w:rPr>
          <w:rFonts w:ascii="Arial" w:hAnsi="Arial" w:cs="Arial"/>
          <w:b/>
          <w:bCs/>
          <w:sz w:val="20"/>
          <w:szCs w:val="20"/>
        </w:rPr>
        <w:t>S10)</w:t>
      </w:r>
      <w:r w:rsidRPr="003D70DB">
        <w:t xml:space="preserve">  </w:t>
      </w:r>
      <w:r w:rsidRPr="00E60027">
        <w:rPr>
          <w:rFonts w:ascii="Arial" w:hAnsi="Arial" w:cs="Arial"/>
          <w:sz w:val="20"/>
          <w:szCs w:val="20"/>
        </w:rPr>
        <w:t>Atalarımız, “Bilgi bir hazinedir, onun anahtarı da sormaktır.” demişlerdir. Soran kişi, hazinenin anahtarına sahip olup kapıyı açar. Sormaktan çekinen kimse de hazineyi açamaz ve bilgisiz kalır.</w:t>
      </w:r>
    </w:p>
    <w:p w:rsidR="00F70FDA" w:rsidRPr="00E60027" w:rsidRDefault="00F70FDA" w:rsidP="006A292B">
      <w:pPr>
        <w:autoSpaceDE w:val="0"/>
        <w:autoSpaceDN w:val="0"/>
        <w:adjustRightInd w:val="0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70FDA" w:rsidRDefault="00F70FDA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Aşağıdakilerden hangisi yukarıdaki paragraftan çıkarılacak bir sonuç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F70FDA" w:rsidRDefault="00F70FDA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70FDA" w:rsidRDefault="00F70FDA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Sormak, öğrenme yollarından biridir.</w:t>
      </w:r>
    </w:p>
    <w:p w:rsidR="00F70FDA" w:rsidRDefault="00F70FDA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Sormak, bilgiye ulaşmada etkili bir araçtır.</w:t>
      </w:r>
    </w:p>
    <w:p w:rsidR="00F70FDA" w:rsidRDefault="00F70FDA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Sormadan öğrenilenler çabuk unutulur.</w:t>
      </w:r>
    </w:p>
    <w:p w:rsidR="00F70FDA" w:rsidRDefault="00F70FDA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 Sormaktan çekinen insan bilgiye ulaşamaz.</w:t>
      </w:r>
    </w:p>
    <w:p w:rsidR="00F70FDA" w:rsidRDefault="00F70FDA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17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b/>
          <w:bCs/>
          <w:color w:val="000000"/>
          <w:sz w:val="20"/>
          <w:szCs w:val="20"/>
        </w:rPr>
        <w:t xml:space="preserve">S11)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 xml:space="preserve">Aşağıdaki cümlelerden hangisinde </w:t>
      </w:r>
      <w:r w:rsidRPr="00E60027">
        <w:rPr>
          <w:rFonts w:ascii="Arial" w:hAnsi="Arial" w:cs="Arial"/>
          <w:b/>
          <w:bCs/>
          <w:sz w:val="20"/>
          <w:szCs w:val="20"/>
          <w:shd w:val="clear" w:color="auto" w:fill="FFFFFF"/>
        </w:rPr>
        <w:t>ka</w:t>
      </w:r>
      <w:r w:rsidRPr="00E60027">
        <w:rPr>
          <w:rFonts w:ascii="Arial" w:hAnsi="Arial" w:cs="Arial"/>
          <w:b/>
          <w:bCs/>
          <w:sz w:val="20"/>
          <w:szCs w:val="20"/>
          <w:shd w:val="clear" w:color="auto" w:fill="FFFFFF"/>
        </w:rPr>
        <w:softHyphen/>
        <w:t xml:space="preserve">rarsızlık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söz konusudur?</w:t>
      </w:r>
    </w:p>
    <w:p w:rsidR="00F70FDA" w:rsidRDefault="00F70FDA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Pr="00E60027" w:rsidRDefault="00F70FDA" w:rsidP="006A29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Selim'i daha önce okulda gördünüz mü?</w:t>
      </w:r>
    </w:p>
    <w:p w:rsidR="00F70FDA" w:rsidRPr="00E60027" w:rsidRDefault="00F70FDA" w:rsidP="006A292B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Hafta sonu sinemaya mı gidelim tiyat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softHyphen/>
        <w:t>roya mı?</w:t>
      </w:r>
    </w:p>
    <w:p w:rsidR="00F70FDA" w:rsidRPr="00E60027" w:rsidRDefault="00F70FDA" w:rsidP="006A292B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Bizimle birlikte kahvaltı yapar mısınız?</w:t>
      </w:r>
    </w:p>
    <w:p w:rsidR="00F70FDA" w:rsidRDefault="00F70FDA" w:rsidP="006A29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Buralarda küçük bir kedi gördünüz mü?</w:t>
      </w:r>
    </w:p>
    <w:p w:rsidR="00F70FDA" w:rsidRPr="00833D3F" w:rsidRDefault="00F70FDA" w:rsidP="006A292B">
      <w:pPr>
        <w:tabs>
          <w:tab w:val="left" w:pos="180"/>
          <w:tab w:val="left" w:pos="3780"/>
        </w:tabs>
        <w:ind w:left="-540"/>
        <w:rPr>
          <w:rFonts w:ascii="Arial" w:hAnsi="Arial" w:cs="Arial"/>
          <w:sz w:val="20"/>
          <w:szCs w:val="20"/>
        </w:rPr>
      </w:pPr>
    </w:p>
    <w:p w:rsidR="00F70FDA" w:rsidRDefault="00F70FDA" w:rsidP="006A292B">
      <w:pPr>
        <w:ind w:left="-540" w:right="-85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S12)</w:t>
      </w:r>
      <w:r w:rsidRPr="00EC41A6">
        <w:rPr>
          <w:rFonts w:ascii="Arial" w:hAnsi="Arial" w:cs="Arial"/>
          <w:b/>
          <w:bCs/>
          <w:sz w:val="20"/>
          <w:szCs w:val="20"/>
        </w:rPr>
        <w:t xml:space="preserve">Aşağıdaki cümlelerin hangisinde bir varlığı </w:t>
      </w:r>
    </w:p>
    <w:p w:rsidR="00F70FDA" w:rsidRDefault="00F70FDA" w:rsidP="006A292B">
      <w:pPr>
        <w:ind w:left="-540" w:right="-859"/>
        <w:rPr>
          <w:rFonts w:ascii="Arial" w:hAnsi="Arial" w:cs="Arial"/>
          <w:b/>
          <w:bCs/>
          <w:sz w:val="20"/>
          <w:szCs w:val="20"/>
        </w:rPr>
      </w:pPr>
      <w:r w:rsidRPr="00EC41A6">
        <w:rPr>
          <w:rFonts w:ascii="Arial" w:hAnsi="Arial" w:cs="Arial"/>
          <w:b/>
          <w:bCs/>
          <w:sz w:val="20"/>
          <w:szCs w:val="20"/>
        </w:rPr>
        <w:t xml:space="preserve">niteleyen sözcük </w:t>
      </w:r>
      <w:r w:rsidRPr="00EC41A6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EC41A6">
        <w:rPr>
          <w:rFonts w:ascii="Arial" w:hAnsi="Arial" w:cs="Arial"/>
          <w:b/>
          <w:bCs/>
          <w:sz w:val="20"/>
          <w:szCs w:val="20"/>
        </w:rPr>
        <w:t>?</w:t>
      </w:r>
    </w:p>
    <w:p w:rsidR="00F70FDA" w:rsidRPr="00EC41A6" w:rsidRDefault="00F70FDA" w:rsidP="006A292B">
      <w:pPr>
        <w:ind w:left="-540" w:right="-859"/>
        <w:rPr>
          <w:rFonts w:ascii="Arial" w:hAnsi="Arial" w:cs="Arial"/>
          <w:b/>
          <w:bCs/>
          <w:sz w:val="20"/>
          <w:szCs w:val="20"/>
        </w:rPr>
      </w:pPr>
    </w:p>
    <w:p w:rsidR="00F70FDA" w:rsidRPr="00EC41A6" w:rsidRDefault="00F70FDA" w:rsidP="006A292B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Baharda ağaçlar çiçek açmaya başlar.          </w:t>
      </w:r>
    </w:p>
    <w:p w:rsidR="00F70FDA" w:rsidRPr="00EC41A6" w:rsidRDefault="00F70FDA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Konu başlıklarını kırmızı kalemle yazıyor.</w:t>
      </w:r>
    </w:p>
    <w:p w:rsidR="00F70FDA" w:rsidRPr="00EC41A6" w:rsidRDefault="00F70FDA" w:rsidP="006A292B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Gürültüyle açılan büyük kapıdan içeriye girdik.</w:t>
      </w:r>
    </w:p>
    <w:p w:rsidR="00F70FDA" w:rsidRDefault="00F70FDA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Sporcular sağlam bir vücuda sahiptirler.</w:t>
      </w:r>
    </w:p>
    <w:p w:rsidR="00F70FDA" w:rsidRDefault="00F70FDA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</w:p>
    <w:p w:rsidR="00F70FDA" w:rsidRDefault="00F70FDA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S13)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"</w:t>
      </w:r>
      <w:r w:rsidRPr="00E60027">
        <w:rPr>
          <w:rFonts w:ascii="Arial" w:hAnsi="Arial" w:cs="Arial"/>
          <w:b/>
          <w:bCs/>
          <w:sz w:val="20"/>
          <w:szCs w:val="20"/>
          <w:shd w:val="clear" w:color="auto" w:fill="FFFFFF"/>
        </w:rPr>
        <w:t>Çocuklar, baharda havada uçurtma uçurmayı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F70FDA" w:rsidRPr="00E60027" w:rsidRDefault="00F70FDA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severler."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cümlesinde hangi sözcük </w:t>
      </w:r>
      <w:r w:rsidRPr="00E60027">
        <w:rPr>
          <w:rFonts w:ascii="Arial" w:hAnsi="Arial" w:cs="Arial"/>
          <w:b/>
          <w:bCs/>
          <w:sz w:val="20"/>
          <w:szCs w:val="20"/>
          <w:shd w:val="clear" w:color="auto" w:fill="FFFFFF"/>
        </w:rPr>
        <w:t>gereksizdir?</w:t>
      </w:r>
    </w:p>
    <w:p w:rsidR="00F70FDA" w:rsidRPr="00CD29D5" w:rsidRDefault="00F70FDA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Default="00F70FDA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çocuklar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çurtma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h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avada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baharda</w:t>
      </w:r>
    </w:p>
    <w:p w:rsidR="00F70FDA" w:rsidRDefault="00F70FDA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Pr="00996A83" w:rsidRDefault="00F70FDA" w:rsidP="006A292B">
      <w:pPr>
        <w:ind w:left="-540" w:right="-139"/>
        <w:rPr>
          <w:rFonts w:ascii="Arial" w:hAnsi="Arial" w:cs="Arial"/>
          <w:b/>
          <w:bCs/>
          <w:sz w:val="20"/>
          <w:szCs w:val="20"/>
          <w:u w:val="single"/>
        </w:rPr>
      </w:pPr>
      <w:r w:rsidRPr="009042A9">
        <w:rPr>
          <w:rFonts w:ascii="Arial" w:hAnsi="Arial" w:cs="Arial"/>
          <w:b/>
          <w:bCs/>
          <w:sz w:val="20"/>
          <w:szCs w:val="20"/>
        </w:rPr>
        <w:t>S14)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96A83">
        <w:rPr>
          <w:rFonts w:ascii="Arial" w:hAnsi="Arial" w:cs="Arial"/>
          <w:sz w:val="20"/>
          <w:szCs w:val="20"/>
        </w:rPr>
        <w:t xml:space="preserve">Aşağıdaki cümlelerin hangisinde eylemin zamanı </w:t>
      </w:r>
      <w:r w:rsidRPr="00996A83">
        <w:rPr>
          <w:rFonts w:ascii="Arial" w:hAnsi="Arial" w:cs="Arial"/>
          <w:b/>
          <w:bCs/>
          <w:sz w:val="20"/>
          <w:szCs w:val="20"/>
          <w:u w:val="single"/>
        </w:rPr>
        <w:t>farklıdır?</w:t>
      </w:r>
    </w:p>
    <w:p w:rsidR="00F70FDA" w:rsidRPr="00996A83" w:rsidRDefault="00F70FDA" w:rsidP="006A292B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F70FDA" w:rsidRPr="00996A83" w:rsidRDefault="00F70FDA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996A83">
        <w:rPr>
          <w:rFonts w:ascii="Arial" w:hAnsi="Arial" w:cs="Arial"/>
          <w:sz w:val="20"/>
          <w:szCs w:val="20"/>
        </w:rPr>
        <w:t xml:space="preserve"> İşçiler yavaş yavaş işten çıkıyorlar.</w:t>
      </w:r>
    </w:p>
    <w:p w:rsidR="00F70FDA" w:rsidRPr="00996A83" w:rsidRDefault="00F70FDA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996A83">
        <w:rPr>
          <w:rFonts w:ascii="Arial" w:hAnsi="Arial" w:cs="Arial"/>
          <w:sz w:val="20"/>
          <w:szCs w:val="20"/>
        </w:rPr>
        <w:t xml:space="preserve"> Uzmanlar bu bilgiyi doğrulamadı.</w:t>
      </w:r>
    </w:p>
    <w:p w:rsidR="00F70FDA" w:rsidRPr="00996A83" w:rsidRDefault="00F70FDA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996A83">
        <w:rPr>
          <w:rFonts w:ascii="Arial" w:hAnsi="Arial" w:cs="Arial"/>
          <w:sz w:val="20"/>
          <w:szCs w:val="20"/>
        </w:rPr>
        <w:t xml:space="preserve"> Hakkari’de şu an sabah oluyor.</w:t>
      </w:r>
    </w:p>
    <w:p w:rsidR="00F70FDA" w:rsidRPr="00996A83" w:rsidRDefault="00F70FDA" w:rsidP="006A292B">
      <w:pPr>
        <w:spacing w:line="240" w:lineRule="atLeast"/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Pr="00996A83">
        <w:rPr>
          <w:rFonts w:ascii="Arial" w:hAnsi="Arial" w:cs="Arial"/>
          <w:sz w:val="20"/>
          <w:szCs w:val="20"/>
        </w:rPr>
        <w:t xml:space="preserve"> Rüzgar serin serin esiyor.</w:t>
      </w:r>
    </w:p>
    <w:p w:rsidR="00F70FDA" w:rsidRPr="00996A83" w:rsidRDefault="00F70FDA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F70FDA" w:rsidRPr="00996A83" w:rsidRDefault="00F70FDA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-540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Default="00F70FDA" w:rsidP="006A292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Pr="00CD29D5" w:rsidRDefault="00F70FDA" w:rsidP="006A292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Pr="00EC41A6" w:rsidRDefault="00F70FDA" w:rsidP="006A292B">
      <w:pPr>
        <w:ind w:right="-67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b/>
          <w:bCs/>
          <w:sz w:val="20"/>
          <w:szCs w:val="20"/>
        </w:rPr>
        <w:t>S1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EC41A6"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b/>
          <w:bCs/>
        </w:rPr>
        <w:t xml:space="preserve">   </w:t>
      </w:r>
      <w:r w:rsidRPr="00EE10A3">
        <w:rPr>
          <w:rFonts w:ascii="Arial" w:hAnsi="Arial" w:cs="Arial"/>
          <w:color w:val="000000"/>
          <w:sz w:val="20"/>
          <w:szCs w:val="20"/>
        </w:rPr>
        <w:t>Benim çiğdem kokulu memleketim,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Nice türküler yakıldı senin için,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Destanlar yazıldı bayrak bayrak,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Davullar vuruldu, dize geldi zeybeklerin.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Kapında nöbet tuttu yıllar yılı,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Gençliğim, heyecanım, gayretim.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Gözümde nur, içimde sevgi,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Elimde saz, dilimde türkü memleketim.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</w:p>
    <w:p w:rsidR="00F70FDA" w:rsidRPr="00EC41A6" w:rsidRDefault="00F70FDA" w:rsidP="006A292B">
      <w:pPr>
        <w:ind w:left="426"/>
        <w:rPr>
          <w:rFonts w:ascii="Arial" w:hAnsi="Arial" w:cs="Arial"/>
          <w:b/>
          <w:bCs/>
          <w:sz w:val="20"/>
          <w:szCs w:val="20"/>
        </w:rPr>
      </w:pPr>
    </w:p>
    <w:p w:rsidR="00F70FDA" w:rsidRPr="00B80310" w:rsidRDefault="00F70FDA" w:rsidP="006A292B">
      <w:pPr>
        <w:ind w:right="-679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Şiirin ana duygusu aşağıdakilerden hangisidir?</w:t>
      </w:r>
    </w:p>
    <w:p w:rsidR="00F70FDA" w:rsidRPr="00EE10A3" w:rsidRDefault="00F70FDA" w:rsidP="006A292B">
      <w:pPr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F70FDA" w:rsidRPr="00EE10A3" w:rsidRDefault="00F70FDA" w:rsidP="006A292B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>A)  doğa sevgisi</w:t>
      </w:r>
      <w:r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Pr="00EE10A3">
        <w:rPr>
          <w:rFonts w:ascii="Arial" w:hAnsi="Arial" w:cs="Arial"/>
          <w:color w:val="000000"/>
          <w:sz w:val="20"/>
          <w:szCs w:val="20"/>
        </w:rPr>
        <w:t>B)  yurt sevgisi</w:t>
      </w:r>
    </w:p>
    <w:p w:rsidR="00F70FDA" w:rsidRPr="00EE10A3" w:rsidRDefault="00F70FDA" w:rsidP="006A292B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>C)  insan sevgisi</w:t>
      </w: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EE10A3">
        <w:rPr>
          <w:rFonts w:ascii="Arial" w:hAnsi="Arial" w:cs="Arial"/>
          <w:color w:val="000000"/>
          <w:sz w:val="20"/>
          <w:szCs w:val="20"/>
        </w:rPr>
        <w:t>D)  kitap sevgisi</w:t>
      </w:r>
    </w:p>
    <w:p w:rsidR="00F70FDA" w:rsidRDefault="00F70FDA" w:rsidP="006A292B">
      <w:pPr>
        <w:pStyle w:val="BodyText2"/>
        <w:ind w:right="-368"/>
        <w:rPr>
          <w:sz w:val="24"/>
          <w:szCs w:val="24"/>
        </w:rPr>
      </w:pPr>
    </w:p>
    <w:p w:rsidR="00F70FDA" w:rsidRDefault="00F70FDA" w:rsidP="006A292B">
      <w:pPr>
        <w:spacing w:line="240" w:lineRule="atLeast"/>
        <w:ind w:right="-679"/>
        <w:rPr>
          <w:rFonts w:ascii="Arial" w:hAnsi="Arial" w:cs="Arial"/>
          <w:b/>
          <w:bCs/>
          <w:sz w:val="20"/>
          <w:szCs w:val="20"/>
        </w:rPr>
      </w:pPr>
      <w:r w:rsidRPr="00EC41A6">
        <w:rPr>
          <w:rFonts w:ascii="Arial" w:hAnsi="Arial" w:cs="Arial"/>
          <w:b/>
          <w:bCs/>
          <w:sz w:val="20"/>
          <w:szCs w:val="20"/>
        </w:rPr>
        <w:t>S1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00EC41A6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65539">
        <w:rPr>
          <w:rFonts w:ascii="Arial" w:hAnsi="Arial" w:cs="Arial"/>
          <w:b/>
          <w:bCs/>
          <w:sz w:val="20"/>
          <w:szCs w:val="20"/>
        </w:rPr>
        <w:t xml:space="preserve">“Makineye tabakları  (  ) çatalları (  ) </w:t>
      </w:r>
    </w:p>
    <w:p w:rsidR="00F70FDA" w:rsidRPr="00365539" w:rsidRDefault="00F70FDA" w:rsidP="006A292B">
      <w:pPr>
        <w:spacing w:line="240" w:lineRule="atLeast"/>
        <w:ind w:right="-679"/>
        <w:rPr>
          <w:rFonts w:ascii="Arial" w:hAnsi="Arial" w:cs="Arial"/>
          <w:b/>
          <w:bCs/>
          <w:sz w:val="20"/>
          <w:szCs w:val="20"/>
        </w:rPr>
      </w:pPr>
      <w:r w:rsidRPr="00365539">
        <w:rPr>
          <w:rFonts w:ascii="Arial" w:hAnsi="Arial" w:cs="Arial"/>
          <w:b/>
          <w:bCs/>
          <w:sz w:val="20"/>
          <w:szCs w:val="20"/>
        </w:rPr>
        <w:t xml:space="preserve">bardakları ve kaşıkları yerleştirdin mi (  )” </w:t>
      </w:r>
      <w:r w:rsidRPr="00365539">
        <w:rPr>
          <w:rFonts w:ascii="Arial" w:hAnsi="Arial" w:cs="Arial"/>
          <w:sz w:val="20"/>
          <w:szCs w:val="20"/>
        </w:rPr>
        <w:t>cümlesinde (  ) yerine hangi noktalama işaretleri gelmelidir</w:t>
      </w:r>
      <w:r w:rsidRPr="00365539">
        <w:rPr>
          <w:rFonts w:ascii="Arial" w:hAnsi="Arial" w:cs="Arial"/>
          <w:b/>
          <w:bCs/>
          <w:sz w:val="20"/>
          <w:szCs w:val="20"/>
        </w:rPr>
        <w:t>?</w:t>
      </w:r>
    </w:p>
    <w:p w:rsidR="00F70FDA" w:rsidRPr="00365539" w:rsidRDefault="00F70FDA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F70FDA" w:rsidRPr="00365539" w:rsidRDefault="00F70FDA" w:rsidP="006A292B">
      <w:pPr>
        <w:spacing w:line="240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365539">
        <w:rPr>
          <w:rFonts w:ascii="Arial" w:hAnsi="Arial" w:cs="Arial"/>
          <w:sz w:val="20"/>
          <w:szCs w:val="20"/>
        </w:rPr>
        <w:t xml:space="preserve">(?) (:) (?)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Pr="00365539">
        <w:rPr>
          <w:rFonts w:ascii="Arial" w:hAnsi="Arial" w:cs="Arial"/>
          <w:b/>
          <w:bCs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 xml:space="preserve">(,) (,) (?) </w:t>
      </w:r>
      <w:r w:rsidRPr="00365539">
        <w:rPr>
          <w:rFonts w:ascii="Arial" w:hAnsi="Arial" w:cs="Arial"/>
          <w:b/>
          <w:bCs/>
          <w:sz w:val="20"/>
          <w:szCs w:val="20"/>
        </w:rPr>
        <w:t xml:space="preserve">             </w:t>
      </w:r>
    </w:p>
    <w:p w:rsidR="00F70FDA" w:rsidRDefault="00F70FDA" w:rsidP="006A292B">
      <w:pPr>
        <w:spacing w:line="240" w:lineRule="atLeast"/>
        <w:rPr>
          <w:rFonts w:ascii="Arial" w:hAnsi="Arial" w:cs="Arial"/>
          <w:sz w:val="20"/>
          <w:szCs w:val="20"/>
        </w:rPr>
      </w:pPr>
      <w:r w:rsidRPr="00365539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 w:rsidRPr="00365539">
        <w:rPr>
          <w:rFonts w:ascii="Arial" w:hAnsi="Arial" w:cs="Arial"/>
          <w:b/>
          <w:bCs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(.) (;) (?)</w:t>
      </w:r>
      <w:r w:rsidRPr="00365539">
        <w:rPr>
          <w:rFonts w:ascii="Arial" w:hAnsi="Arial" w:cs="Arial"/>
          <w:b/>
          <w:bCs/>
          <w:sz w:val="20"/>
          <w:szCs w:val="20"/>
        </w:rPr>
        <w:tab/>
      </w:r>
      <w:r w:rsidRPr="00365539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D) </w:t>
      </w:r>
      <w:r w:rsidRPr="00365539">
        <w:rPr>
          <w:rFonts w:ascii="Arial" w:hAnsi="Arial" w:cs="Arial"/>
          <w:b/>
          <w:bCs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(:) (;) (?)</w:t>
      </w:r>
    </w:p>
    <w:p w:rsidR="00F70FDA" w:rsidRDefault="00F70FDA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F70FDA" w:rsidRDefault="00F70FDA" w:rsidP="006A292B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S17)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"Yandı" sözcüğü aşağıdaki cümlelerin hangisinde gerçek anlamıyla kullanılmış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softHyphen/>
        <w:t>tır?</w:t>
      </w:r>
    </w:p>
    <w:p w:rsidR="00F70FDA" w:rsidRPr="0094580D" w:rsidRDefault="00F70FDA" w:rsidP="006A292B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Pr="0094580D" w:rsidRDefault="00F70FDA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Kafasını kapıya vurunca canı yandı,</w:t>
      </w:r>
    </w:p>
    <w:p w:rsidR="00F70FDA" w:rsidRPr="0094580D" w:rsidRDefault="00F70FDA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Tiyatroya gidemedim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biletim yandı.</w:t>
      </w:r>
    </w:p>
    <w:p w:rsidR="00F70FDA" w:rsidRPr="0094580D" w:rsidRDefault="00F70FDA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Dün sabah kardeşimin eli yandı.</w:t>
      </w:r>
    </w:p>
    <w:p w:rsidR="00F70FDA" w:rsidRDefault="00F70FDA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Turşuyu fazla yedim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içim yandı.</w:t>
      </w:r>
    </w:p>
    <w:p w:rsidR="00F70FDA" w:rsidRDefault="00F70FDA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</w:p>
    <w:p w:rsidR="00F70FDA" w:rsidRPr="00B80310" w:rsidRDefault="00F70FDA" w:rsidP="006A292B">
      <w:pPr>
        <w:ind w:right="-679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9F4F92">
        <w:rPr>
          <w:rFonts w:ascii="Arial" w:hAnsi="Arial" w:cs="Arial"/>
          <w:b/>
          <w:bCs/>
          <w:sz w:val="20"/>
          <w:szCs w:val="20"/>
          <w:shd w:val="clear" w:color="auto" w:fill="FFFFFF"/>
        </w:rPr>
        <w:t>S1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8</w:t>
      </w:r>
      <w:r w:rsidRPr="009F4F92">
        <w:rPr>
          <w:rFonts w:ascii="Arial" w:hAnsi="Arial" w:cs="Arial"/>
          <w:b/>
          <w:bCs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Atalarımızın büyük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emeklerle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gerçekleştirdiği tüm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eserleri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korumalıyız.”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 xml:space="preserve"> tümcesinde altı çizili sözcüklerin yerine aşağıdaki sözcük çiftlerinden hangisi yazılırsa tümcenin anlamı </w:t>
      </w:r>
      <w:r w:rsidRPr="00EE10A3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değişmez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F70FDA" w:rsidRPr="00EE10A3" w:rsidRDefault="00F70FDA" w:rsidP="006A292B">
      <w:pPr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F70FDA" w:rsidRPr="00EE10A3" w:rsidRDefault="00F70FDA" w:rsidP="006A292B">
      <w:pPr>
        <w:ind w:right="-67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>A)  emellerle – binaları</w:t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EE10A3">
        <w:rPr>
          <w:rFonts w:ascii="Arial" w:hAnsi="Arial" w:cs="Arial"/>
          <w:color w:val="000000"/>
          <w:sz w:val="20"/>
          <w:szCs w:val="20"/>
        </w:rPr>
        <w:t>B)  çabalarla – yapıtları</w:t>
      </w:r>
    </w:p>
    <w:p w:rsidR="00F70FDA" w:rsidRDefault="00F70FDA" w:rsidP="006A292B">
      <w:pPr>
        <w:ind w:right="-85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>C)  gayretlerle – müzeleri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D)  emellerle – yapıtları </w:t>
      </w:r>
    </w:p>
    <w:p w:rsidR="00F70FDA" w:rsidRDefault="00F70FDA" w:rsidP="006A292B">
      <w:pPr>
        <w:rPr>
          <w:rFonts w:ascii="Arial" w:hAnsi="Arial" w:cs="Arial"/>
          <w:color w:val="000000"/>
          <w:sz w:val="20"/>
          <w:szCs w:val="20"/>
        </w:rPr>
      </w:pPr>
    </w:p>
    <w:p w:rsidR="00F70FDA" w:rsidRDefault="00F70FDA" w:rsidP="006A292B">
      <w:pPr>
        <w:spacing w:after="240"/>
        <w:ind w:right="-679"/>
        <w:rPr>
          <w:rFonts w:ascii="Arial" w:hAnsi="Arial" w:cs="Arial"/>
          <w:color w:val="000000"/>
          <w:sz w:val="20"/>
          <w:szCs w:val="20"/>
        </w:rPr>
      </w:pPr>
      <w:r w:rsidRPr="00DC7E5A">
        <w:rPr>
          <w:rFonts w:ascii="Arial" w:hAnsi="Arial" w:cs="Arial"/>
          <w:b/>
          <w:bCs/>
          <w:sz w:val="20"/>
          <w:szCs w:val="20"/>
        </w:rPr>
        <w:t>S1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DC7E5A">
        <w:rPr>
          <w:rFonts w:ascii="Arial" w:hAnsi="Arial" w:cs="Arial"/>
          <w:b/>
          <w:bCs/>
          <w:sz w:val="20"/>
          <w:szCs w:val="20"/>
        </w:rPr>
        <w:t>)</w:t>
      </w:r>
      <w:r w:rsidRPr="001D29FD">
        <w:rPr>
          <w:b/>
          <w:bCs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cümlelerin hangisinde </w:t>
      </w:r>
      <w:r>
        <w:rPr>
          <w:rFonts w:ascii="Arial" w:hAnsi="Arial" w:cs="Arial"/>
          <w:color w:val="000000"/>
          <w:sz w:val="20"/>
          <w:szCs w:val="20"/>
        </w:rPr>
        <w:t xml:space="preserve">“Ne zaman?”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sorusunun cevabı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yoktur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F70FDA" w:rsidRDefault="00F70FDA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  Sabaha karşı hepimiz yola çıktık.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F70FDA" w:rsidRDefault="00F70FDA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 Bahar gelince çiçekler ağaçları süsler.</w:t>
      </w:r>
    </w:p>
    <w:p w:rsidR="00F70FDA" w:rsidRDefault="00F70FDA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  Bize ders çalışmak için yarın gelmelisin.</w:t>
      </w:r>
    </w:p>
    <w:p w:rsidR="00F70FDA" w:rsidRDefault="00F70FDA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  Türkçe dersini diğer derslerden çok seviyorum.</w:t>
      </w:r>
    </w:p>
    <w:p w:rsidR="00F70FDA" w:rsidRDefault="00F70FDA" w:rsidP="006A292B">
      <w:pPr>
        <w:rPr>
          <w:b/>
          <w:bCs/>
        </w:rPr>
      </w:pPr>
    </w:p>
    <w:p w:rsidR="00F70FDA" w:rsidRPr="00587A3B" w:rsidRDefault="00F70FDA" w:rsidP="006A292B">
      <w:pPr>
        <w:widowControl w:val="0"/>
        <w:ind w:left="426" w:right="-859" w:hanging="568"/>
        <w:rPr>
          <w:rFonts w:ascii="Arial" w:hAnsi="Arial" w:cs="Arial"/>
          <w:b/>
          <w:bCs/>
          <w:sz w:val="20"/>
          <w:szCs w:val="20"/>
        </w:rPr>
      </w:pPr>
      <w:r w:rsidRPr="00DC7E5A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20) </w:t>
      </w:r>
      <w:r w:rsidRPr="007E5502">
        <w:rPr>
          <w:rFonts w:ascii="Arial" w:hAnsi="Arial" w:cs="Arial"/>
          <w:sz w:val="20"/>
          <w:szCs w:val="20"/>
        </w:rPr>
        <w:t xml:space="preserve">Hangi cümlede karşılaştırma </w:t>
      </w:r>
      <w:r w:rsidRPr="00587A3B">
        <w:rPr>
          <w:rFonts w:ascii="Arial" w:hAnsi="Arial" w:cs="Arial"/>
          <w:b/>
          <w:bCs/>
          <w:sz w:val="20"/>
          <w:szCs w:val="20"/>
          <w:u w:val="single"/>
        </w:rPr>
        <w:t>yapılmamıştır</w:t>
      </w:r>
      <w:r w:rsidRPr="00587A3B">
        <w:rPr>
          <w:rFonts w:ascii="Arial" w:hAnsi="Arial" w:cs="Arial"/>
          <w:b/>
          <w:bCs/>
          <w:sz w:val="20"/>
          <w:szCs w:val="20"/>
        </w:rPr>
        <w:t>?</w:t>
      </w:r>
    </w:p>
    <w:p w:rsidR="00F70FDA" w:rsidRPr="007E5502" w:rsidRDefault="00F70FDA" w:rsidP="006A292B">
      <w:pPr>
        <w:widowControl w:val="0"/>
        <w:ind w:left="709" w:hanging="283"/>
        <w:rPr>
          <w:rFonts w:ascii="Arial" w:hAnsi="Arial" w:cs="Arial"/>
          <w:sz w:val="20"/>
          <w:szCs w:val="20"/>
        </w:rPr>
      </w:pPr>
    </w:p>
    <w:p w:rsidR="00F70FDA" w:rsidRPr="007E5502" w:rsidRDefault="00F70FDA" w:rsidP="006A292B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A) Ahmet de babası gibi çok çalışkandır.</w:t>
      </w:r>
    </w:p>
    <w:p w:rsidR="00F70FDA" w:rsidRPr="007E5502" w:rsidRDefault="00F70FDA" w:rsidP="006A292B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B) İşini bugün daha çabuk bitirdi.</w:t>
      </w:r>
    </w:p>
    <w:p w:rsidR="00F70FDA" w:rsidRPr="007E5502" w:rsidRDefault="00F70FDA" w:rsidP="006A292B">
      <w:pPr>
        <w:widowControl w:val="0"/>
        <w:ind w:left="709" w:right="-355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C) Ne yapacağına karar verememişti.</w:t>
      </w:r>
    </w:p>
    <w:p w:rsidR="00F70FDA" w:rsidRPr="007E5502" w:rsidRDefault="00F70FDA" w:rsidP="006A292B">
      <w:pPr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D) Çocuklar, çiçekler gibi narindirler.</w:t>
      </w:r>
    </w:p>
    <w:p w:rsidR="00F70FDA" w:rsidRDefault="00F70FDA" w:rsidP="006A292B">
      <w:pPr>
        <w:rPr>
          <w:rFonts w:ascii="Arial" w:hAnsi="Arial" w:cs="Arial"/>
          <w:sz w:val="20"/>
          <w:szCs w:val="20"/>
        </w:rPr>
      </w:pPr>
    </w:p>
    <w:p w:rsidR="00F70FDA" w:rsidRDefault="00F70FDA" w:rsidP="006A292B">
      <w:pPr>
        <w:rPr>
          <w:rFonts w:ascii="Arial" w:hAnsi="Arial" w:cs="Arial"/>
          <w:b/>
          <w:bCs/>
          <w:sz w:val="20"/>
          <w:szCs w:val="20"/>
        </w:rPr>
      </w:pPr>
      <w:r w:rsidRPr="00E60027">
        <w:rPr>
          <w:rFonts w:ascii="Arial" w:hAnsi="Arial" w:cs="Arial"/>
          <w:b/>
          <w:bCs/>
          <w:sz w:val="20"/>
          <w:szCs w:val="20"/>
        </w:rPr>
        <w:t xml:space="preserve">NOT: </w:t>
      </w:r>
      <w:r>
        <w:rPr>
          <w:rFonts w:ascii="Arial" w:hAnsi="Arial" w:cs="Arial"/>
          <w:b/>
          <w:bCs/>
          <w:sz w:val="20"/>
          <w:szCs w:val="20"/>
        </w:rPr>
        <w:t>Sorular 5’er Puandır.</w:t>
      </w:r>
    </w:p>
    <w:p w:rsidR="00F70FDA" w:rsidRDefault="00F70FDA" w:rsidP="006A292B">
      <w:pPr>
        <w:rPr>
          <w:rFonts w:ascii="Arial" w:hAnsi="Arial" w:cs="Arial"/>
          <w:b/>
          <w:bCs/>
          <w:sz w:val="20"/>
          <w:szCs w:val="20"/>
        </w:rPr>
      </w:pPr>
    </w:p>
    <w:p w:rsidR="00F70FDA" w:rsidRDefault="00F70FDA" w:rsidP="006A292B">
      <w:pPr>
        <w:rPr>
          <w:rFonts w:ascii="Arial" w:hAnsi="Arial" w:cs="Arial"/>
          <w:b/>
          <w:bCs/>
          <w:sz w:val="20"/>
          <w:szCs w:val="20"/>
        </w:rPr>
      </w:pPr>
    </w:p>
    <w:p w:rsidR="00F70FDA" w:rsidRPr="00E60027" w:rsidRDefault="00F70FDA" w:rsidP="006A292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BAŞARILAR…</w:t>
      </w:r>
      <w:r w:rsidRPr="00E60027">
        <w:rPr>
          <w:rFonts w:ascii="Arial" w:hAnsi="Arial" w:cs="Arial"/>
          <w:b/>
          <w:bCs/>
          <w:sz w:val="20"/>
          <w:szCs w:val="20"/>
        </w:rPr>
        <w:t xml:space="preserve">           </w:t>
      </w:r>
    </w:p>
    <w:p w:rsidR="00F70FDA" w:rsidRPr="00833D3F" w:rsidRDefault="00F70FDA" w:rsidP="006A292B">
      <w:pPr>
        <w:ind w:left="-540"/>
        <w:rPr>
          <w:rFonts w:ascii="Arial" w:hAnsi="Arial" w:cs="Arial"/>
          <w:b/>
          <w:bCs/>
          <w:sz w:val="20"/>
          <w:szCs w:val="20"/>
        </w:rPr>
      </w:pPr>
    </w:p>
    <w:p w:rsidR="00F70FDA" w:rsidRDefault="00F70FDA"/>
    <w:sectPr w:rsidR="00F70FDA" w:rsidSect="00C22DB4">
      <w:type w:val="continuous"/>
      <w:pgSz w:w="11906" w:h="16838"/>
      <w:pgMar w:top="899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FDA" w:rsidRDefault="00F70FDA" w:rsidP="009F0FA8">
      <w:r>
        <w:separator/>
      </w:r>
    </w:p>
  </w:endnote>
  <w:endnote w:type="continuationSeparator" w:id="0">
    <w:p w:rsidR="00F70FDA" w:rsidRDefault="00F70FDA" w:rsidP="009F0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FDA" w:rsidRDefault="00F70FDA">
    <w:pPr>
      <w:pStyle w:val="Footer"/>
    </w:pPr>
    <w:r w:rsidRPr="009F0FA8">
      <w:t>…Egitimhane.com…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FDA" w:rsidRDefault="00F70FDA" w:rsidP="009F0FA8">
      <w:r>
        <w:separator/>
      </w:r>
    </w:p>
  </w:footnote>
  <w:footnote w:type="continuationSeparator" w:id="0">
    <w:p w:rsidR="00F70FDA" w:rsidRDefault="00F70FDA" w:rsidP="009F0F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92B"/>
    <w:rsid w:val="00161832"/>
    <w:rsid w:val="001D29FD"/>
    <w:rsid w:val="0029301D"/>
    <w:rsid w:val="00364101"/>
    <w:rsid w:val="00365539"/>
    <w:rsid w:val="00371ED8"/>
    <w:rsid w:val="003D70DB"/>
    <w:rsid w:val="00453DB7"/>
    <w:rsid w:val="00466BA4"/>
    <w:rsid w:val="00487D7A"/>
    <w:rsid w:val="00587A3B"/>
    <w:rsid w:val="0064207C"/>
    <w:rsid w:val="006740AB"/>
    <w:rsid w:val="006A292B"/>
    <w:rsid w:val="007105F7"/>
    <w:rsid w:val="007A4A90"/>
    <w:rsid w:val="007E5502"/>
    <w:rsid w:val="00833D3F"/>
    <w:rsid w:val="00845A09"/>
    <w:rsid w:val="00894190"/>
    <w:rsid w:val="009042A9"/>
    <w:rsid w:val="0094580D"/>
    <w:rsid w:val="00996A83"/>
    <w:rsid w:val="009F0FA8"/>
    <w:rsid w:val="009F4F92"/>
    <w:rsid w:val="00A5054B"/>
    <w:rsid w:val="00A92DF4"/>
    <w:rsid w:val="00B66A34"/>
    <w:rsid w:val="00B80310"/>
    <w:rsid w:val="00C17695"/>
    <w:rsid w:val="00C22DB4"/>
    <w:rsid w:val="00C269DE"/>
    <w:rsid w:val="00C56C29"/>
    <w:rsid w:val="00C91675"/>
    <w:rsid w:val="00CD29D5"/>
    <w:rsid w:val="00CD6D63"/>
    <w:rsid w:val="00D24977"/>
    <w:rsid w:val="00D37C2D"/>
    <w:rsid w:val="00DC7E5A"/>
    <w:rsid w:val="00E01C56"/>
    <w:rsid w:val="00E0620F"/>
    <w:rsid w:val="00E2663F"/>
    <w:rsid w:val="00E60027"/>
    <w:rsid w:val="00E85F0B"/>
    <w:rsid w:val="00EC41A6"/>
    <w:rsid w:val="00EE10A3"/>
    <w:rsid w:val="00F7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2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">
    <w:name w:val="Stil"/>
    <w:uiPriority w:val="99"/>
    <w:rsid w:val="006A29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A292B"/>
    <w:pPr>
      <w:ind w:right="-387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A292B"/>
    <w:rPr>
      <w:rFonts w:ascii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9F0F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F0FA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9F0F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F0FA8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D6D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98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993</Words>
  <Characters>5665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2013-04-06T12:16:00Z</dcterms:created>
  <dcterms:modified xsi:type="dcterms:W3CDTF">2013-04-16T14:34:00Z</dcterms:modified>
  <cp:category>www.sorubak.com</cp:category>
</cp:coreProperties>
</file>