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A9" w:rsidRDefault="005A3CA9" w:rsidP="004B45C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5.SINIFLAR </w:t>
      </w:r>
      <w:r w:rsidRPr="004B45C4">
        <w:rPr>
          <w:rFonts w:ascii="Arial" w:hAnsi="Arial" w:cs="Arial"/>
          <w:b/>
          <w:bCs/>
          <w:sz w:val="22"/>
          <w:szCs w:val="22"/>
        </w:rPr>
        <w:t>TÜRKÇE DERSİ II. DÖNEM 2. YAZILI SINAVI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ADI SOYADI: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 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             PUAN: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NO:</w:t>
      </w:r>
    </w:p>
    <w:p w:rsidR="005A3CA9" w:rsidRDefault="005A3CA9" w:rsidP="00ED7F11">
      <w:pPr>
        <w:pStyle w:val="Footer"/>
      </w:pP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</w:p>
    <w:p w:rsidR="005A3CA9" w:rsidRDefault="005A3CA9" w:rsidP="004B45C4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“Baktım çocuklar uçurtma uçuruyor. Her yıl, bahar aylarında, uçurtmayı gördüm mü, bir üzüntü duyarım içimde, ağlamaklı olurum. Ben uçurtma uçurmadım ki? Çocukluğumda pek isterdim, o renk renk kağıtlardan yapılmış uçurtmaların havalanmasına içimi çekerek bakardım. Annem bırakmazdı beni uçurtma uçurmaya. Soğuk alır hastalanırmışım…”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( 1. ve 2. soruları yukarıdaki parçaya göre yanıtlayınız.)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1. Aşağıdakilerden hangisi, yazarın çocukluğunu hatırlamasına neden oluyor?</w:t>
      </w:r>
    </w:p>
    <w:p w:rsidR="005A3CA9" w:rsidRDefault="005A3CA9" w:rsidP="004B45C4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A) Soğuk alıp hastalanması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B) Çocuklarla karşılaşması</w:t>
      </w:r>
    </w:p>
    <w:p w:rsidR="005A3CA9" w:rsidRDefault="005A3CA9" w:rsidP="004B45C4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C) Uçurtmaları görmesi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D) Bahar aylarının gelmesi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2. Annesi, çocuğun dışarıya çıkmasını niçin istemiyor?</w:t>
      </w:r>
    </w:p>
    <w:p w:rsidR="005A3CA9" w:rsidRDefault="005A3CA9" w:rsidP="004B45C4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A) Başka çocuklarla oynamaması için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B) Sokağa çıkacak yaşta olmadığı için</w:t>
      </w:r>
    </w:p>
    <w:p w:rsidR="005A3CA9" w:rsidRDefault="005A3CA9" w:rsidP="004B45C4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C) Hastalanmasından korktuğu için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D) Uçurtma uçurmasını engellemek için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</w:p>
    <w:p w:rsidR="005A3CA9" w:rsidRDefault="005A3CA9" w:rsidP="004B45C4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3.  Aşağıdakilerden hangisi söyleyenin kendi </w:t>
      </w:r>
      <w:r>
        <w:rPr>
          <w:rFonts w:ascii="Arial" w:hAnsi="Arial" w:cs="Arial"/>
          <w:sz w:val="22"/>
          <w:szCs w:val="22"/>
        </w:rPr>
        <w:t xml:space="preserve">(öznel) </w:t>
      </w:r>
      <w:r>
        <w:rPr>
          <w:rFonts w:ascii="Arial" w:hAnsi="Arial" w:cs="Arial"/>
          <w:b/>
          <w:bCs/>
          <w:sz w:val="22"/>
          <w:szCs w:val="22"/>
        </w:rPr>
        <w:t>düşüncesidir?</w:t>
      </w:r>
    </w:p>
    <w:p w:rsidR="005A3CA9" w:rsidRDefault="005A3CA9" w:rsidP="004B45C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Antalya bir tatil merkezidir.                          B) Antalya’nın denize kıyısı vardır.</w:t>
      </w:r>
    </w:p>
    <w:p w:rsidR="005A3CA9" w:rsidRDefault="005A3CA9" w:rsidP="004B45C4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Antalya ülkemizdeki en güzel şehirdir.         D) Antalya Akdeniz bölgesindedir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Aşağıdaki tümcelerde altı çizili sözcüklerden hangisi genel anlamlıdır?</w:t>
      </w:r>
    </w:p>
    <w:p w:rsidR="005A3CA9" w:rsidRDefault="005A3CA9" w:rsidP="004B45C4">
      <w:pPr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A) Köyümüzün yakınından geçen </w:t>
      </w:r>
      <w:r>
        <w:rPr>
          <w:rFonts w:ascii="Arial" w:hAnsi="Arial" w:cs="Arial"/>
          <w:color w:val="000000"/>
          <w:sz w:val="22"/>
          <w:szCs w:val="22"/>
          <w:u w:val="single"/>
        </w:rPr>
        <w:t>dere</w:t>
      </w:r>
      <w:r>
        <w:rPr>
          <w:rFonts w:ascii="Arial" w:hAnsi="Arial" w:cs="Arial"/>
          <w:color w:val="000000"/>
          <w:sz w:val="22"/>
          <w:szCs w:val="22"/>
        </w:rPr>
        <w:t xml:space="preserve"> şırıl şırıl akıyor.</w:t>
      </w:r>
    </w:p>
    <w:p w:rsidR="005A3CA9" w:rsidRDefault="005A3CA9" w:rsidP="004B45C4">
      <w:pPr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B) </w:t>
      </w:r>
      <w:r>
        <w:rPr>
          <w:rFonts w:ascii="Arial" w:hAnsi="Arial" w:cs="Arial"/>
          <w:color w:val="000000"/>
          <w:sz w:val="22"/>
          <w:szCs w:val="22"/>
          <w:u w:val="single"/>
        </w:rPr>
        <w:t>Solucan</w:t>
      </w:r>
      <w:r>
        <w:rPr>
          <w:rFonts w:ascii="Arial" w:hAnsi="Arial" w:cs="Arial"/>
          <w:color w:val="000000"/>
          <w:sz w:val="22"/>
          <w:szCs w:val="22"/>
        </w:rPr>
        <w:t xml:space="preserve"> toprak altında yaşayan bir canlı türüdür.</w:t>
      </w:r>
    </w:p>
    <w:p w:rsidR="005A3CA9" w:rsidRDefault="005A3CA9" w:rsidP="004B45C4">
      <w:pPr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C) </w:t>
      </w:r>
      <w:r>
        <w:rPr>
          <w:rFonts w:ascii="Arial" w:hAnsi="Arial" w:cs="Arial"/>
          <w:color w:val="000000"/>
          <w:sz w:val="22"/>
          <w:szCs w:val="22"/>
          <w:u w:val="single"/>
        </w:rPr>
        <w:t xml:space="preserve">Kartal </w:t>
      </w:r>
      <w:r>
        <w:rPr>
          <w:rFonts w:ascii="Arial" w:hAnsi="Arial" w:cs="Arial"/>
          <w:color w:val="000000"/>
          <w:sz w:val="22"/>
          <w:szCs w:val="22"/>
        </w:rPr>
        <w:t>avını kaptığı gibi yükselmeye başladı.</w:t>
      </w:r>
    </w:p>
    <w:p w:rsidR="005A3CA9" w:rsidRDefault="005A3CA9" w:rsidP="004B45C4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Ürünlere zarar vermesin diye </w:t>
      </w:r>
      <w:r>
        <w:rPr>
          <w:rFonts w:ascii="Arial" w:hAnsi="Arial" w:cs="Arial"/>
          <w:sz w:val="22"/>
          <w:szCs w:val="22"/>
          <w:u w:val="single"/>
        </w:rPr>
        <w:t>kuşları</w:t>
      </w:r>
      <w:r>
        <w:rPr>
          <w:rFonts w:ascii="Arial" w:hAnsi="Arial" w:cs="Arial"/>
          <w:sz w:val="22"/>
          <w:szCs w:val="22"/>
        </w:rPr>
        <w:t xml:space="preserve"> sürekli kovalıyordu.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“ mı, mi ” </w:t>
      </w:r>
      <w:r>
        <w:rPr>
          <w:rFonts w:ascii="Arial" w:hAnsi="Arial" w:cs="Arial"/>
          <w:b/>
          <w:bCs/>
          <w:color w:val="000000"/>
          <w:sz w:val="22"/>
          <w:szCs w:val="22"/>
        </w:rPr>
        <w:t>aşağıdaki tümcelerin hangisine soru anlamı katmıştır?</w:t>
      </w:r>
    </w:p>
    <w:p w:rsidR="005A3CA9" w:rsidRDefault="005A3CA9" w:rsidP="004B45C4">
      <w:pPr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A) Annem geldi mi gelmedi mi bilmiyorum</w:t>
      </w:r>
    </w:p>
    <w:p w:rsidR="005A3CA9" w:rsidRDefault="005A3CA9" w:rsidP="004B45C4">
      <w:pPr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B) Boyama  için kırmızı kalemi mi, yoksa mavi kalemi mi kullanacaksın</w:t>
      </w:r>
    </w:p>
    <w:p w:rsidR="005A3CA9" w:rsidRDefault="005A3CA9" w:rsidP="004B45C4">
      <w:pPr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C) Pişmiş mi pişmemiş mi belli değil</w:t>
      </w:r>
    </w:p>
    <w:p w:rsidR="005A3CA9" w:rsidRDefault="005A3CA9" w:rsidP="004B45C4">
      <w:pPr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D) Bu elbiseyi alacağımız belli mi, değil</w:t>
      </w:r>
    </w:p>
    <w:p w:rsidR="005A3CA9" w:rsidRDefault="005A3CA9" w:rsidP="004B45C4">
      <w:pPr>
        <w:ind w:firstLine="708"/>
        <w:rPr>
          <w:rFonts w:ascii="Arial" w:hAnsi="Arial" w:cs="Arial"/>
          <w:color w:val="000000"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“Çalışıyorum diyorsun ancak başaramıyorsun. O hâlde çok …………”</w:t>
      </w:r>
    </w:p>
    <w:p w:rsidR="005A3CA9" w:rsidRDefault="005A3CA9" w:rsidP="004B45C4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Cümlesi aşağıdaki seçeneklerden hangisi ile tamamlanabilir?</w:t>
      </w:r>
    </w:p>
    <w:p w:rsidR="005A3CA9" w:rsidRDefault="005A3CA9" w:rsidP="004B45C4">
      <w:pPr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A) başarılısın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B) iyi çalışmıyorsun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C) başarıyorsun</w:t>
      </w:r>
      <w:r>
        <w:rPr>
          <w:rFonts w:ascii="Arial" w:hAnsi="Arial" w:cs="Arial"/>
          <w:color w:val="000000"/>
          <w:sz w:val="22"/>
          <w:szCs w:val="22"/>
        </w:rPr>
        <w:tab/>
        <w:t>D) çalışıyorsun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Aşağıdakilerden hangisi cümle değildir?</w:t>
      </w:r>
    </w:p>
    <w:p w:rsidR="005A3CA9" w:rsidRDefault="005A3CA9" w:rsidP="004B45C4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Akşam bize               B) Bağırdı.          C) Geliyorum.             D) Koşma.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8.</w:t>
      </w:r>
      <w:r>
        <w:rPr>
          <w:rFonts w:ascii="Arial" w:hAnsi="Arial" w:cs="Arial"/>
          <w:sz w:val="22"/>
          <w:szCs w:val="22"/>
        </w:rPr>
        <w:t xml:space="preserve"> Aşağıdaki altı çizili sözcüklerden hangisi “</w:t>
      </w:r>
      <w:r>
        <w:rPr>
          <w:rFonts w:ascii="Arial" w:hAnsi="Arial" w:cs="Arial"/>
          <w:b/>
          <w:bCs/>
          <w:sz w:val="22"/>
          <w:szCs w:val="22"/>
        </w:rPr>
        <w:t>mecaz” anlamlı değildir?</w:t>
      </w:r>
      <w:r>
        <w:rPr>
          <w:rFonts w:ascii="Arial" w:hAnsi="Arial" w:cs="Arial"/>
          <w:sz w:val="22"/>
          <w:szCs w:val="22"/>
        </w:rPr>
        <w:br/>
        <w:t xml:space="preserve">  A) Doktora </w:t>
      </w:r>
      <w:r>
        <w:rPr>
          <w:rFonts w:ascii="Arial" w:hAnsi="Arial" w:cs="Arial"/>
          <w:sz w:val="22"/>
          <w:szCs w:val="22"/>
          <w:u w:val="single"/>
        </w:rPr>
        <w:t>boş</w:t>
      </w:r>
      <w:r>
        <w:rPr>
          <w:rFonts w:ascii="Arial" w:hAnsi="Arial" w:cs="Arial"/>
          <w:sz w:val="22"/>
          <w:szCs w:val="22"/>
        </w:rPr>
        <w:t xml:space="preserve"> gözlerle bakıyordu.          B) Ayşe’nin uykusu </w:t>
      </w:r>
      <w:r>
        <w:rPr>
          <w:rFonts w:ascii="Arial" w:hAnsi="Arial" w:cs="Arial"/>
          <w:sz w:val="22"/>
          <w:szCs w:val="22"/>
          <w:u w:val="single"/>
        </w:rPr>
        <w:t>kaç</w:t>
      </w:r>
      <w:r>
        <w:rPr>
          <w:rFonts w:ascii="Arial" w:hAnsi="Arial" w:cs="Arial"/>
          <w:sz w:val="22"/>
          <w:szCs w:val="22"/>
        </w:rPr>
        <w:t>tı.</w:t>
      </w:r>
      <w:r>
        <w:rPr>
          <w:rFonts w:ascii="Arial" w:hAnsi="Arial" w:cs="Arial"/>
          <w:sz w:val="22"/>
          <w:szCs w:val="22"/>
        </w:rPr>
        <w:br/>
        <w:t xml:space="preserve">  C) Kanadı </w:t>
      </w:r>
      <w:r>
        <w:rPr>
          <w:rFonts w:ascii="Arial" w:hAnsi="Arial" w:cs="Arial"/>
          <w:sz w:val="22"/>
          <w:szCs w:val="22"/>
          <w:u w:val="single"/>
        </w:rPr>
        <w:t>kırık</w:t>
      </w:r>
      <w:r>
        <w:rPr>
          <w:rFonts w:ascii="Arial" w:hAnsi="Arial" w:cs="Arial"/>
          <w:sz w:val="22"/>
          <w:szCs w:val="22"/>
        </w:rPr>
        <w:t xml:space="preserve"> bir martı gördüm.              D) Bu şarkıya </w:t>
      </w:r>
      <w:r>
        <w:rPr>
          <w:rFonts w:ascii="Arial" w:hAnsi="Arial" w:cs="Arial"/>
          <w:sz w:val="22"/>
          <w:szCs w:val="22"/>
          <w:u w:val="single"/>
        </w:rPr>
        <w:t>bayılıyorum.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Aşağıdaki cümlelerin hangisinde karşıt anlamlı sözcükler bir arada </w:t>
      </w:r>
      <w:r>
        <w:rPr>
          <w:rFonts w:ascii="Arial" w:hAnsi="Arial" w:cs="Arial"/>
          <w:b/>
          <w:bCs/>
          <w:sz w:val="22"/>
          <w:szCs w:val="22"/>
          <w:u w:val="single"/>
        </w:rPr>
        <w:t>kullanılmamıştır</w:t>
      </w:r>
      <w:r>
        <w:rPr>
          <w:rFonts w:ascii="Arial" w:hAnsi="Arial" w:cs="Arial"/>
          <w:b/>
          <w:bCs/>
          <w:sz w:val="22"/>
          <w:szCs w:val="22"/>
        </w:rPr>
        <w:t>?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>A) Ören çok güzel bir yer                                      B) İyi kötü günlerimiz oldu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C) Bazen sevindik, bazen üzüldük                         D)Gece gündüz çalışıyoruz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10.</w:t>
      </w:r>
      <w:r>
        <w:rPr>
          <w:rFonts w:ascii="Arial" w:hAnsi="Arial" w:cs="Arial"/>
          <w:sz w:val="22"/>
          <w:szCs w:val="22"/>
        </w:rPr>
        <w:t xml:space="preserve"> “ Yaramaz” </w:t>
      </w:r>
      <w:r>
        <w:rPr>
          <w:rFonts w:ascii="Arial" w:hAnsi="Arial" w:cs="Arial"/>
          <w:b/>
          <w:bCs/>
          <w:sz w:val="22"/>
          <w:szCs w:val="22"/>
        </w:rPr>
        <w:t>sözcüğü aşağıdaki cümlelerin hangisinde önad (sıfat) olarak kullanılmıştır?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>A) Yaramaz çocuk ağaçtan düştü.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B) Çocukların bazıları neden bu kadar yaramazdır.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C) Yaramazlık nasıl tanımlanır.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D) Çocukluğumda ben de yaramaz deyil miydim?</w:t>
      </w:r>
      <w:r>
        <w:rPr>
          <w:rFonts w:ascii="Arial" w:hAnsi="Arial" w:cs="Arial"/>
          <w:sz w:val="22"/>
          <w:szCs w:val="22"/>
        </w:rPr>
        <w:tab/>
      </w:r>
    </w:p>
    <w:p w:rsidR="005A3CA9" w:rsidRDefault="005A3CA9" w:rsidP="004B45C4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11.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Hangi seçenekteki sözcükte büyük ünlü uyumu yoktur?</w:t>
      </w:r>
    </w:p>
    <w:p w:rsidR="005A3CA9" w:rsidRDefault="005A3CA9" w:rsidP="004B45C4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kanepe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B) kırmızı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C) kılavuz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D) kimsesiz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color w:val="000000"/>
          <w:sz w:val="22"/>
          <w:szCs w:val="22"/>
        </w:rPr>
        <w:t>dosta- vardır – gereksinimimiz – yakın – bir -  her – zaman</w:t>
      </w:r>
    </w:p>
    <w:p w:rsidR="005A3CA9" w:rsidRDefault="005A3CA9" w:rsidP="004B45C4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Yukarıdaki kelimeler, anlamlı ve kurallı bir cümle haline getirildiğinde baştan 4. kelime hangisi olur?</w:t>
      </w:r>
    </w:p>
    <w:p w:rsidR="005A3CA9" w:rsidRDefault="005A3CA9" w:rsidP="004B45C4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A) Gereksinimimiz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B) Dosta                  C) her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D) Yakın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13.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Aşağıdaki seçeneklerin hangisinde terim anlamlı bir sözcük yoktur?</w:t>
      </w:r>
    </w:p>
    <w:p w:rsidR="005A3CA9" w:rsidRDefault="005A3CA9" w:rsidP="004B45C4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A) Her paragrafta satır başı yapmalıyız.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B) Karenin çevresinin nasıl bulunduğunu biliyor musun?</w:t>
      </w:r>
    </w:p>
    <w:p w:rsidR="005A3CA9" w:rsidRDefault="005A3CA9" w:rsidP="004B45C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C) Bu şarkının notalarını biliyorum.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D) Çocuklarını göz kulak oluyordu.</w:t>
      </w:r>
    </w:p>
    <w:p w:rsidR="005A3CA9" w:rsidRDefault="005A3CA9" w:rsidP="004B45C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14.  </w:t>
      </w:r>
      <w:r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b/>
          <w:bCs/>
          <w:i/>
          <w:iCs/>
          <w:sz w:val="22"/>
          <w:szCs w:val="22"/>
        </w:rPr>
        <w:t>Kitabı geriye iade edeceğim.</w:t>
      </w:r>
      <w:r>
        <w:rPr>
          <w:rFonts w:ascii="Arial" w:hAnsi="Arial" w:cs="Arial"/>
          <w:sz w:val="22"/>
          <w:szCs w:val="22"/>
        </w:rPr>
        <w:t>” cümlesi için aşağıdakilerden hangisi doğrudur?</w:t>
      </w:r>
    </w:p>
    <w:p w:rsidR="005A3CA9" w:rsidRDefault="005A3CA9" w:rsidP="004B45C4">
      <w:pPr>
        <w:tabs>
          <w:tab w:val="left" w:pos="360"/>
          <w:tab w:val="left" w:pos="2340"/>
        </w:tabs>
        <w:ind w:firstLine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) Cümleden hiçbir kelime çıkarılmamalı.</w:t>
      </w:r>
      <w:r>
        <w:rPr>
          <w:rFonts w:ascii="Arial" w:hAnsi="Arial" w:cs="Arial"/>
          <w:sz w:val="22"/>
          <w:szCs w:val="22"/>
        </w:rPr>
        <w:tab/>
        <w:t xml:space="preserve">                    </w:t>
      </w:r>
      <w:r>
        <w:rPr>
          <w:rFonts w:ascii="Arial" w:hAnsi="Arial" w:cs="Arial"/>
          <w:b/>
          <w:bCs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 Cümleden “</w:t>
      </w:r>
      <w:r>
        <w:rPr>
          <w:rFonts w:ascii="Arial" w:hAnsi="Arial" w:cs="Arial"/>
          <w:b/>
          <w:bCs/>
          <w:i/>
          <w:iCs/>
          <w:sz w:val="22"/>
          <w:szCs w:val="22"/>
        </w:rPr>
        <w:t>iade</w:t>
      </w:r>
      <w:r>
        <w:rPr>
          <w:rFonts w:ascii="Arial" w:hAnsi="Arial" w:cs="Arial"/>
          <w:sz w:val="22"/>
          <w:szCs w:val="22"/>
        </w:rPr>
        <w:t>” sözcüğü çıkarılmalı.</w:t>
      </w:r>
    </w:p>
    <w:p w:rsidR="005A3CA9" w:rsidRDefault="005A3CA9" w:rsidP="004B45C4">
      <w:pPr>
        <w:tabs>
          <w:tab w:val="left" w:pos="180"/>
          <w:tab w:val="left" w:pos="360"/>
          <w:tab w:val="left" w:pos="2340"/>
        </w:tabs>
        <w:ind w:left="180" w:hanging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C</w:t>
      </w:r>
      <w:r>
        <w:rPr>
          <w:rFonts w:ascii="Arial" w:hAnsi="Arial" w:cs="Arial"/>
          <w:sz w:val="22"/>
          <w:szCs w:val="22"/>
        </w:rPr>
        <w:t>) Cümlenin başına “</w:t>
      </w:r>
      <w:r>
        <w:rPr>
          <w:rFonts w:ascii="Arial" w:hAnsi="Arial" w:cs="Arial"/>
          <w:b/>
          <w:bCs/>
          <w:i/>
          <w:iCs/>
          <w:sz w:val="22"/>
          <w:szCs w:val="22"/>
        </w:rPr>
        <w:t>ben</w:t>
      </w:r>
      <w:r>
        <w:rPr>
          <w:rFonts w:ascii="Arial" w:hAnsi="Arial" w:cs="Arial"/>
          <w:sz w:val="22"/>
          <w:szCs w:val="22"/>
        </w:rPr>
        <w:t xml:space="preserve">” sözcüğü eklenmeli.              </w:t>
      </w:r>
      <w:r>
        <w:rPr>
          <w:rFonts w:ascii="Arial" w:hAnsi="Arial" w:cs="Arial"/>
          <w:b/>
          <w:bCs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) Cümleden “</w:t>
      </w:r>
      <w:r>
        <w:rPr>
          <w:rFonts w:ascii="Arial" w:hAnsi="Arial" w:cs="Arial"/>
          <w:b/>
          <w:bCs/>
          <w:i/>
          <w:iCs/>
          <w:sz w:val="22"/>
          <w:szCs w:val="22"/>
        </w:rPr>
        <w:t>geriye</w:t>
      </w:r>
      <w:r>
        <w:rPr>
          <w:rFonts w:ascii="Arial" w:hAnsi="Arial" w:cs="Arial"/>
          <w:sz w:val="22"/>
          <w:szCs w:val="22"/>
        </w:rPr>
        <w:t>” sözcüğü çıkarılmalı.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15. </w:t>
      </w:r>
      <w:r>
        <w:rPr>
          <w:rFonts w:ascii="Arial" w:hAnsi="Arial" w:cs="Arial"/>
          <w:sz w:val="22"/>
          <w:szCs w:val="22"/>
        </w:rPr>
        <w:t xml:space="preserve">Aşağıdaki atasözlerinden hangisinin konusu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faklıdır</w:t>
      </w:r>
      <w:r>
        <w:rPr>
          <w:rFonts w:ascii="Arial" w:hAnsi="Arial" w:cs="Arial"/>
          <w:sz w:val="22"/>
          <w:szCs w:val="22"/>
        </w:rPr>
        <w:t>?</w:t>
      </w:r>
    </w:p>
    <w:p w:rsidR="005A3CA9" w:rsidRDefault="005A3CA9" w:rsidP="004B45C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Bağa bak üzüm olsun, yemeğe yüzün olsun.          B) Demir tavında dövülür.</w:t>
      </w:r>
    </w:p>
    <w:p w:rsidR="005A3CA9" w:rsidRDefault="005A3CA9" w:rsidP="004B45C4">
      <w:pPr>
        <w:tabs>
          <w:tab w:val="left" w:pos="180"/>
          <w:tab w:val="left" w:pos="2340"/>
          <w:tab w:val="left" w:pos="2520"/>
          <w:tab w:val="center" w:pos="4677"/>
          <w:tab w:val="left" w:pos="789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Terazi tartıyla, her şey vaktiyle.                               D) Vakitsiz açan gül, tez solar.</w:t>
      </w:r>
      <w:r>
        <w:rPr>
          <w:rFonts w:ascii="Arial" w:hAnsi="Arial" w:cs="Arial"/>
          <w:sz w:val="22"/>
          <w:szCs w:val="22"/>
        </w:rPr>
        <w:tab/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</w:p>
    <w:p w:rsidR="005A3CA9" w:rsidRDefault="005A3CA9" w:rsidP="004B45C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16.  </w:t>
      </w:r>
      <w:r>
        <w:rPr>
          <w:rFonts w:ascii="Arial" w:hAnsi="Arial" w:cs="Arial"/>
          <w:sz w:val="22"/>
          <w:szCs w:val="22"/>
        </w:rPr>
        <w:t xml:space="preserve">Aşağıdaki cümlelerin hangisinde </w:t>
      </w:r>
      <w:r>
        <w:rPr>
          <w:rFonts w:ascii="Arial" w:hAnsi="Arial" w:cs="Arial"/>
          <w:b/>
          <w:bCs/>
          <w:sz w:val="22"/>
          <w:szCs w:val="22"/>
        </w:rPr>
        <w:t>bitişik yazılması gereken “</w:t>
      </w:r>
      <w:r>
        <w:rPr>
          <w:rFonts w:ascii="Arial" w:hAnsi="Arial" w:cs="Arial"/>
          <w:b/>
          <w:bCs/>
          <w:sz w:val="22"/>
          <w:szCs w:val="22"/>
          <w:u w:val="single"/>
        </w:rPr>
        <w:t>de</w:t>
      </w:r>
      <w:r>
        <w:rPr>
          <w:rFonts w:ascii="Arial" w:hAnsi="Arial" w:cs="Arial"/>
          <w:b/>
          <w:bCs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ayrı yazılmıştır?</w:t>
      </w:r>
    </w:p>
    <w:p w:rsidR="005A3CA9" w:rsidRDefault="005A3CA9" w:rsidP="004B45C4">
      <w:pPr>
        <w:tabs>
          <w:tab w:val="left" w:pos="180"/>
          <w:tab w:val="left" w:pos="2340"/>
          <w:tab w:val="left" w:pos="2520"/>
          <w:tab w:val="center" w:pos="4678"/>
          <w:tab w:val="left" w:pos="789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Babam köfte de söyleyecekmiş.                </w:t>
      </w:r>
      <w:r>
        <w:rPr>
          <w:rFonts w:ascii="Arial" w:hAnsi="Arial" w:cs="Arial"/>
          <w:sz w:val="22"/>
          <w:szCs w:val="22"/>
        </w:rPr>
        <w:tab/>
        <w:t xml:space="preserve"> B) Kardeşim de gelince sinemaya gideceğiz.</w:t>
      </w:r>
    </w:p>
    <w:p w:rsidR="005A3CA9" w:rsidRDefault="005A3CA9" w:rsidP="004B45C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Benim de canım şeker istiyor.                    D) Dayım bu ev de yaşıyor.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17.  </w:t>
      </w:r>
      <w:r>
        <w:rPr>
          <w:rFonts w:ascii="Arial" w:hAnsi="Arial" w:cs="Arial"/>
          <w:sz w:val="22"/>
          <w:szCs w:val="22"/>
        </w:rPr>
        <w:t xml:space="preserve">Aşağıdakilerden hangisinde </w:t>
      </w:r>
      <w:r>
        <w:rPr>
          <w:rFonts w:ascii="Arial" w:hAnsi="Arial" w:cs="Arial"/>
          <w:b/>
          <w:bCs/>
          <w:sz w:val="22"/>
          <w:szCs w:val="22"/>
        </w:rPr>
        <w:t>ünlü düşmesi yoktur?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Okumak, ufkumuzu genişletir.</w:t>
      </w:r>
      <w:r>
        <w:rPr>
          <w:rFonts w:ascii="Arial" w:hAnsi="Arial" w:cs="Arial"/>
          <w:sz w:val="22"/>
          <w:szCs w:val="22"/>
        </w:rPr>
        <w:tab/>
        <w:t xml:space="preserve">                       B) Çocuklar, sevinçten yerinde duramıyordu.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Bu resmin güzel bir öyküsü varmış.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D) Öğretmen, beni alnımdan öptü.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18. “</w:t>
      </w:r>
      <w:r>
        <w:rPr>
          <w:rFonts w:ascii="Arial" w:hAnsi="Arial" w:cs="Arial"/>
          <w:sz w:val="22"/>
          <w:szCs w:val="22"/>
          <w:u w:val="single"/>
        </w:rPr>
        <w:t>Yurduna, milletine yararlı</w:t>
      </w:r>
      <w:r>
        <w:rPr>
          <w:rFonts w:ascii="Arial" w:hAnsi="Arial" w:cs="Arial"/>
          <w:sz w:val="22"/>
          <w:szCs w:val="22"/>
        </w:rPr>
        <w:t xml:space="preserve"> bir insan olmalısın.”</w:t>
      </w:r>
      <w:r>
        <w:rPr>
          <w:rFonts w:ascii="Arial" w:hAnsi="Arial" w:cs="Arial"/>
          <w:b/>
          <w:bCs/>
          <w:sz w:val="22"/>
          <w:szCs w:val="22"/>
        </w:rPr>
        <w:t xml:space="preserve"> Cümlesinde altı çizili sözcüklerin yerine hangi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Seçenekte ki sözcükleri yazarsak cümlenin anlamı </w:t>
      </w:r>
      <w:r>
        <w:rPr>
          <w:rFonts w:ascii="Arial" w:hAnsi="Arial" w:cs="Arial"/>
          <w:b/>
          <w:bCs/>
          <w:sz w:val="22"/>
          <w:szCs w:val="22"/>
          <w:u w:val="single"/>
        </w:rPr>
        <w:t>bozulmaz</w:t>
      </w:r>
      <w:r>
        <w:rPr>
          <w:rFonts w:ascii="Arial" w:hAnsi="Arial" w:cs="Arial"/>
          <w:b/>
          <w:bCs/>
          <w:sz w:val="22"/>
          <w:szCs w:val="22"/>
        </w:rPr>
        <w:t>?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Ülkene, yurttaşına, hizmetli                                B) vatanına, ulusuna, faydalı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vatanına, halkına, çalışkan                                D) ülkene ,  çevrene, hayırlı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19. </w:t>
      </w:r>
      <w:r>
        <w:rPr>
          <w:rFonts w:ascii="Arial" w:hAnsi="Arial" w:cs="Arial"/>
          <w:sz w:val="22"/>
          <w:szCs w:val="22"/>
        </w:rPr>
        <w:t xml:space="preserve">“Bakmak” sözcüğü aşağıdakilerden hangisinde </w:t>
      </w:r>
      <w:r>
        <w:rPr>
          <w:rFonts w:ascii="Arial" w:hAnsi="Arial" w:cs="Arial"/>
          <w:b/>
          <w:bCs/>
          <w:sz w:val="22"/>
          <w:szCs w:val="22"/>
        </w:rPr>
        <w:t>farklı anlamda kullanılmıştır?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  <w:t xml:space="preserve">  A) Vitrindeki paltoya uzun uzun baktı.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B) Ayrılırken, son kez ardına baktı. </w:t>
      </w:r>
      <w:r>
        <w:rPr>
          <w:rFonts w:ascii="Arial" w:hAnsi="Arial" w:cs="Arial"/>
          <w:sz w:val="22"/>
          <w:szCs w:val="22"/>
        </w:rPr>
        <w:br/>
        <w:t xml:space="preserve">  C) Tatile çıktığımızda kedimize teyzem baktı. </w:t>
      </w:r>
      <w:r>
        <w:rPr>
          <w:rFonts w:ascii="Arial" w:hAnsi="Arial" w:cs="Arial"/>
          <w:sz w:val="22"/>
          <w:szCs w:val="22"/>
        </w:rPr>
        <w:tab/>
        <w:t>D) Öğretmen, yeni gelen öğrenciye sevgiyle baktı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20. </w:t>
      </w:r>
      <w:r>
        <w:rPr>
          <w:rFonts w:ascii="Arial" w:hAnsi="Arial" w:cs="Arial"/>
          <w:b/>
          <w:bCs/>
          <w:color w:val="000000"/>
          <w:sz w:val="22"/>
          <w:szCs w:val="22"/>
        </w:rPr>
        <w:t>Aşağıdaki cümlelerin hangisinde sırasıyla, “</w:t>
      </w:r>
      <w:r>
        <w:rPr>
          <w:rFonts w:ascii="Arial" w:hAnsi="Arial" w:cs="Arial"/>
          <w:color w:val="000000"/>
          <w:sz w:val="22"/>
          <w:szCs w:val="22"/>
        </w:rPr>
        <w:t>kim, ne zaman, nasıl, nereden</w:t>
      </w:r>
      <w:r>
        <w:rPr>
          <w:rFonts w:ascii="Arial" w:hAnsi="Arial" w:cs="Arial"/>
          <w:b/>
          <w:bCs/>
          <w:color w:val="000000"/>
          <w:sz w:val="22"/>
          <w:szCs w:val="22"/>
        </w:rPr>
        <w:t>” sorularının cevabı bulunur?</w:t>
      </w:r>
    </w:p>
    <w:p w:rsidR="005A3CA9" w:rsidRDefault="005A3CA9" w:rsidP="004B45C4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A) Ali, yazdan odun, kömür aldı.                          B) Hasan, dün yorgun argın işten geldi.</w:t>
      </w:r>
    </w:p>
    <w:p w:rsidR="005A3CA9" w:rsidRDefault="005A3CA9" w:rsidP="004B45C4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C) Osman, karneyi alınca koşarak eve geldi.       D) Serkan, akşamleyin Nevşehir’den Ankara’ya gitti.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</w:p>
    <w:p w:rsidR="005A3CA9" w:rsidRDefault="005A3CA9" w:rsidP="004B4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6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21" w:lineRule="exact"/>
        <w:ind w:left="-142" w:right="-2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22.  "</w:t>
      </w:r>
      <w:r>
        <w:rPr>
          <w:rFonts w:ascii="Arial" w:hAnsi="Arial" w:cs="Arial"/>
          <w:sz w:val="22"/>
          <w:szCs w:val="22"/>
        </w:rPr>
        <w:t>Her kitap, bize yeni ufuklardan aydınlık getiren bir penceredir.</w:t>
      </w:r>
      <w:r>
        <w:rPr>
          <w:rFonts w:ascii="Arial" w:hAnsi="Arial" w:cs="Arial"/>
          <w:b/>
          <w:bCs/>
          <w:sz w:val="22"/>
          <w:szCs w:val="22"/>
        </w:rPr>
        <w:t xml:space="preserve">" cümlesinde hangi sözcükler adın   </w:t>
      </w:r>
    </w:p>
    <w:p w:rsidR="005A3CA9" w:rsidRDefault="005A3CA9" w:rsidP="004B4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6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21" w:lineRule="exact"/>
        <w:ind w:left="-142" w:right="-2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durum ekini almıştır?</w:t>
      </w:r>
    </w:p>
    <w:p w:rsidR="005A3CA9" w:rsidRDefault="005A3CA9" w:rsidP="004B45C4">
      <w:pPr>
        <w:autoSpaceDE w:val="0"/>
        <w:autoSpaceDN w:val="0"/>
        <w:adjustRightInd w:val="0"/>
        <w:ind w:left="-142" w:right="-2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A) bize - aydınlık</w:t>
      </w:r>
      <w:r>
        <w:rPr>
          <w:rFonts w:ascii="Arial" w:hAnsi="Arial" w:cs="Arial"/>
          <w:sz w:val="22"/>
          <w:szCs w:val="22"/>
        </w:rPr>
        <w:tab/>
        <w:t>B) bize – ufuklardan</w:t>
      </w:r>
      <w:r>
        <w:rPr>
          <w:rFonts w:ascii="Arial" w:hAnsi="Arial" w:cs="Arial"/>
          <w:sz w:val="22"/>
          <w:szCs w:val="22"/>
        </w:rPr>
        <w:tab/>
        <w:t xml:space="preserve">        C) yeni - aydınlık</w:t>
      </w:r>
      <w:r>
        <w:rPr>
          <w:rFonts w:ascii="Arial" w:hAnsi="Arial" w:cs="Arial"/>
          <w:sz w:val="22"/>
          <w:szCs w:val="22"/>
        </w:rPr>
        <w:tab/>
        <w:t>D) her – getiren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</w:p>
    <w:p w:rsidR="005A3CA9" w:rsidRDefault="005A3CA9" w:rsidP="004B45C4">
      <w:pPr>
        <w:rPr>
          <w:rFonts w:ascii="Verdana" w:hAnsi="Verdana" w:cs="Verdana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23. </w:t>
      </w:r>
      <w:r>
        <w:rPr>
          <w:rFonts w:ascii="Verdana" w:hAnsi="Verdana" w:cs="Verdana"/>
          <w:sz w:val="22"/>
          <w:szCs w:val="22"/>
        </w:rPr>
        <w:t>.  “Minik  serçeye  yardım  etmek  istiyorduk ……………ona dokunmamıza  izin vermiyordu.</w:t>
      </w:r>
      <w:r>
        <w:rPr>
          <w:rFonts w:ascii="Verdana" w:hAnsi="Verdana" w:cs="Verdana"/>
          <w:b/>
          <w:bCs/>
          <w:sz w:val="22"/>
          <w:szCs w:val="22"/>
        </w:rPr>
        <w:t xml:space="preserve">”   </w:t>
      </w:r>
    </w:p>
    <w:p w:rsidR="005A3CA9" w:rsidRDefault="005A3CA9" w:rsidP="004B45C4">
      <w:pPr>
        <w:rPr>
          <w:rFonts w:ascii="Verdana" w:hAnsi="Verdana" w:cs="Verdana"/>
          <w:b/>
          <w:bCs/>
          <w:sz w:val="22"/>
          <w:szCs w:val="22"/>
          <w:u w:val="single"/>
        </w:rPr>
      </w:pPr>
      <w:r>
        <w:rPr>
          <w:rFonts w:ascii="Verdana" w:hAnsi="Verdana" w:cs="Verdana"/>
          <w:b/>
          <w:bCs/>
          <w:sz w:val="22"/>
          <w:szCs w:val="22"/>
        </w:rPr>
        <w:t xml:space="preserve">       cümlesinde  noktalı  yere  aşağıdakilerden  hangisinin  yazılması  uygun  </w:t>
      </w:r>
      <w:r>
        <w:rPr>
          <w:rFonts w:ascii="Verdana" w:hAnsi="Verdana" w:cs="Verdana"/>
          <w:b/>
          <w:bCs/>
          <w:sz w:val="22"/>
          <w:szCs w:val="22"/>
          <w:u w:val="single"/>
        </w:rPr>
        <w:t>olmaz?</w:t>
      </w:r>
    </w:p>
    <w:p w:rsidR="005A3CA9" w:rsidRDefault="005A3CA9" w:rsidP="004B45C4">
      <w:p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 xml:space="preserve">       A)   ama                B)     ancak                C)   fakat                 D)   veya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</w:p>
    <w:p w:rsidR="005A3CA9" w:rsidRDefault="005A3CA9" w:rsidP="004B45C4">
      <w:pPr>
        <w:shd w:val="clear" w:color="auto" w:fill="FFFFFF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24.  Aşağıda deyimler ve açıklamaları veril</w:t>
      </w:r>
      <w:r>
        <w:rPr>
          <w:rFonts w:ascii="Arial" w:hAnsi="Arial" w:cs="Arial"/>
          <w:b/>
          <w:bCs/>
          <w:sz w:val="22"/>
          <w:szCs w:val="22"/>
        </w:rPr>
        <w:softHyphen/>
        <w:t>miştir. Açıklaması yanlış olan deyim han</w:t>
      </w:r>
      <w:r>
        <w:rPr>
          <w:rFonts w:ascii="Arial" w:hAnsi="Arial" w:cs="Arial"/>
          <w:b/>
          <w:bCs/>
          <w:sz w:val="22"/>
          <w:szCs w:val="22"/>
        </w:rPr>
        <w:softHyphen/>
        <w:t>gisidir?</w:t>
      </w:r>
    </w:p>
    <w:p w:rsidR="005A3CA9" w:rsidRDefault="005A3CA9" w:rsidP="004B45C4">
      <w:pPr>
        <w:shd w:val="clear" w:color="auto" w:fill="FFFFFF"/>
        <w:tabs>
          <w:tab w:val="left" w:pos="293"/>
        </w:tabs>
        <w:rPr>
          <w:rFonts w:ascii="Arial" w:hAnsi="Arial" w:cs="Arial"/>
          <w:spacing w:val="-11"/>
          <w:sz w:val="22"/>
          <w:szCs w:val="22"/>
        </w:rPr>
      </w:pPr>
      <w:r>
        <w:rPr>
          <w:rFonts w:ascii="Arial" w:hAnsi="Arial" w:cs="Arial"/>
          <w:spacing w:val="-11"/>
          <w:sz w:val="22"/>
          <w:szCs w:val="22"/>
        </w:rPr>
        <w:tab/>
        <w:t xml:space="preserve">        A.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Keyfi kaçmak: </w:t>
      </w:r>
      <w:r>
        <w:rPr>
          <w:rFonts w:ascii="Arial" w:hAnsi="Arial" w:cs="Arial"/>
          <w:spacing w:val="-1"/>
          <w:sz w:val="22"/>
          <w:szCs w:val="22"/>
        </w:rPr>
        <w:t>Neşesi bozulmak.</w:t>
      </w:r>
    </w:p>
    <w:p w:rsidR="005A3CA9" w:rsidRDefault="005A3CA9" w:rsidP="004B45C4">
      <w:pPr>
        <w:shd w:val="clear" w:color="auto" w:fill="FFFFFF"/>
        <w:tabs>
          <w:tab w:val="left" w:pos="293"/>
        </w:tabs>
        <w:rPr>
          <w:rFonts w:ascii="Arial" w:hAnsi="Arial" w:cs="Arial"/>
          <w:spacing w:val="-13"/>
          <w:sz w:val="22"/>
          <w:szCs w:val="22"/>
        </w:rPr>
      </w:pPr>
      <w:r>
        <w:rPr>
          <w:rFonts w:ascii="Arial" w:hAnsi="Arial" w:cs="Arial"/>
          <w:spacing w:val="-13"/>
          <w:sz w:val="22"/>
          <w:szCs w:val="22"/>
        </w:rPr>
        <w:t xml:space="preserve">       </w:t>
      </w:r>
      <w:r>
        <w:rPr>
          <w:rFonts w:ascii="Arial" w:hAnsi="Arial" w:cs="Arial"/>
          <w:spacing w:val="-13"/>
          <w:sz w:val="22"/>
          <w:szCs w:val="22"/>
        </w:rPr>
        <w:tab/>
        <w:t>B.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Kendine gelmek: </w:t>
      </w:r>
      <w:r>
        <w:rPr>
          <w:rFonts w:ascii="Arial" w:hAnsi="Arial" w:cs="Arial"/>
          <w:sz w:val="22"/>
          <w:szCs w:val="22"/>
        </w:rPr>
        <w:t>Düşünebilecek duruma gelmek, ayılmak.</w:t>
      </w:r>
    </w:p>
    <w:p w:rsidR="005A3CA9" w:rsidRDefault="005A3CA9" w:rsidP="004B45C4">
      <w:pPr>
        <w:shd w:val="clear" w:color="auto" w:fill="FFFFFF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C. </w:t>
      </w:r>
      <w:r>
        <w:rPr>
          <w:rFonts w:ascii="Arial" w:hAnsi="Arial" w:cs="Arial"/>
          <w:b/>
          <w:bCs/>
          <w:sz w:val="22"/>
          <w:szCs w:val="22"/>
        </w:rPr>
        <w:t>Gözden düşmek:</w:t>
      </w:r>
      <w:r>
        <w:rPr>
          <w:rFonts w:ascii="Arial" w:hAnsi="Arial" w:cs="Arial"/>
          <w:sz w:val="22"/>
          <w:szCs w:val="22"/>
        </w:rPr>
        <w:t xml:space="preserve"> Eski değerini, önemini yitirmek.</w:t>
      </w:r>
    </w:p>
    <w:p w:rsidR="005A3CA9" w:rsidRDefault="005A3CA9" w:rsidP="004B45C4">
      <w:pPr>
        <w:shd w:val="clear" w:color="auto" w:fill="FFFFFF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D. </w:t>
      </w:r>
      <w:r>
        <w:rPr>
          <w:rFonts w:ascii="Arial" w:hAnsi="Arial" w:cs="Arial"/>
          <w:b/>
          <w:bCs/>
          <w:sz w:val="22"/>
          <w:szCs w:val="22"/>
        </w:rPr>
        <w:t xml:space="preserve">Gönül vermek: </w:t>
      </w:r>
      <w:r>
        <w:rPr>
          <w:rFonts w:ascii="Arial" w:hAnsi="Arial" w:cs="Arial"/>
          <w:sz w:val="22"/>
          <w:szCs w:val="22"/>
        </w:rPr>
        <w:t>Bir işi isteksiz olarak yap</w:t>
      </w:r>
      <w:r>
        <w:rPr>
          <w:rFonts w:ascii="Arial" w:hAnsi="Arial" w:cs="Arial"/>
          <w:sz w:val="22"/>
          <w:szCs w:val="22"/>
        </w:rPr>
        <w:softHyphen/>
        <w:t>mak.</w:t>
      </w:r>
    </w:p>
    <w:p w:rsidR="005A3CA9" w:rsidRDefault="005A3CA9" w:rsidP="004B45C4">
      <w:pPr>
        <w:rPr>
          <w:rFonts w:ascii="Arial" w:hAnsi="Arial" w:cs="Arial"/>
          <w:b/>
          <w:bCs/>
          <w:sz w:val="22"/>
          <w:szCs w:val="22"/>
        </w:rPr>
      </w:pP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25.  Aşağıdaki cümlelerin hangisinde “</w:t>
      </w:r>
      <w:r>
        <w:rPr>
          <w:rFonts w:ascii="Arial" w:hAnsi="Arial" w:cs="Arial"/>
          <w:sz w:val="22"/>
          <w:szCs w:val="22"/>
        </w:rPr>
        <w:t xml:space="preserve">bakmak” </w:t>
      </w:r>
      <w:r>
        <w:rPr>
          <w:rFonts w:ascii="Arial" w:hAnsi="Arial" w:cs="Arial"/>
          <w:b/>
          <w:bCs/>
          <w:sz w:val="22"/>
          <w:szCs w:val="22"/>
        </w:rPr>
        <w:t>sözcüğü “</w:t>
      </w:r>
      <w:r>
        <w:rPr>
          <w:rFonts w:ascii="Arial" w:hAnsi="Arial" w:cs="Arial"/>
          <w:sz w:val="22"/>
          <w:szCs w:val="22"/>
        </w:rPr>
        <w:t xml:space="preserve">aramak” </w:t>
      </w:r>
      <w:r>
        <w:rPr>
          <w:rFonts w:ascii="Arial" w:hAnsi="Arial" w:cs="Arial"/>
          <w:b/>
          <w:bCs/>
          <w:sz w:val="22"/>
          <w:szCs w:val="22"/>
        </w:rPr>
        <w:t>anlamında kullanılmıştır?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A) Çocuk, sokaktan geçen develere bakıyor.          B) Silgisini kaybetti, ona bakıyor.</w:t>
      </w:r>
    </w:p>
    <w:p w:rsidR="005A3CA9" w:rsidRDefault="005A3CA9" w:rsidP="004B45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C) Peki, size kim bakıyor?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D) Doktor, bu hastaya ne zaman   bakacaksınız?</w:t>
      </w:r>
    </w:p>
    <w:p w:rsidR="005A3CA9" w:rsidRDefault="005A3CA9" w:rsidP="004B4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6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21" w:lineRule="exact"/>
        <w:ind w:left="-142" w:right="-285"/>
        <w:rPr>
          <w:rFonts w:ascii="Arial" w:hAnsi="Arial" w:cs="Arial"/>
          <w:sz w:val="22"/>
          <w:szCs w:val="22"/>
        </w:rPr>
      </w:pPr>
    </w:p>
    <w:p w:rsidR="005A3CA9" w:rsidRDefault="005A3CA9" w:rsidP="004B45C4">
      <w:pPr>
        <w:tabs>
          <w:tab w:val="left" w:pos="6300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5A3CA9" w:rsidRDefault="005A3CA9">
      <w:r w:rsidRPr="00183A41">
        <w:t>…Egitimhane.com……Egitimhane.com……Egitimhane.com…</w:t>
      </w:r>
      <w:bookmarkStart w:id="0" w:name="_GoBack"/>
      <w:bookmarkEnd w:id="0"/>
    </w:p>
    <w:sectPr w:rsidR="005A3CA9" w:rsidSect="004B45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5C4"/>
    <w:rsid w:val="00183A41"/>
    <w:rsid w:val="001F074C"/>
    <w:rsid w:val="00414BC6"/>
    <w:rsid w:val="004B45C4"/>
    <w:rsid w:val="005A3CA9"/>
    <w:rsid w:val="00ED7F11"/>
    <w:rsid w:val="00FC7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5C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D7F11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D7F11"/>
    <w:rPr>
      <w:rFonts w:ascii="Calibri" w:eastAsia="Times New Roman" w:hAnsi="Calibri" w:cs="Calibri"/>
      <w:sz w:val="24"/>
      <w:szCs w:val="24"/>
      <w:lang w:val="tr-TR" w:eastAsia="tr-TR"/>
    </w:rPr>
  </w:style>
  <w:style w:type="paragraph" w:styleId="Footer">
    <w:name w:val="footer"/>
    <w:basedOn w:val="Normal"/>
    <w:link w:val="FooterChar"/>
    <w:uiPriority w:val="99"/>
    <w:rsid w:val="00ED7F11"/>
    <w:pPr>
      <w:tabs>
        <w:tab w:val="center" w:pos="4536"/>
        <w:tab w:val="right" w:pos="9072"/>
      </w:tabs>
    </w:pPr>
    <w:rPr>
      <w:rFonts w:ascii="Calibri" w:hAnsi="Calibri" w:cs="Calibri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0D329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60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976</Words>
  <Characters>5569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6</cp:revision>
  <dcterms:created xsi:type="dcterms:W3CDTF">2013-04-06T12:18:00Z</dcterms:created>
  <dcterms:modified xsi:type="dcterms:W3CDTF">2013-04-19T09:38:00Z</dcterms:modified>
</cp:coreProperties>
</file>