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52" w:rsidRPr="0098509C" w:rsidRDefault="00471352" w:rsidP="00EC3F31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2012-2013 </w:t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 xml:space="preserve"> YILI MAREŞAL FEVZİ ÇAKMAK İLKÖĞRETİM OKULU </w:t>
      </w:r>
    </w:p>
    <w:p w:rsidR="00471352" w:rsidRPr="0098509C" w:rsidRDefault="00471352" w:rsidP="00EC3F31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SOSYAL BİLGİLER</w:t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 xml:space="preserve"> DERSİ </w:t>
      </w:r>
      <w:r>
        <w:rPr>
          <w:rFonts w:ascii="Comic Sans MS" w:hAnsi="Comic Sans MS" w:cs="Comic Sans MS"/>
          <w:b/>
          <w:bCs/>
          <w:sz w:val="22"/>
          <w:szCs w:val="22"/>
        </w:rPr>
        <w:t>2.DÖNEM 1</w:t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>. SINAV SORULARI</w:t>
      </w:r>
    </w:p>
    <w:p w:rsidR="00471352" w:rsidRPr="0098509C" w:rsidRDefault="00471352" w:rsidP="00EC3F31">
      <w:pPr>
        <w:rPr>
          <w:rFonts w:ascii="Comic Sans MS" w:hAnsi="Comic Sans MS" w:cs="Comic Sans MS"/>
          <w:b/>
          <w:bCs/>
          <w:sz w:val="22"/>
          <w:szCs w:val="22"/>
        </w:rPr>
      </w:pPr>
      <w:r w:rsidRPr="0098509C">
        <w:rPr>
          <w:rFonts w:ascii="Comic Sans MS" w:hAnsi="Comic Sans MS" w:cs="Comic Sans MS"/>
          <w:b/>
          <w:bCs/>
          <w:sz w:val="22"/>
          <w:szCs w:val="22"/>
        </w:rPr>
        <w:t>Adı Soyadı:</w:t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</w:p>
    <w:p w:rsidR="00471352" w:rsidRDefault="00471352" w:rsidP="00EC3F31">
      <w:pPr>
        <w:rPr>
          <w:rFonts w:ascii="Comic Sans MS" w:hAnsi="Comic Sans MS" w:cs="Comic Sans MS"/>
          <w:b/>
          <w:bCs/>
          <w:sz w:val="22"/>
          <w:szCs w:val="22"/>
        </w:rPr>
      </w:pPr>
      <w:r w:rsidRPr="0098509C">
        <w:rPr>
          <w:rFonts w:ascii="Comic Sans MS" w:hAnsi="Comic Sans MS" w:cs="Comic Sans MS"/>
          <w:b/>
          <w:bCs/>
          <w:sz w:val="22"/>
          <w:szCs w:val="22"/>
        </w:rPr>
        <w:t>No:</w:t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                                             …/03/2013</w:t>
      </w:r>
    </w:p>
    <w:p w:rsidR="00471352" w:rsidRDefault="00471352" w:rsidP="00A321E0">
      <w:pPr>
        <w:autoSpaceDE w:val="0"/>
        <w:autoSpaceDN w:val="0"/>
        <w:adjustRightInd w:val="0"/>
        <w:rPr>
          <w:rFonts w:ascii="Arial Narrow" w:hAnsi="Arial Narrow" w:cs="Arial Narrow"/>
          <w:b/>
          <w:bCs/>
        </w:rPr>
      </w:pPr>
      <w:hyperlink r:id="rId5" w:history="1">
        <w:r>
          <w:rPr>
            <w:rStyle w:val="Hyperlink"/>
            <w:rFonts w:ascii="Arial Narrow" w:hAnsi="Arial Narrow" w:cs="Arial Narrow"/>
            <w:b/>
            <w:bCs/>
          </w:rPr>
          <w:t>www.sorubak.com</w:t>
        </w:r>
      </w:hyperlink>
      <w:r>
        <w:rPr>
          <w:rFonts w:ascii="Arial Narrow" w:hAnsi="Arial Narrow" w:cs="Arial Narrow"/>
          <w:b/>
          <w:bCs/>
        </w:rPr>
        <w:t xml:space="preserve"> </w:t>
      </w:r>
    </w:p>
    <w:p w:rsidR="00471352" w:rsidRDefault="00471352" w:rsidP="00EC3F3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471352" w:rsidRPr="0098509C" w:rsidRDefault="00471352" w:rsidP="00EC3F31">
      <w:pPr>
        <w:rPr>
          <w:rFonts w:ascii="Comic Sans MS" w:hAnsi="Comic Sans MS" w:cs="Comic Sans MS"/>
          <w:b/>
          <w:bCs/>
          <w:sz w:val="22"/>
          <w:szCs w:val="22"/>
        </w:rPr>
      </w:pP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</w:r>
      <w:r w:rsidRPr="0098509C">
        <w:rPr>
          <w:rFonts w:ascii="Comic Sans MS" w:hAnsi="Comic Sans MS" w:cs="Comic Sans MS"/>
          <w:b/>
          <w:bCs/>
          <w:sz w:val="22"/>
          <w:szCs w:val="22"/>
        </w:rPr>
        <w:tab/>
        <w:t xml:space="preserve">                                      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</w:t>
      </w:r>
    </w:p>
    <w:p w:rsidR="00471352" w:rsidRPr="000817DD" w:rsidRDefault="00471352" w:rsidP="00EC3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rFonts w:ascii="Verdana" w:hAnsi="Verdana" w:cs="Verdana"/>
          <w:sz w:val="20"/>
          <w:szCs w:val="20"/>
        </w:rPr>
        <w:t xml:space="preserve">- </w:t>
      </w:r>
      <w:r w:rsidRPr="000817DD">
        <w:rPr>
          <w:b/>
          <w:bCs/>
        </w:rPr>
        <w:t>Aşağıd</w:t>
      </w:r>
      <w:r>
        <w:rPr>
          <w:b/>
          <w:bCs/>
        </w:rPr>
        <w:t>aki cümlelerden doğru olanlarına “D”, yanlış olanların</w:t>
      </w:r>
      <w:r w:rsidRPr="000817DD">
        <w:rPr>
          <w:b/>
          <w:bCs/>
        </w:rPr>
        <w:t>a “Y” harfi koyunuz.</w:t>
      </w:r>
    </w:p>
    <w:p w:rsidR="00471352" w:rsidRPr="00D94898" w:rsidRDefault="00471352" w:rsidP="00EC3F31">
      <w:pPr>
        <w:spacing w:line="360" w:lineRule="auto"/>
        <w:rPr>
          <w:rFonts w:ascii="Calibri" w:hAnsi="Calibri" w:cs="Calibri"/>
          <w:b/>
          <w:bCs/>
          <w:i/>
          <w:iCs/>
        </w:rPr>
      </w:pPr>
      <w:r w:rsidRPr="000817DD">
        <w:rPr>
          <w:b/>
          <w:bCs/>
        </w:rPr>
        <w:t xml:space="preserve">     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1-(</w:t>
      </w:r>
      <w:r w:rsidRPr="00D94898">
        <w:rPr>
          <w:rFonts w:ascii="Calibri" w:hAnsi="Calibri" w:cs="Calibri"/>
          <w:color w:val="FF0000"/>
        </w:rPr>
        <w:t xml:space="preserve">        </w:t>
      </w:r>
      <w:r w:rsidRPr="00D94898">
        <w:rPr>
          <w:rFonts w:ascii="Calibri" w:hAnsi="Calibri" w:cs="Calibri"/>
        </w:rPr>
        <w:t>) Bir ülkenin başka bir ülkeye mal veya ürün satmasına ihracat denir.</w:t>
      </w:r>
    </w:p>
    <w:p w:rsidR="00471352" w:rsidRPr="00D94898" w:rsidRDefault="00471352" w:rsidP="00035CED">
      <w:pPr>
        <w:spacing w:after="80"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2-(       ) Ülkemizin  yüksekliği en fazla olan bölgesi Marmara Bölgesi’dir.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3-(</w:t>
      </w:r>
      <w:r w:rsidRPr="00D94898">
        <w:rPr>
          <w:rFonts w:ascii="Calibri" w:hAnsi="Calibri" w:cs="Calibri"/>
          <w:color w:val="FF0000"/>
        </w:rPr>
        <w:t xml:space="preserve">      </w:t>
      </w:r>
      <w:r w:rsidRPr="00D94898">
        <w:rPr>
          <w:rFonts w:ascii="Calibri" w:hAnsi="Calibri" w:cs="Calibri"/>
        </w:rPr>
        <w:t>) Tarım ürünleri, yetiştirildikleri bölgenin iklim ve coğrafi özelliklerine göre değişiklik gösterir.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4-(      ) İlimiz Eskişehir’de Karasal iklimi görülmektedir.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5-(      )Doğu Anadolu Bölgesi, ekili ve dikili alanların en çok yer kapladığı bölgemizdir.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6-(      ) İnsanların tercih ettikleri mesleklerin, bölgenin ekonomik faaliyetleriyle ilgisi yoktur.</w:t>
      </w:r>
    </w:p>
    <w:p w:rsidR="00471352" w:rsidRPr="00D94898" w:rsidRDefault="00471352" w:rsidP="00035CED">
      <w:pPr>
        <w:pStyle w:val="BodyText"/>
        <w:spacing w:line="360" w:lineRule="auto"/>
        <w:ind w:left="2"/>
        <w:jc w:val="left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>7-(     ) Coğrafi özellikler ne olursa olsun, her bölgede her türlü ekonomik faaliyet yapılabilir.</w:t>
      </w:r>
    </w:p>
    <w:p w:rsidR="00471352" w:rsidRPr="00D94898" w:rsidRDefault="00471352" w:rsidP="00035CED">
      <w:pPr>
        <w:pStyle w:val="BodyText"/>
        <w:spacing w:line="360" w:lineRule="auto"/>
        <w:ind w:left="2"/>
        <w:jc w:val="left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>8-(     ) Matbaa Alman kuyumcu Johannes Gutenberg tarafından icat edilmiştir.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9-(     ) Hazerfenli Ahmed Çelebi ilk uçağı uçurarak tarihe adını yazdırdı.</w:t>
      </w:r>
    </w:p>
    <w:p w:rsidR="00471352" w:rsidRDefault="00471352" w:rsidP="00035CED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10-(      )Günlük hayatımızda karşılaştığımız ihtiyaçlar buluşları, zamanla değişen ihtiyaçlar da icat edilen ürünlerin gelişmesini sağlar.</w:t>
      </w:r>
    </w:p>
    <w:p w:rsidR="00471352" w:rsidRPr="00D94898" w:rsidRDefault="00471352" w:rsidP="00035CED">
      <w:pPr>
        <w:spacing w:line="360" w:lineRule="auto"/>
        <w:rPr>
          <w:rFonts w:ascii="Calibri" w:hAnsi="Calibri" w:cs="Calibri"/>
        </w:rPr>
      </w:pPr>
    </w:p>
    <w:p w:rsidR="00471352" w:rsidRPr="000817DD" w:rsidRDefault="00471352" w:rsidP="0019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0817DD">
        <w:rPr>
          <w:b/>
          <w:bCs/>
        </w:rPr>
        <w:t>Aşağıd</w:t>
      </w:r>
      <w:r>
        <w:rPr>
          <w:b/>
          <w:bCs/>
        </w:rPr>
        <w:t>aki cümlelerdeki boşlukları doğru kelimelerle doldurunuz.</w:t>
      </w:r>
    </w:p>
    <w:p w:rsidR="00471352" w:rsidRDefault="00471352" w:rsidP="00035CED">
      <w:pPr>
        <w:spacing w:line="360" w:lineRule="auto"/>
        <w:rPr>
          <w:rFonts w:ascii="Calibri" w:hAnsi="Calibri" w:cs="Calibri"/>
          <w:b/>
          <w:bCs/>
          <w:i/>
          <w:iCs/>
        </w:rPr>
      </w:pPr>
    </w:p>
    <w:p w:rsidR="00471352" w:rsidRDefault="00471352" w:rsidP="00035CED">
      <w:pPr>
        <w:spacing w:line="360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        Ekonomi           -         mucit           -           turizm          -            ithalat          -          meslek          -</w:t>
      </w:r>
    </w:p>
    <w:p w:rsidR="00471352" w:rsidRPr="001942F3" w:rsidRDefault="00471352" w:rsidP="00035CED">
      <w:pPr>
        <w:spacing w:line="360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       Marmara          -          Karadeniz   -      ekonomik faaliyet          -          tarım           -       girişimci</w:t>
      </w:r>
    </w:p>
    <w:p w:rsidR="00471352" w:rsidRPr="00D94898" w:rsidRDefault="00471352" w:rsidP="005F30D8">
      <w:pPr>
        <w:spacing w:after="40"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1-) Bir ülkenin başka bir ülkeden mal almasına ……………………………. denir.</w:t>
      </w:r>
    </w:p>
    <w:p w:rsidR="00471352" w:rsidRPr="00D94898" w:rsidRDefault="00471352" w:rsidP="005F30D8">
      <w:pPr>
        <w:spacing w:after="40"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2-) ………………… insanın yaşamını sürdürebilmek ve geçimini sağlayabilmek için sürekli olarak yaptığı iştir.</w:t>
      </w:r>
    </w:p>
    <w:p w:rsidR="00471352" w:rsidRPr="00D94898" w:rsidRDefault="00471352" w:rsidP="005F30D8">
      <w:pPr>
        <w:spacing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3-) Yeni bir buluş ortaya koyan kişiye ……………………… denir.</w:t>
      </w:r>
    </w:p>
    <w:p w:rsidR="00471352" w:rsidRPr="00D94898" w:rsidRDefault="00471352" w:rsidP="005F30D8">
      <w:pPr>
        <w:spacing w:after="40"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 xml:space="preserve">4-) </w:t>
      </w:r>
      <w:r>
        <w:rPr>
          <w:rFonts w:ascii="Calibri" w:hAnsi="Calibri" w:cs="Calibri"/>
        </w:rPr>
        <w:t>Bir ürünün üretiminden tüketiciye kadar oluşan sürece……………………. denir.</w:t>
      </w:r>
    </w:p>
    <w:p w:rsidR="00471352" w:rsidRPr="00D94898" w:rsidRDefault="00471352" w:rsidP="005F30D8">
      <w:pPr>
        <w:spacing w:after="40" w:line="360" w:lineRule="auto"/>
        <w:rPr>
          <w:rFonts w:ascii="Calibri" w:hAnsi="Calibri" w:cs="Calibri"/>
        </w:rPr>
      </w:pPr>
      <w:r w:rsidRPr="00D94898">
        <w:rPr>
          <w:rFonts w:ascii="Calibri" w:hAnsi="Calibri" w:cs="Calibri"/>
        </w:rPr>
        <w:t>5-)</w:t>
      </w:r>
      <w:r>
        <w:rPr>
          <w:rFonts w:ascii="Calibri" w:hAnsi="Calibri" w:cs="Calibri"/>
        </w:rPr>
        <w:t xml:space="preserve"> Mesleklerin oluşumunda en büyük etken yaşanılan bölgedeki……………………………………dir.</w:t>
      </w:r>
    </w:p>
    <w:p w:rsidR="00471352" w:rsidRPr="00D94898" w:rsidRDefault="00471352" w:rsidP="005F30D8">
      <w:pPr>
        <w:pStyle w:val="BodyText"/>
        <w:spacing w:line="360" w:lineRule="auto"/>
        <w:ind w:right="282"/>
        <w:jc w:val="both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 xml:space="preserve">6- </w:t>
      </w:r>
      <w:r>
        <w:rPr>
          <w:rFonts w:ascii="Calibri" w:hAnsi="Calibri" w:cs="Calibri"/>
          <w:sz w:val="24"/>
          <w:szCs w:val="24"/>
        </w:rPr>
        <w:t xml:space="preserve">İnsanların dinlenmek, eğlenmek ve gezmek için yaptıkları geziler ve bu gezilerin ortaya çıkardığı ekonomik etkinliğe……………………………. denir. </w:t>
      </w:r>
    </w:p>
    <w:p w:rsidR="00471352" w:rsidRPr="00D94898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>7- Tarımda, ticarette ve endüstride yeni üretim alanları oluşturan kişiye ………………………denir.</w:t>
      </w:r>
    </w:p>
    <w:p w:rsidR="00471352" w:rsidRPr="00D94898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>8- Ülkemizde ormancılık faaliyetlerinin en ileri olduğu yer ………………………….Bölgesi’dir</w:t>
      </w:r>
    </w:p>
    <w:p w:rsidR="00471352" w:rsidRPr="00D94898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>9-</w:t>
      </w:r>
      <w:r>
        <w:rPr>
          <w:rFonts w:ascii="Calibri" w:hAnsi="Calibri" w:cs="Calibri"/>
          <w:sz w:val="24"/>
          <w:szCs w:val="24"/>
        </w:rPr>
        <w:t xml:space="preserve"> Ülkemizde sanayi faaliyetlerinin en yoğun olduğu yer…………………………..Bölgesi’dir.</w:t>
      </w:r>
    </w:p>
    <w:p w:rsidR="00471352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  <w:r w:rsidRPr="00D94898">
        <w:rPr>
          <w:rFonts w:ascii="Calibri" w:hAnsi="Calibri" w:cs="Calibri"/>
          <w:sz w:val="24"/>
          <w:szCs w:val="24"/>
        </w:rPr>
        <w:t>10-</w:t>
      </w:r>
      <w:r>
        <w:rPr>
          <w:rFonts w:ascii="Calibri" w:hAnsi="Calibri" w:cs="Calibri"/>
          <w:sz w:val="24"/>
          <w:szCs w:val="24"/>
        </w:rPr>
        <w:t xml:space="preserve"> ……………….. İç Anadolu Bölgesi’nde en önemli ekonomik faaliyettir.</w:t>
      </w:r>
    </w:p>
    <w:p w:rsidR="00471352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</w:p>
    <w:p w:rsidR="00471352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</w:p>
    <w:p w:rsidR="00471352" w:rsidRPr="00D94898" w:rsidRDefault="00471352" w:rsidP="005F30D8">
      <w:pPr>
        <w:pStyle w:val="BodyText"/>
        <w:spacing w:line="360" w:lineRule="auto"/>
        <w:ind w:left="2"/>
        <w:jc w:val="both"/>
        <w:rPr>
          <w:rFonts w:ascii="Calibri" w:hAnsi="Calibri" w:cs="Calibri"/>
          <w:sz w:val="24"/>
          <w:szCs w:val="24"/>
        </w:rPr>
      </w:pPr>
    </w:p>
    <w:p w:rsidR="00471352" w:rsidRPr="000817DD" w:rsidRDefault="00471352" w:rsidP="002C5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0817DD">
        <w:rPr>
          <w:b/>
          <w:bCs/>
        </w:rPr>
        <w:t>Aşağıd</w:t>
      </w:r>
      <w:r>
        <w:rPr>
          <w:b/>
          <w:bCs/>
        </w:rPr>
        <w:t>aki çoktan seçmeli soruları cevaplandırınız</w:t>
      </w:r>
    </w:p>
    <w:p w:rsidR="00471352" w:rsidRDefault="00471352" w:rsidP="002C52A1">
      <w:pPr>
        <w:pStyle w:val="ListParagraph"/>
        <w:tabs>
          <w:tab w:val="left" w:pos="360"/>
          <w:tab w:val="left" w:pos="1440"/>
          <w:tab w:val="left" w:pos="2520"/>
          <w:tab w:val="left" w:pos="3780"/>
        </w:tabs>
        <w:rPr>
          <w:rFonts w:ascii="Calibri" w:hAnsi="Calibri" w:cs="Calibri"/>
          <w:color w:val="000000"/>
        </w:rPr>
      </w:pPr>
    </w:p>
    <w:p w:rsidR="00471352" w:rsidRPr="00EC3F31" w:rsidRDefault="00471352" w:rsidP="00EC3F31">
      <w:pPr>
        <w:pStyle w:val="ListParagraph"/>
        <w:numPr>
          <w:ilvl w:val="0"/>
          <w:numId w:val="2"/>
        </w:numPr>
        <w:tabs>
          <w:tab w:val="left" w:pos="360"/>
          <w:tab w:val="left" w:pos="1440"/>
          <w:tab w:val="left" w:pos="2520"/>
          <w:tab w:val="left" w:pos="3780"/>
        </w:tabs>
        <w:rPr>
          <w:rFonts w:ascii="Calibri" w:hAnsi="Calibri" w:cs="Calibri"/>
          <w:color w:val="000000"/>
        </w:rPr>
      </w:pPr>
      <w:r w:rsidRPr="00EC3F31">
        <w:rPr>
          <w:rFonts w:ascii="Calibri" w:hAnsi="Calibri" w:cs="Calibri"/>
          <w:color w:val="000000"/>
        </w:rPr>
        <w:t>Aşağıdakilerden hangisi ekonomik faaliyet değildir?</w:t>
      </w:r>
    </w:p>
    <w:p w:rsidR="00471352" w:rsidRPr="002C52A1" w:rsidRDefault="00471352" w:rsidP="002C52A1">
      <w:pPr>
        <w:tabs>
          <w:tab w:val="left" w:pos="360"/>
          <w:tab w:val="left" w:pos="1440"/>
          <w:tab w:val="left" w:pos="2520"/>
          <w:tab w:val="left" w:pos="3780"/>
        </w:tabs>
        <w:rPr>
          <w:rFonts w:ascii="Calibri" w:hAnsi="Calibri" w:cs="Calibri"/>
          <w:color w:val="000000"/>
        </w:rPr>
      </w:pPr>
    </w:p>
    <w:p w:rsidR="00471352" w:rsidRDefault="00471352" w:rsidP="002C52A1">
      <w:pPr>
        <w:tabs>
          <w:tab w:val="left" w:pos="360"/>
          <w:tab w:val="left" w:pos="1440"/>
          <w:tab w:val="left" w:pos="2520"/>
          <w:tab w:val="left" w:pos="3780"/>
        </w:tabs>
        <w:rPr>
          <w:rFonts w:ascii="Calibri" w:hAnsi="Calibri" w:cs="Calibri"/>
          <w:color w:val="000000"/>
        </w:rPr>
      </w:pPr>
      <w:r w:rsidRPr="002C52A1">
        <w:rPr>
          <w:rFonts w:ascii="Calibri" w:hAnsi="Calibri" w:cs="Calibri"/>
          <w:color w:val="000000"/>
        </w:rPr>
        <w:t xml:space="preserve">          A) Müzeye gitmek        B) Halı dokumak               C) Fındık yetiştirmek</w:t>
      </w:r>
      <w:r w:rsidRPr="002C52A1">
        <w:rPr>
          <w:rFonts w:ascii="Calibri" w:hAnsi="Calibri" w:cs="Calibri"/>
          <w:color w:val="000000"/>
        </w:rPr>
        <w:tab/>
        <w:t>D) Fabrika kurmak</w:t>
      </w:r>
    </w:p>
    <w:p w:rsidR="00471352" w:rsidRDefault="00471352" w:rsidP="002C52A1">
      <w:pPr>
        <w:tabs>
          <w:tab w:val="left" w:pos="360"/>
          <w:tab w:val="left" w:pos="1440"/>
          <w:tab w:val="left" w:pos="2520"/>
          <w:tab w:val="left" w:pos="3780"/>
        </w:tabs>
        <w:rPr>
          <w:rFonts w:ascii="Calibri" w:hAnsi="Calibri" w:cs="Calibri"/>
          <w:color w:val="000000"/>
        </w:rPr>
      </w:pPr>
    </w:p>
    <w:p w:rsidR="00471352" w:rsidRPr="002C52A1" w:rsidRDefault="00471352" w:rsidP="002C52A1">
      <w:pPr>
        <w:tabs>
          <w:tab w:val="left" w:pos="360"/>
          <w:tab w:val="left" w:pos="2520"/>
          <w:tab w:val="center" w:pos="3960"/>
          <w:tab w:val="left" w:pos="5940"/>
        </w:tabs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2</w:t>
      </w:r>
      <w:r w:rsidRPr="002C52A1">
        <w:rPr>
          <w:rFonts w:ascii="Calibri" w:hAnsi="Calibri" w:cs="Calibri"/>
          <w:color w:val="000000"/>
        </w:rPr>
        <w:t>.  Aşağıdaki ürünlerden hangisi Ege Bölgesinde yetişmez?</w:t>
      </w:r>
    </w:p>
    <w:p w:rsidR="00471352" w:rsidRPr="002C52A1" w:rsidRDefault="00471352" w:rsidP="002C52A1">
      <w:pPr>
        <w:tabs>
          <w:tab w:val="left" w:pos="360"/>
          <w:tab w:val="left" w:pos="2520"/>
          <w:tab w:val="center" w:pos="3960"/>
          <w:tab w:val="left" w:pos="5940"/>
        </w:tabs>
        <w:rPr>
          <w:rFonts w:ascii="Calibri" w:hAnsi="Calibri" w:cs="Calibri"/>
          <w:color w:val="000000"/>
        </w:rPr>
      </w:pPr>
    </w:p>
    <w:p w:rsidR="00471352" w:rsidRPr="002C52A1" w:rsidRDefault="00471352" w:rsidP="002C52A1">
      <w:pPr>
        <w:tabs>
          <w:tab w:val="left" w:pos="360"/>
          <w:tab w:val="left" w:pos="2520"/>
          <w:tab w:val="center" w:pos="3960"/>
          <w:tab w:val="left" w:pos="5940"/>
        </w:tabs>
        <w:rPr>
          <w:rFonts w:ascii="Calibri" w:hAnsi="Calibri" w:cs="Calibri"/>
          <w:color w:val="000000"/>
        </w:rPr>
      </w:pPr>
      <w:r w:rsidRPr="002C52A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 xml:space="preserve">    </w:t>
      </w:r>
      <w:r w:rsidRPr="002C52A1">
        <w:rPr>
          <w:rFonts w:ascii="Calibri" w:hAnsi="Calibri" w:cs="Calibri"/>
          <w:color w:val="000000"/>
        </w:rPr>
        <w:t>A) Çay</w:t>
      </w:r>
      <w:r w:rsidRPr="002C52A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 xml:space="preserve">    </w:t>
      </w:r>
      <w:r w:rsidRPr="002C52A1">
        <w:rPr>
          <w:rFonts w:ascii="Calibri" w:hAnsi="Calibri" w:cs="Calibri"/>
          <w:color w:val="000000"/>
        </w:rPr>
        <w:t>B) Üzüm</w:t>
      </w:r>
      <w:r>
        <w:rPr>
          <w:rFonts w:ascii="Calibri" w:hAnsi="Calibri" w:cs="Calibri"/>
          <w:color w:val="000000"/>
        </w:rPr>
        <w:t xml:space="preserve">                              </w:t>
      </w:r>
      <w:r w:rsidRPr="002C52A1">
        <w:rPr>
          <w:rFonts w:ascii="Calibri" w:hAnsi="Calibri" w:cs="Calibri"/>
          <w:color w:val="000000"/>
        </w:rPr>
        <w:t>C) Pamuk</w:t>
      </w:r>
      <w:r w:rsidRPr="002C52A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 xml:space="preserve">                           </w:t>
      </w:r>
      <w:r w:rsidRPr="002C52A1">
        <w:rPr>
          <w:rFonts w:ascii="Calibri" w:hAnsi="Calibri" w:cs="Calibri"/>
          <w:color w:val="000000"/>
        </w:rPr>
        <w:t>D) Zeytin</w:t>
      </w:r>
    </w:p>
    <w:p w:rsidR="00471352" w:rsidRDefault="00471352" w:rsidP="001F635C">
      <w:pPr>
        <w:rPr>
          <w:rFonts w:ascii="Calibri" w:hAnsi="Calibri" w:cs="Calibri"/>
        </w:rPr>
      </w:pPr>
    </w:p>
    <w:p w:rsidR="00471352" w:rsidRPr="00B87A90" w:rsidRDefault="00471352" w:rsidP="001F635C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>3- Aşağıdakilerden hangisi girişimci kişilerin özelliklerinden biri değildir?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>A) İş birliği ve dayanışma içinde olmak</w:t>
      </w:r>
      <w:r w:rsidRPr="00B87A90">
        <w:rPr>
          <w:rFonts w:ascii="Calibri" w:hAnsi="Calibri" w:cs="Calibri"/>
        </w:rPr>
        <w:tab/>
        <w:t xml:space="preserve">      </w:t>
      </w:r>
      <w:r>
        <w:rPr>
          <w:rFonts w:ascii="Calibri" w:hAnsi="Calibri" w:cs="Calibri"/>
        </w:rPr>
        <w:t xml:space="preserve">           </w:t>
      </w:r>
      <w:r w:rsidRPr="00B87A90">
        <w:rPr>
          <w:rFonts w:ascii="Calibri" w:hAnsi="Calibri" w:cs="Calibri"/>
        </w:rPr>
        <w:t xml:space="preserve"> B) Yalnız başına çalışmak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>C) Sabırlı ve çalışkan olmak</w:t>
      </w:r>
      <w:r w:rsidRPr="00B87A90">
        <w:rPr>
          <w:rFonts w:ascii="Calibri" w:hAnsi="Calibri" w:cs="Calibri"/>
        </w:rPr>
        <w:tab/>
      </w:r>
      <w:r w:rsidRPr="00B87A90">
        <w:rPr>
          <w:rFonts w:ascii="Calibri" w:hAnsi="Calibri" w:cs="Calibri"/>
        </w:rPr>
        <w:tab/>
        <w:t xml:space="preserve">                  D) Yeniliklere açık olmak</w:t>
      </w:r>
    </w:p>
    <w:p w:rsidR="00471352" w:rsidRPr="00B87A90" w:rsidRDefault="00471352" w:rsidP="001F635C">
      <w:pPr>
        <w:rPr>
          <w:rFonts w:ascii="Calibri" w:hAnsi="Calibri" w:cs="Calibri"/>
        </w:rPr>
      </w:pPr>
    </w:p>
    <w:p w:rsidR="00471352" w:rsidRPr="00B87A90" w:rsidRDefault="00471352" w:rsidP="002C52A1">
      <w:pPr>
        <w:rPr>
          <w:rFonts w:ascii="Calibri" w:hAnsi="Calibri" w:cs="Calibri"/>
        </w:rPr>
      </w:pPr>
    </w:p>
    <w:p w:rsidR="00471352" w:rsidRPr="00B87A90" w:rsidRDefault="00471352" w:rsidP="001F635C">
      <w:pPr>
        <w:tabs>
          <w:tab w:val="lef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B87A90">
        <w:rPr>
          <w:rFonts w:ascii="Calibri" w:hAnsi="Calibri" w:cs="Calibri"/>
        </w:rPr>
        <w:t>- “Bir  girişimci Çin’ de sakız fabrikası açmak ister.Fabrikayı açtıktan sonra ürettiklerini satamamaktan şikayet eder.Sonradan öğrenir ki Çin’de sakız çiğneme kültürü çok gelişmemiştir.”</w:t>
      </w:r>
    </w:p>
    <w:p w:rsidR="00471352" w:rsidRPr="00B87A90" w:rsidRDefault="00471352" w:rsidP="001F635C">
      <w:pPr>
        <w:tabs>
          <w:tab w:val="left" w:pos="8640"/>
        </w:tabs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Bu metinde, girişimcinin yatırım yapmadan önce aşağıdakilerden hangisine dikkat etmediği anlatıl</w:t>
      </w:r>
      <w:r>
        <w:rPr>
          <w:rFonts w:ascii="Calibri" w:hAnsi="Calibri" w:cs="Calibri"/>
        </w:rPr>
        <w:t xml:space="preserve"> -</w:t>
      </w:r>
      <w:r w:rsidRPr="00B87A90">
        <w:rPr>
          <w:rFonts w:ascii="Calibri" w:hAnsi="Calibri" w:cs="Calibri"/>
        </w:rPr>
        <w:t>maktadır?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B87A90">
        <w:rPr>
          <w:rFonts w:ascii="Calibri" w:hAnsi="Calibri" w:cs="Calibri"/>
        </w:rPr>
        <w:t xml:space="preserve">A) Maliyetine </w:t>
      </w:r>
      <w:r w:rsidRPr="00B87A90">
        <w:rPr>
          <w:rFonts w:ascii="Calibri" w:hAnsi="Calibri" w:cs="Calibri"/>
        </w:rPr>
        <w:tab/>
      </w:r>
      <w:r w:rsidRPr="00B87A90">
        <w:rPr>
          <w:rFonts w:ascii="Calibri" w:hAnsi="Calibri" w:cs="Calibri"/>
        </w:rPr>
        <w:tab/>
      </w:r>
      <w:r w:rsidRPr="00B87A90">
        <w:rPr>
          <w:rFonts w:ascii="Calibri" w:hAnsi="Calibri" w:cs="Calibri"/>
        </w:rPr>
        <w:tab/>
        <w:t xml:space="preserve">                          </w:t>
      </w:r>
      <w:r>
        <w:rPr>
          <w:rFonts w:ascii="Calibri" w:hAnsi="Calibri" w:cs="Calibri"/>
        </w:rPr>
        <w:t xml:space="preserve">                  </w:t>
      </w:r>
      <w:r w:rsidRPr="00B87A90">
        <w:rPr>
          <w:rFonts w:ascii="Calibri" w:hAnsi="Calibri" w:cs="Calibri"/>
        </w:rPr>
        <w:t xml:space="preserve">         B) Nitelikli işçi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B87A90">
        <w:rPr>
          <w:rFonts w:ascii="Calibri" w:hAnsi="Calibri" w:cs="Calibri"/>
        </w:rPr>
        <w:t>C) Yörenin genel tüketim alışkanlıkları</w:t>
      </w:r>
      <w:r w:rsidRPr="00B87A90">
        <w:rPr>
          <w:rFonts w:ascii="Calibri" w:hAnsi="Calibri" w:cs="Calibri"/>
        </w:rPr>
        <w:tab/>
      </w:r>
      <w:r w:rsidRPr="00B87A90">
        <w:rPr>
          <w:rFonts w:ascii="Calibri" w:hAnsi="Calibri" w:cs="Calibri"/>
        </w:rPr>
        <w:tab/>
      </w:r>
      <w:r w:rsidRPr="00B87A90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</w:t>
      </w:r>
      <w:r w:rsidRPr="00B87A90">
        <w:rPr>
          <w:rFonts w:ascii="Calibri" w:hAnsi="Calibri" w:cs="Calibri"/>
        </w:rPr>
        <w:t xml:space="preserve">D) Dağıtım ağının genişliği </w:t>
      </w:r>
    </w:p>
    <w:p w:rsidR="00471352" w:rsidRPr="00B87A90" w:rsidRDefault="00471352" w:rsidP="001F635C">
      <w:pPr>
        <w:tabs>
          <w:tab w:val="left" w:pos="8640"/>
        </w:tabs>
        <w:rPr>
          <w:rFonts w:ascii="Calibri" w:hAnsi="Calibri" w:cs="Calibri"/>
        </w:rPr>
      </w:pPr>
    </w:p>
    <w:p w:rsidR="00471352" w:rsidRPr="00B87A90" w:rsidRDefault="00471352" w:rsidP="002C52A1">
      <w:pPr>
        <w:tabs>
          <w:tab w:val="left" w:pos="360"/>
          <w:tab w:val="left" w:pos="1440"/>
          <w:tab w:val="left" w:pos="2520"/>
          <w:tab w:val="left" w:pos="3780"/>
        </w:tabs>
        <w:rPr>
          <w:rFonts w:ascii="Calibri" w:hAnsi="Calibri" w:cs="Calibri"/>
        </w:rPr>
      </w:pPr>
    </w:p>
    <w:p w:rsidR="00471352" w:rsidRPr="00B87A90" w:rsidRDefault="00471352" w:rsidP="001F635C">
      <w:pPr>
        <w:tabs>
          <w:tab w:val="lef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B87A90">
        <w:rPr>
          <w:rFonts w:ascii="Calibri" w:hAnsi="Calibri" w:cs="Calibri"/>
        </w:rPr>
        <w:t>- Bölgelerimiz değişik alanlarda ülke ekonomisine katkıda bulunur. Buna göre aşağıdaki eşleştirmelerden hangisi yanlıştır?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noProof/>
        </w:rPr>
        <w:pict>
          <v:line id="_x0000_s1026" style="position:absolute;z-index:251657216" from="381.75pt,9.15pt" to="408.7pt,9.15pt">
            <v:stroke endarrow="block"/>
          </v:line>
        </w:pict>
      </w:r>
      <w:r>
        <w:rPr>
          <w:noProof/>
        </w:rPr>
        <w:pict>
          <v:line id="_x0000_s1027" style="position:absolute;z-index:251656192" from="114.7pt,9.15pt" to="141.65pt,9.15pt">
            <v:stroke endarrow="block"/>
          </v:line>
        </w:pict>
      </w: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>A) Marmara Bölgesi                Sanayi ürünleri</w:t>
      </w:r>
      <w:r w:rsidRPr="00B87A90">
        <w:rPr>
          <w:rFonts w:ascii="Calibri" w:hAnsi="Calibri" w:cs="Calibri"/>
        </w:rPr>
        <w:tab/>
        <w:t xml:space="preserve">                 </w:t>
      </w:r>
      <w:r>
        <w:rPr>
          <w:rFonts w:ascii="Calibri" w:hAnsi="Calibri" w:cs="Calibri"/>
        </w:rPr>
        <w:t>B) Karadeniz BöL.</w:t>
      </w:r>
      <w:r w:rsidRPr="00B87A90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  </w:t>
      </w:r>
      <w:r w:rsidRPr="00B87A90">
        <w:rPr>
          <w:rFonts w:ascii="Calibri" w:hAnsi="Calibri" w:cs="Calibri"/>
        </w:rPr>
        <w:t xml:space="preserve">  Balıkçılık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noProof/>
        </w:rPr>
        <w:pict>
          <v:line id="_x0000_s1028" style="position:absolute;z-index:251659264" from="418.5pt,11.85pt" to="445.45pt,11.85pt">
            <v:stroke endarrow="block"/>
          </v:line>
        </w:pict>
      </w:r>
      <w:r>
        <w:rPr>
          <w:noProof/>
        </w:rPr>
        <w:pict>
          <v:line id="_x0000_s1029" style="position:absolute;z-index:251658240" from="120.75pt,11.85pt" to="147.7pt,11.85pt">
            <v:stroke endarrow="block"/>
          </v:line>
        </w:pict>
      </w: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 xml:space="preserve">C) İç Anadolu Bölgesi        </w:t>
      </w:r>
      <w:r>
        <w:rPr>
          <w:rFonts w:ascii="Calibri" w:hAnsi="Calibri" w:cs="Calibri"/>
        </w:rPr>
        <w:t xml:space="preserve">    </w:t>
      </w:r>
      <w:r w:rsidRPr="00B87A90">
        <w:rPr>
          <w:rFonts w:ascii="Calibri" w:hAnsi="Calibri" w:cs="Calibri"/>
        </w:rPr>
        <w:t xml:space="preserve">   Kerestecilik         </w:t>
      </w:r>
      <w:r w:rsidRPr="00B87A90">
        <w:rPr>
          <w:rFonts w:ascii="Calibri" w:hAnsi="Calibri" w:cs="Calibri"/>
        </w:rPr>
        <w:tab/>
        <w:t xml:space="preserve">  </w:t>
      </w:r>
      <w:r>
        <w:rPr>
          <w:rFonts w:ascii="Calibri" w:hAnsi="Calibri" w:cs="Calibri"/>
        </w:rPr>
        <w:t xml:space="preserve">            </w:t>
      </w:r>
      <w:r w:rsidRPr="00B87A90">
        <w:rPr>
          <w:rFonts w:ascii="Calibri" w:hAnsi="Calibri" w:cs="Calibri"/>
        </w:rPr>
        <w:t xml:space="preserve">   D) Doğu Anadolu Bölgesi      </w:t>
      </w:r>
      <w:r>
        <w:rPr>
          <w:rFonts w:ascii="Calibri" w:hAnsi="Calibri" w:cs="Calibri"/>
        </w:rPr>
        <w:t xml:space="preserve">    </w:t>
      </w:r>
      <w:r w:rsidRPr="00B87A90">
        <w:rPr>
          <w:rFonts w:ascii="Calibri" w:hAnsi="Calibri" w:cs="Calibri"/>
        </w:rPr>
        <w:t xml:space="preserve">    Hayvancılık</w:t>
      </w:r>
    </w:p>
    <w:p w:rsidR="00471352" w:rsidRPr="00B87A90" w:rsidRDefault="00471352" w:rsidP="001F635C">
      <w:pPr>
        <w:tabs>
          <w:tab w:val="left" w:pos="8640"/>
        </w:tabs>
        <w:rPr>
          <w:rFonts w:ascii="Calibri" w:hAnsi="Calibri" w:cs="Calibri"/>
        </w:rPr>
      </w:pPr>
    </w:p>
    <w:p w:rsidR="00471352" w:rsidRPr="00B87A90" w:rsidRDefault="00471352" w:rsidP="001F635C">
      <w:pPr>
        <w:rPr>
          <w:rFonts w:ascii="Calibri" w:hAnsi="Calibri" w:cs="Calibri"/>
        </w:rPr>
      </w:pP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B87A90">
        <w:rPr>
          <w:rFonts w:ascii="Calibri" w:hAnsi="Calibri" w:cs="Calibri"/>
        </w:rPr>
        <w:t>- Ülkemizde çay sadece Karadeniz bölgesinde yetiştirilmesinin nedeni nedir?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 xml:space="preserve">A) İklimi elverişli olduğundan              </w:t>
      </w:r>
      <w:r>
        <w:rPr>
          <w:rFonts w:ascii="Calibri" w:hAnsi="Calibri" w:cs="Calibri"/>
        </w:rPr>
        <w:t xml:space="preserve">                        </w:t>
      </w:r>
      <w:r w:rsidRPr="00B87A90">
        <w:rPr>
          <w:rFonts w:ascii="Calibri" w:hAnsi="Calibri" w:cs="Calibri"/>
        </w:rPr>
        <w:t xml:space="preserve">       B) İnsanların çalışkan olmaları</w:t>
      </w:r>
    </w:p>
    <w:p w:rsidR="00471352" w:rsidRPr="00B87A90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 xml:space="preserve">C) Çok çay içtiklerinden                            </w:t>
      </w:r>
      <w:r>
        <w:rPr>
          <w:rFonts w:ascii="Calibri" w:hAnsi="Calibri" w:cs="Calibri"/>
        </w:rPr>
        <w:t xml:space="preserve">                          </w:t>
      </w:r>
      <w:r w:rsidRPr="00B87A90">
        <w:rPr>
          <w:rFonts w:ascii="Calibri" w:hAnsi="Calibri" w:cs="Calibri"/>
        </w:rPr>
        <w:t xml:space="preserve"> D) Çayı çok sevdiklerinden</w:t>
      </w:r>
    </w:p>
    <w:p w:rsidR="00471352" w:rsidRPr="00B87A90" w:rsidRDefault="00471352" w:rsidP="001F635C">
      <w:pPr>
        <w:ind w:right="-1008"/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</w:t>
      </w:r>
    </w:p>
    <w:p w:rsidR="00471352" w:rsidRDefault="00471352" w:rsidP="001F635C">
      <w:pPr>
        <w:spacing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7-</w:t>
      </w:r>
      <w:r w:rsidRPr="00B87A90">
        <w:rPr>
          <w:rFonts w:ascii="Calibri" w:hAnsi="Calibri" w:cs="Calibri"/>
        </w:rPr>
        <w:t xml:space="preserve">   Süleyman dedenin köyünde insanlar yakınlarında bulunan kömür ocağında çalışarak, tahıl üreterek ve </w:t>
      </w:r>
      <w:r>
        <w:rPr>
          <w:rFonts w:ascii="Calibri" w:hAnsi="Calibri" w:cs="Calibri"/>
        </w:rPr>
        <w:t xml:space="preserve"> </w:t>
      </w:r>
    </w:p>
    <w:p w:rsidR="00471352" w:rsidRDefault="00471352" w:rsidP="001F635C">
      <w:pPr>
        <w:spacing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B87A90">
        <w:rPr>
          <w:rFonts w:ascii="Calibri" w:hAnsi="Calibri" w:cs="Calibri"/>
        </w:rPr>
        <w:t xml:space="preserve">süt   ürünleri üreterek geçimlerini sağlamaktadır.Metinde aşağıdaki hangi ekonomik faaliyetlerden söz </w:t>
      </w:r>
      <w:r>
        <w:rPr>
          <w:rFonts w:ascii="Calibri" w:hAnsi="Calibri" w:cs="Calibri"/>
        </w:rPr>
        <w:t xml:space="preserve"> </w:t>
      </w:r>
    </w:p>
    <w:p w:rsidR="00471352" w:rsidRPr="005F30D8" w:rsidRDefault="00471352" w:rsidP="001F635C">
      <w:pPr>
        <w:spacing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B87A90">
        <w:rPr>
          <w:rFonts w:ascii="Calibri" w:hAnsi="Calibri" w:cs="Calibri"/>
        </w:rPr>
        <w:t>edilmiyor?</w:t>
      </w:r>
    </w:p>
    <w:p w:rsidR="00471352" w:rsidRDefault="00471352" w:rsidP="001F63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</w:t>
      </w:r>
      <w:r w:rsidRPr="00B87A90">
        <w:rPr>
          <w:rFonts w:ascii="Calibri" w:hAnsi="Calibri" w:cs="Calibri"/>
        </w:rPr>
        <w:t xml:space="preserve">  A) hayvancılık                  B) tarım                     C) madencilik                D) turizm       </w:t>
      </w:r>
    </w:p>
    <w:p w:rsidR="00471352" w:rsidRPr="00B87A90" w:rsidRDefault="00471352" w:rsidP="001F635C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  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8-</w:t>
      </w:r>
      <w:r w:rsidRPr="00B87A90">
        <w:rPr>
          <w:rFonts w:ascii="Calibri" w:hAnsi="Calibri" w:cs="Calibri"/>
        </w:rPr>
        <w:t xml:space="preserve">  Bugün kullandığımız birçok ürünü insanlar doğadan yararlanarak ve ham madde kullanarak elde                                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ederler. Aşağıdaki ürün ve ham madde eşleştirmelerinden hangisi </w:t>
      </w:r>
      <w:r w:rsidRPr="00B87A90">
        <w:rPr>
          <w:rFonts w:ascii="Calibri" w:hAnsi="Calibri" w:cs="Calibri"/>
          <w:u w:val="single"/>
        </w:rPr>
        <w:t>yanlıştır</w:t>
      </w:r>
      <w:r w:rsidRPr="00B87A90">
        <w:rPr>
          <w:rFonts w:ascii="Calibri" w:hAnsi="Calibri" w:cs="Calibri"/>
        </w:rPr>
        <w:t>?</w:t>
      </w:r>
    </w:p>
    <w:p w:rsidR="00471352" w:rsidRDefault="00471352" w:rsidP="00B032C7">
      <w:pPr>
        <w:tabs>
          <w:tab w:val="left" w:pos="180"/>
          <w:tab w:val="left" w:pos="2520"/>
        </w:tabs>
        <w:rPr>
          <w:rFonts w:ascii="Calibri" w:hAnsi="Calibri" w:cs="Calibri"/>
        </w:rPr>
      </w:pPr>
      <w:r w:rsidRPr="00B87A90">
        <w:rPr>
          <w:rFonts w:ascii="Calibri" w:hAnsi="Calibri" w:cs="Calibri"/>
        </w:rPr>
        <w:tab/>
        <w:t xml:space="preserve">     A)  ekmek-buğday           B)  kalem-ağaç</w:t>
      </w:r>
      <w:r w:rsidRPr="00B87A90">
        <w:rPr>
          <w:rFonts w:ascii="Calibri" w:hAnsi="Calibri" w:cs="Calibri"/>
          <w:i/>
          <w:iCs/>
        </w:rPr>
        <w:t xml:space="preserve">  </w:t>
      </w:r>
      <w:r w:rsidRPr="00B87A90">
        <w:rPr>
          <w:rFonts w:ascii="Calibri" w:hAnsi="Calibri" w:cs="Calibri"/>
        </w:rPr>
        <w:t xml:space="preserve">        C)  cam bardak-kum         D)  naylon poşet-kömür</w:t>
      </w:r>
    </w:p>
    <w:p w:rsidR="00471352" w:rsidRDefault="00471352" w:rsidP="00B032C7">
      <w:pPr>
        <w:tabs>
          <w:tab w:val="left" w:pos="180"/>
          <w:tab w:val="left" w:pos="2520"/>
        </w:tabs>
        <w:rPr>
          <w:rFonts w:ascii="Calibri" w:hAnsi="Calibri" w:cs="Calibri"/>
        </w:rPr>
      </w:pPr>
    </w:p>
    <w:p w:rsidR="00471352" w:rsidRPr="0014433C" w:rsidRDefault="00471352" w:rsidP="0014433C">
      <w:pPr>
        <w:pStyle w:val="NormalWeb"/>
        <w:spacing w:line="312" w:lineRule="atLeast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Pr="0014433C">
        <w:rPr>
          <w:rFonts w:ascii="Calibri" w:hAnsi="Calibri" w:cs="Calibri"/>
        </w:rPr>
        <w:t xml:space="preserve">- </w:t>
      </w:r>
      <w:r w:rsidRPr="0014433C">
        <w:rPr>
          <w:rStyle w:val="Strong"/>
          <w:rFonts w:ascii="Calibri" w:hAnsi="Calibri" w:cs="Calibri"/>
          <w:b w:val="0"/>
          <w:bCs w:val="0"/>
        </w:rPr>
        <w:t>Aşağıdaki icat ya da buluşlardan hangisi ulaşım alanında gelişmeyi sağlamıştır?</w:t>
      </w:r>
    </w:p>
    <w:p w:rsidR="00471352" w:rsidRPr="00B87A90" w:rsidRDefault="00471352" w:rsidP="0014433C">
      <w:pPr>
        <w:pStyle w:val="NormalWeb"/>
        <w:spacing w:line="312" w:lineRule="atLeast"/>
        <w:rPr>
          <w:rFonts w:ascii="Calibri" w:hAnsi="Calibri" w:cs="Calibri"/>
        </w:rPr>
      </w:pPr>
      <w:r>
        <w:rPr>
          <w:rStyle w:val="Strong"/>
          <w:rFonts w:ascii="Calibri" w:hAnsi="Calibri" w:cs="Calibri"/>
          <w:b w:val="0"/>
          <w:bCs w:val="0"/>
        </w:rPr>
        <w:t xml:space="preserve">          </w:t>
      </w:r>
      <w:r w:rsidRPr="0014433C">
        <w:rPr>
          <w:rStyle w:val="Strong"/>
          <w:rFonts w:ascii="Calibri" w:hAnsi="Calibri" w:cs="Calibri"/>
          <w:b w:val="0"/>
          <w:bCs w:val="0"/>
        </w:rPr>
        <w:t xml:space="preserve">a. </w:t>
      </w:r>
      <w:r w:rsidRPr="0014433C">
        <w:rPr>
          <w:rFonts w:ascii="Calibri" w:hAnsi="Calibri" w:cs="Calibri"/>
        </w:rPr>
        <w:t>ateş             </w:t>
      </w:r>
      <w:r>
        <w:rPr>
          <w:rFonts w:ascii="Calibri" w:hAnsi="Calibri" w:cs="Calibri"/>
        </w:rPr>
        <w:t xml:space="preserve">   </w:t>
      </w:r>
      <w:r w:rsidRPr="0014433C">
        <w:rPr>
          <w:rFonts w:ascii="Calibri" w:hAnsi="Calibri" w:cs="Calibri"/>
        </w:rPr>
        <w:t xml:space="preserve">     </w:t>
      </w:r>
      <w:r w:rsidRPr="0014433C">
        <w:rPr>
          <w:rStyle w:val="Strong"/>
          <w:rFonts w:ascii="Calibri" w:hAnsi="Calibri" w:cs="Calibri"/>
          <w:b w:val="0"/>
          <w:bCs w:val="0"/>
        </w:rPr>
        <w:t xml:space="preserve">b. </w:t>
      </w:r>
      <w:r w:rsidRPr="0014433C">
        <w:rPr>
          <w:rFonts w:ascii="Calibri" w:hAnsi="Calibri" w:cs="Calibri"/>
        </w:rPr>
        <w:t>Yazı</w:t>
      </w:r>
      <w:r>
        <w:rPr>
          <w:rFonts w:ascii="Calibri" w:hAnsi="Calibri" w:cs="Calibri"/>
        </w:rPr>
        <w:t xml:space="preserve">                   </w:t>
      </w:r>
      <w:r w:rsidRPr="0014433C">
        <w:rPr>
          <w:rStyle w:val="Strong"/>
          <w:rFonts w:ascii="Calibri" w:hAnsi="Calibri" w:cs="Calibri"/>
          <w:b w:val="0"/>
          <w:bCs w:val="0"/>
        </w:rPr>
        <w:t xml:space="preserve">c. </w:t>
      </w:r>
      <w:r w:rsidRPr="0014433C">
        <w:rPr>
          <w:rFonts w:ascii="Calibri" w:hAnsi="Calibri" w:cs="Calibri"/>
        </w:rPr>
        <w:t>tekerlek         </w:t>
      </w:r>
      <w:r>
        <w:rPr>
          <w:rFonts w:ascii="Calibri" w:hAnsi="Calibri" w:cs="Calibri"/>
        </w:rPr>
        <w:t xml:space="preserve">     </w:t>
      </w:r>
      <w:r w:rsidRPr="0014433C">
        <w:rPr>
          <w:rFonts w:ascii="Calibri" w:hAnsi="Calibri" w:cs="Calibri"/>
        </w:rPr>
        <w:t xml:space="preserve">    </w:t>
      </w:r>
      <w:r w:rsidRPr="0014433C">
        <w:rPr>
          <w:rStyle w:val="Strong"/>
          <w:rFonts w:ascii="Calibri" w:hAnsi="Calibri" w:cs="Calibri"/>
          <w:b w:val="0"/>
          <w:bCs w:val="0"/>
        </w:rPr>
        <w:t xml:space="preserve">d. </w:t>
      </w:r>
      <w:r>
        <w:rPr>
          <w:rFonts w:ascii="Calibri" w:hAnsi="Calibri" w:cs="Calibri"/>
        </w:rPr>
        <w:t>ka</w:t>
      </w:r>
      <w:r w:rsidRPr="0014433C">
        <w:rPr>
          <w:rFonts w:ascii="Calibri" w:hAnsi="Calibri" w:cs="Calibri"/>
        </w:rPr>
        <w:t>ğıt</w:t>
      </w:r>
      <w:r w:rsidRPr="00B87A90">
        <w:rPr>
          <w:rFonts w:ascii="Calibri" w:hAnsi="Calibri" w:cs="Calibri"/>
        </w:rPr>
        <w:t xml:space="preserve"> </w:t>
      </w:r>
    </w:p>
    <w:p w:rsidR="00471352" w:rsidRDefault="00471352" w:rsidP="00B032C7">
      <w:pPr>
        <w:rPr>
          <w:rFonts w:ascii="Calibri" w:hAnsi="Calibri" w:cs="Calibri"/>
        </w:rPr>
      </w:pPr>
    </w:p>
    <w:p w:rsidR="00471352" w:rsidRPr="00B87A90" w:rsidRDefault="00471352" w:rsidP="00B032C7">
      <w:pPr>
        <w:rPr>
          <w:rFonts w:ascii="Calibri" w:hAnsi="Calibri" w:cs="Calibri"/>
        </w:rPr>
      </w:pPr>
      <w:r>
        <w:rPr>
          <w:rFonts w:ascii="Calibri" w:hAnsi="Calibri" w:cs="Calibri"/>
        </w:rPr>
        <w:t>10-</w:t>
      </w:r>
      <w:r w:rsidRPr="00B87A90">
        <w:rPr>
          <w:rFonts w:ascii="Calibri" w:hAnsi="Calibri" w:cs="Calibri"/>
        </w:rPr>
        <w:t xml:space="preserve">  Bir cismi elinize alıp, yukardan aşağıya bıraktığınızda cisim yukarıda asılı kalmaz, yere düşer.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Bu olay kimin, hangi doğa kanununu bulmasını sağlamıştır?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     A)  KRİSTOF COLOMB – Dünya’nın yuvarlak olması       C)   NEWTON – Yer Çekimi Kanunu                            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     B)  ARŞİMET – Suyun Kaldırma Kuvveti                             D)   EDİSON – Ampulün Bulunması               </w:t>
      </w:r>
    </w:p>
    <w:p w:rsidR="00471352" w:rsidRDefault="00471352" w:rsidP="00B032C7">
      <w:pPr>
        <w:rPr>
          <w:rFonts w:ascii="Calibri" w:hAnsi="Calibri" w:cs="Calibri"/>
        </w:rPr>
      </w:pPr>
    </w:p>
    <w:p w:rsidR="00471352" w:rsidRDefault="00471352" w:rsidP="00B032C7">
      <w:pPr>
        <w:rPr>
          <w:rFonts w:ascii="Calibri" w:hAnsi="Calibri" w:cs="Calibri"/>
        </w:rPr>
      </w:pPr>
    </w:p>
    <w:p w:rsidR="00471352" w:rsidRDefault="00471352" w:rsidP="00B032C7">
      <w:pPr>
        <w:rPr>
          <w:rFonts w:ascii="Calibri" w:hAnsi="Calibri" w:cs="Calibri"/>
        </w:rPr>
      </w:pP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 w:rsidRPr="00236930">
        <w:rPr>
          <w:rFonts w:ascii="Calibri" w:hAnsi="Calibri" w:cs="Calibri"/>
        </w:rPr>
        <w:t xml:space="preserve">11-  </w:t>
      </w:r>
      <w:r w:rsidRPr="00236930">
        <w:rPr>
          <w:rStyle w:val="Emphasis"/>
          <w:rFonts w:ascii="Calibri" w:hAnsi="Calibri" w:cs="Calibri"/>
        </w:rPr>
        <w:t> </w:t>
      </w:r>
      <w:r w:rsidRPr="00236930">
        <w:rPr>
          <w:rStyle w:val="Strong"/>
          <w:rFonts w:ascii="Calibri" w:hAnsi="Calibri" w:cs="Calibri"/>
        </w:rPr>
        <w:t xml:space="preserve">Atatürk’ün, </w:t>
      </w:r>
      <w:r w:rsidRPr="00236930">
        <w:rPr>
          <w:rFonts w:ascii="Calibri" w:hAnsi="Calibri" w:cs="Calibri"/>
        </w:rPr>
        <w:t xml:space="preserve">“Hayatta en hakiki mürşit ilimdir, fendir.” </w:t>
      </w:r>
      <w:r w:rsidRPr="00236930">
        <w:rPr>
          <w:rStyle w:val="Strong"/>
          <w:rFonts w:ascii="Calibri" w:hAnsi="Calibri" w:cs="Calibri"/>
        </w:rPr>
        <w:t>sözü aşağıdakilerden hangisini gösterir?</w:t>
      </w:r>
    </w:p>
    <w:p w:rsidR="00471352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>
        <w:rPr>
          <w:rStyle w:val="Strong"/>
          <w:rFonts w:ascii="Calibri" w:hAnsi="Calibri" w:cs="Calibri"/>
        </w:rPr>
        <w:t xml:space="preserve">          </w:t>
      </w:r>
      <w:r w:rsidRPr="00236930">
        <w:rPr>
          <w:rStyle w:val="Strong"/>
          <w:rFonts w:ascii="Calibri" w:hAnsi="Calibri" w:cs="Calibri"/>
        </w:rPr>
        <w:t xml:space="preserve">a.  </w:t>
      </w:r>
      <w:r w:rsidRPr="00236930">
        <w:rPr>
          <w:rFonts w:ascii="Calibri" w:hAnsi="Calibri" w:cs="Calibri"/>
        </w:rPr>
        <w:t>Atatürk’ün bilime önem verdiğini</w:t>
      </w:r>
      <w:r>
        <w:rPr>
          <w:rFonts w:ascii="Calibri" w:hAnsi="Calibri" w:cs="Calibri"/>
        </w:rPr>
        <w:t xml:space="preserve">                         </w:t>
      </w: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</w:t>
      </w:r>
      <w:r w:rsidRPr="00236930">
        <w:rPr>
          <w:rStyle w:val="Strong"/>
          <w:rFonts w:ascii="Calibri" w:hAnsi="Calibri" w:cs="Calibri"/>
        </w:rPr>
        <w:t xml:space="preserve">b.  </w:t>
      </w:r>
      <w:r w:rsidRPr="00236930">
        <w:rPr>
          <w:rFonts w:ascii="Calibri" w:hAnsi="Calibri" w:cs="Calibri"/>
        </w:rPr>
        <w:t>Atatürk’ün bilim insanı olduğunu</w:t>
      </w: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>
        <w:rPr>
          <w:rStyle w:val="Strong"/>
          <w:rFonts w:ascii="Calibri" w:hAnsi="Calibri" w:cs="Calibri"/>
        </w:rPr>
        <w:t xml:space="preserve">          </w:t>
      </w:r>
      <w:r w:rsidRPr="00236930">
        <w:rPr>
          <w:rStyle w:val="Strong"/>
          <w:rFonts w:ascii="Calibri" w:hAnsi="Calibri" w:cs="Calibri"/>
        </w:rPr>
        <w:t xml:space="preserve">c.  </w:t>
      </w:r>
      <w:r w:rsidRPr="00236930">
        <w:rPr>
          <w:rFonts w:ascii="Calibri" w:hAnsi="Calibri" w:cs="Calibri"/>
        </w:rPr>
        <w:t>Atatürk’ün yeniliklerini bilim sayesinde yapıldığını</w:t>
      </w: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>
        <w:rPr>
          <w:rStyle w:val="Strong"/>
          <w:rFonts w:ascii="Calibri" w:hAnsi="Calibri" w:cs="Calibri"/>
        </w:rPr>
        <w:t xml:space="preserve">          </w:t>
      </w:r>
      <w:r w:rsidRPr="00236930">
        <w:rPr>
          <w:rStyle w:val="Strong"/>
          <w:rFonts w:ascii="Calibri" w:hAnsi="Calibri" w:cs="Calibri"/>
        </w:rPr>
        <w:t xml:space="preserve">d.  </w:t>
      </w:r>
      <w:r w:rsidRPr="00236930">
        <w:rPr>
          <w:rFonts w:ascii="Calibri" w:hAnsi="Calibri" w:cs="Calibri"/>
        </w:rPr>
        <w:t>Okullarda fen ve bilim derslerinin okutulması gerektiğini</w:t>
      </w:r>
    </w:p>
    <w:p w:rsidR="00471352" w:rsidRDefault="00471352" w:rsidP="00236930">
      <w:pPr>
        <w:pStyle w:val="NormalWeb"/>
        <w:spacing w:line="312" w:lineRule="atLeast"/>
        <w:rPr>
          <w:rFonts w:ascii="Tahoma" w:hAnsi="Tahoma" w:cs="Tahoma"/>
          <w:color w:val="666666"/>
          <w:sz w:val="17"/>
          <w:szCs w:val="17"/>
        </w:rPr>
      </w:pPr>
      <w:r>
        <w:rPr>
          <w:rFonts w:ascii="Tahoma" w:hAnsi="Tahoma" w:cs="Tahoma"/>
          <w:color w:val="666666"/>
          <w:sz w:val="17"/>
          <w:szCs w:val="17"/>
        </w:rPr>
        <w:t> </w:t>
      </w:r>
    </w:p>
    <w:p w:rsidR="00471352" w:rsidRPr="00B87A90" w:rsidRDefault="00471352" w:rsidP="00236930">
      <w:pPr>
        <w:rPr>
          <w:rFonts w:ascii="Calibri" w:hAnsi="Calibri" w:cs="Calibri"/>
        </w:rPr>
      </w:pPr>
      <w:r>
        <w:rPr>
          <w:rFonts w:ascii="Calibri" w:hAnsi="Calibri" w:cs="Calibri"/>
        </w:rPr>
        <w:t>12-</w:t>
      </w:r>
      <w:r w:rsidRPr="00B87A90">
        <w:rPr>
          <w:rFonts w:ascii="Calibri" w:hAnsi="Calibri" w:cs="Calibri"/>
        </w:rPr>
        <w:t xml:space="preserve">  Aşağıdakilerden hangisi teknolojinin sağladığı yararlardan </w:t>
      </w:r>
      <w:r w:rsidRPr="00B87A90">
        <w:rPr>
          <w:rFonts w:ascii="Calibri" w:hAnsi="Calibri" w:cs="Calibri"/>
          <w:u w:val="single"/>
        </w:rPr>
        <w:t>değildir</w:t>
      </w:r>
      <w:r w:rsidRPr="00B87A90">
        <w:rPr>
          <w:rFonts w:ascii="Calibri" w:hAnsi="Calibri" w:cs="Calibri"/>
        </w:rPr>
        <w:t>?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     A) Yer altı zenginliklerini azaltması        C)  Pratiklik  sağlaması             </w:t>
      </w:r>
    </w:p>
    <w:p w:rsidR="00471352" w:rsidRPr="00B87A90" w:rsidRDefault="00471352" w:rsidP="00B032C7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     B) Yaşamımızı kolaylaştırması                 D)  Zaman kazandırması </w:t>
      </w:r>
    </w:p>
    <w:p w:rsidR="00471352" w:rsidRDefault="00471352" w:rsidP="00B87A90">
      <w:pPr>
        <w:tabs>
          <w:tab w:val="left" w:pos="2340"/>
        </w:tabs>
        <w:rPr>
          <w:rFonts w:ascii="Calibri" w:hAnsi="Calibri" w:cs="Calibri"/>
        </w:rPr>
      </w:pPr>
    </w:p>
    <w:p w:rsidR="00471352" w:rsidRPr="00B87A90" w:rsidRDefault="00471352" w:rsidP="00B87A90">
      <w:pPr>
        <w:tabs>
          <w:tab w:val="left" w:pos="2340"/>
        </w:tabs>
        <w:rPr>
          <w:rFonts w:ascii="Calibri" w:hAnsi="Calibri" w:cs="Calibri"/>
        </w:rPr>
      </w:pPr>
      <w:r>
        <w:rPr>
          <w:rFonts w:ascii="Calibri" w:hAnsi="Calibri" w:cs="Calibri"/>
        </w:rPr>
        <w:t>13-</w:t>
      </w:r>
      <w:r w:rsidRPr="00B87A90">
        <w:rPr>
          <w:rFonts w:ascii="Calibri" w:hAnsi="Calibri" w:cs="Calibri"/>
        </w:rPr>
        <w:t xml:space="preserve">  Aşağıda bazı ürünler ve iller eşleştirilmiştir.  Hangi eşleştirme </w:t>
      </w:r>
      <w:r w:rsidRPr="00B87A90">
        <w:rPr>
          <w:rFonts w:ascii="Calibri" w:hAnsi="Calibri" w:cs="Calibri"/>
          <w:u w:val="single"/>
        </w:rPr>
        <w:t>yanlıştır</w:t>
      </w:r>
      <w:r w:rsidRPr="00B87A90">
        <w:rPr>
          <w:rFonts w:ascii="Calibri" w:hAnsi="Calibri" w:cs="Calibri"/>
        </w:rPr>
        <w:t>?</w:t>
      </w:r>
    </w:p>
    <w:p w:rsidR="00471352" w:rsidRPr="00B87A90" w:rsidRDefault="00471352" w:rsidP="00B87A90">
      <w:pPr>
        <w:tabs>
          <w:tab w:val="left" w:pos="180"/>
          <w:tab w:val="left" w:pos="2520"/>
        </w:tabs>
        <w:ind w:left="360" w:hanging="36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      A) Konya –  fındık        B) Balıkesir - zeytin</w:t>
      </w:r>
      <w:r w:rsidRPr="00B87A90">
        <w:rPr>
          <w:rFonts w:ascii="Calibri" w:hAnsi="Calibri" w:cs="Calibri"/>
        </w:rPr>
        <w:tab/>
        <w:t xml:space="preserve">      C) Amasya – elma </w:t>
      </w:r>
      <w:r w:rsidRPr="00B87A90">
        <w:rPr>
          <w:rFonts w:ascii="Calibri" w:hAnsi="Calibri" w:cs="Calibri"/>
        </w:rPr>
        <w:tab/>
        <w:t xml:space="preserve">  </w:t>
      </w:r>
      <w:r>
        <w:rPr>
          <w:rFonts w:ascii="Calibri" w:hAnsi="Calibri" w:cs="Calibri"/>
        </w:rPr>
        <w:t xml:space="preserve">     </w:t>
      </w:r>
      <w:r w:rsidRPr="00B87A90">
        <w:rPr>
          <w:rFonts w:ascii="Calibri" w:hAnsi="Calibri" w:cs="Calibri"/>
        </w:rPr>
        <w:t xml:space="preserve"> D) Malatya – kayısı</w:t>
      </w:r>
    </w:p>
    <w:p w:rsidR="00471352" w:rsidRDefault="00471352" w:rsidP="00B87A90">
      <w:pPr>
        <w:rPr>
          <w:rFonts w:ascii="Calibri" w:hAnsi="Calibri" w:cs="Calibri"/>
        </w:rPr>
      </w:pPr>
    </w:p>
    <w:p w:rsidR="00471352" w:rsidRDefault="00471352" w:rsidP="00B87A90">
      <w:pPr>
        <w:rPr>
          <w:rFonts w:ascii="Calibri" w:hAnsi="Calibri" w:cs="Calibri"/>
        </w:rPr>
      </w:pPr>
      <w:r>
        <w:rPr>
          <w:rFonts w:ascii="Calibri" w:hAnsi="Calibri" w:cs="Calibri"/>
        </w:rPr>
        <w:t>14 -</w:t>
      </w:r>
      <w:r w:rsidRPr="00B87A90">
        <w:rPr>
          <w:rFonts w:ascii="Calibri" w:hAnsi="Calibri" w:cs="Calibri"/>
        </w:rPr>
        <w:t xml:space="preserve"> Yazın kurak ve sıcak, kışın soğuk bir iklime sahip, yükseltisi fazla ve geçimi hayvancılığa dayanan </w:t>
      </w:r>
      <w:r>
        <w:rPr>
          <w:rFonts w:ascii="Calibri" w:hAnsi="Calibri" w:cs="Calibri"/>
        </w:rPr>
        <w:t xml:space="preserve">  </w:t>
      </w:r>
    </w:p>
    <w:p w:rsidR="00471352" w:rsidRPr="00B87A90" w:rsidRDefault="00471352" w:rsidP="00B87A9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Pr="00B87A90">
        <w:rPr>
          <w:rFonts w:ascii="Calibri" w:hAnsi="Calibri" w:cs="Calibri"/>
        </w:rPr>
        <w:t>bölgemiz  hangisidir?</w:t>
      </w:r>
    </w:p>
    <w:p w:rsidR="00471352" w:rsidRDefault="00471352" w:rsidP="00B87A90">
      <w:pPr>
        <w:rPr>
          <w:rFonts w:ascii="Calibri" w:hAnsi="Calibri" w:cs="Calibri"/>
        </w:rPr>
      </w:pPr>
      <w:r w:rsidRPr="00B87A90">
        <w:rPr>
          <w:rFonts w:ascii="Calibri" w:hAnsi="Calibri" w:cs="Calibri"/>
        </w:rPr>
        <w:t xml:space="preserve">               A)  İç Anadolu               B)  Karadeniz             C)  Akdeniz              D)  Doğu Anadolu</w:t>
      </w:r>
    </w:p>
    <w:p w:rsidR="00471352" w:rsidRDefault="00471352" w:rsidP="00B87A90">
      <w:pPr>
        <w:rPr>
          <w:rFonts w:ascii="Calibri" w:hAnsi="Calibri" w:cs="Calibri"/>
        </w:rPr>
      </w:pP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  <w:b/>
          <w:bCs/>
        </w:rPr>
      </w:pPr>
      <w:r w:rsidRPr="00236930">
        <w:rPr>
          <w:rFonts w:ascii="Calibri" w:hAnsi="Calibri" w:cs="Calibri"/>
          <w:b/>
          <w:bCs/>
        </w:rPr>
        <w:t>15-</w:t>
      </w:r>
      <w:r w:rsidRPr="00236930">
        <w:rPr>
          <w:rStyle w:val="Strong"/>
          <w:rFonts w:ascii="Calibri" w:hAnsi="Calibri" w:cs="Calibri"/>
          <w:b w:val="0"/>
          <w:bCs w:val="0"/>
        </w:rPr>
        <w:t>Buluş yapılmasında aşağıdakilerden hangisinin etkisi olmuştur?</w:t>
      </w: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>
        <w:rPr>
          <w:rStyle w:val="Strong"/>
          <w:rFonts w:ascii="Calibri" w:hAnsi="Calibri" w:cs="Calibri"/>
        </w:rPr>
        <w:t xml:space="preserve">      </w:t>
      </w:r>
      <w:r w:rsidRPr="00236930">
        <w:rPr>
          <w:rStyle w:val="Strong"/>
          <w:rFonts w:ascii="Calibri" w:hAnsi="Calibri" w:cs="Calibri"/>
        </w:rPr>
        <w:t xml:space="preserve">a.  </w:t>
      </w:r>
      <w:r w:rsidRPr="00236930">
        <w:rPr>
          <w:rFonts w:ascii="Calibri" w:hAnsi="Calibri" w:cs="Calibri"/>
        </w:rPr>
        <w:t>insanların ihtiyaçları</w:t>
      </w:r>
      <w:r>
        <w:rPr>
          <w:rFonts w:ascii="Calibri" w:hAnsi="Calibri" w:cs="Calibri"/>
        </w:rPr>
        <w:t xml:space="preserve">                                             </w:t>
      </w:r>
      <w:r w:rsidRPr="00236930">
        <w:rPr>
          <w:rStyle w:val="Strong"/>
          <w:rFonts w:ascii="Calibri" w:hAnsi="Calibri" w:cs="Calibri"/>
        </w:rPr>
        <w:t xml:space="preserve">b.  </w:t>
      </w:r>
      <w:r w:rsidRPr="00236930">
        <w:rPr>
          <w:rFonts w:ascii="Calibri" w:hAnsi="Calibri" w:cs="Calibri"/>
        </w:rPr>
        <w:t>Ulaşımda zorluk çekilmesi</w:t>
      </w:r>
    </w:p>
    <w:p w:rsidR="00471352" w:rsidRPr="00236930" w:rsidRDefault="00471352" w:rsidP="00236930">
      <w:pPr>
        <w:pStyle w:val="NormalWeb"/>
        <w:spacing w:line="312" w:lineRule="atLeast"/>
        <w:rPr>
          <w:rFonts w:ascii="Calibri" w:hAnsi="Calibri" w:cs="Calibri"/>
        </w:rPr>
      </w:pPr>
      <w:r>
        <w:rPr>
          <w:rStyle w:val="Strong"/>
          <w:rFonts w:ascii="Calibri" w:hAnsi="Calibri" w:cs="Calibri"/>
        </w:rPr>
        <w:t xml:space="preserve">       </w:t>
      </w:r>
      <w:r w:rsidRPr="00236930">
        <w:rPr>
          <w:rStyle w:val="Strong"/>
          <w:rFonts w:ascii="Calibri" w:hAnsi="Calibri" w:cs="Calibri"/>
        </w:rPr>
        <w:t xml:space="preserve">c. </w:t>
      </w:r>
      <w:r w:rsidRPr="00236930">
        <w:rPr>
          <w:rFonts w:ascii="Calibri" w:hAnsi="Calibri" w:cs="Calibri"/>
        </w:rPr>
        <w:t>Teknolojik gelişmeler</w:t>
      </w:r>
      <w:r>
        <w:rPr>
          <w:rFonts w:ascii="Calibri" w:hAnsi="Calibri" w:cs="Calibri"/>
        </w:rPr>
        <w:t xml:space="preserve">                                           </w:t>
      </w:r>
      <w:r w:rsidRPr="00236930">
        <w:rPr>
          <w:rStyle w:val="Strong"/>
          <w:rFonts w:ascii="Calibri" w:hAnsi="Calibri" w:cs="Calibri"/>
        </w:rPr>
        <w:t xml:space="preserve">d. </w:t>
      </w:r>
      <w:r w:rsidRPr="00236930">
        <w:rPr>
          <w:rFonts w:ascii="Calibri" w:hAnsi="Calibri" w:cs="Calibri"/>
        </w:rPr>
        <w:t>Ticaretin oluşması</w:t>
      </w:r>
    </w:p>
    <w:p w:rsidR="00471352" w:rsidRPr="00236930" w:rsidRDefault="00471352" w:rsidP="00B87A90">
      <w:pPr>
        <w:rPr>
          <w:rFonts w:ascii="Calibri" w:hAnsi="Calibri" w:cs="Calibri"/>
        </w:rPr>
      </w:pPr>
    </w:p>
    <w:p w:rsidR="00471352" w:rsidRPr="00236930" w:rsidRDefault="00471352" w:rsidP="00B87A90">
      <w:pPr>
        <w:rPr>
          <w:rFonts w:ascii="Calibri" w:hAnsi="Calibri" w:cs="Calibri"/>
        </w:rPr>
      </w:pPr>
      <w:r w:rsidRPr="00236930">
        <w:rPr>
          <w:rFonts w:ascii="Calibri" w:hAnsi="Calibri" w:cs="Calibri"/>
        </w:rPr>
        <w:t xml:space="preserve"> </w:t>
      </w:r>
    </w:p>
    <w:p w:rsidR="00471352" w:rsidRPr="00B87A90" w:rsidRDefault="00471352" w:rsidP="00B87A90">
      <w:pPr>
        <w:rPr>
          <w:rFonts w:ascii="Calibri" w:hAnsi="Calibri" w:cs="Calibri"/>
        </w:rPr>
      </w:pPr>
    </w:p>
    <w:p w:rsidR="00471352" w:rsidRPr="00B87A90" w:rsidRDefault="00471352" w:rsidP="00B87A90">
      <w:pPr>
        <w:rPr>
          <w:rFonts w:ascii="Calibri" w:hAnsi="Calibri" w:cs="Calibri"/>
        </w:rPr>
      </w:pPr>
    </w:p>
    <w:p w:rsidR="00471352" w:rsidRPr="009624B8" w:rsidRDefault="00471352" w:rsidP="005D2367">
      <w:pPr>
        <w:ind w:left="5046"/>
        <w:rPr>
          <w:b/>
          <w:bCs/>
          <w:sz w:val="20"/>
          <w:szCs w:val="20"/>
        </w:rPr>
      </w:pPr>
    </w:p>
    <w:p w:rsidR="00471352" w:rsidRDefault="00471352" w:rsidP="005D2367">
      <w:pPr>
        <w:ind w:left="50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 – Y                                 2  *  10  =  20  PUAN</w:t>
      </w:r>
    </w:p>
    <w:p w:rsidR="00471352" w:rsidRDefault="00471352" w:rsidP="005D2367">
      <w:pPr>
        <w:ind w:left="50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BOŞLUK DOLDURMA 2  *  10  =  20  PUAN</w:t>
      </w:r>
    </w:p>
    <w:p w:rsidR="00471352" w:rsidRPr="009624B8" w:rsidRDefault="00471352" w:rsidP="005D2367">
      <w:pPr>
        <w:ind w:left="50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ÇOKTAN SEÇMELİ      4  *  15  =  60  PUAN</w:t>
      </w:r>
    </w:p>
    <w:p w:rsidR="00471352" w:rsidRPr="002C52A1" w:rsidRDefault="00471352" w:rsidP="005D2367">
      <w:pPr>
        <w:tabs>
          <w:tab w:val="left" w:pos="360"/>
          <w:tab w:val="left" w:pos="1440"/>
          <w:tab w:val="left" w:pos="2520"/>
          <w:tab w:val="left" w:pos="3780"/>
        </w:tabs>
        <w:ind w:left="504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sectPr w:rsidR="00471352" w:rsidRPr="002C52A1" w:rsidSect="001942F3">
      <w:pgSz w:w="11906" w:h="16838"/>
      <w:pgMar w:top="720" w:right="720" w:bottom="720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5E95"/>
    <w:multiLevelType w:val="hybridMultilevel"/>
    <w:tmpl w:val="9E36F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F397C"/>
    <w:multiLevelType w:val="hybridMultilevel"/>
    <w:tmpl w:val="99C81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CED"/>
    <w:rsid w:val="00035CED"/>
    <w:rsid w:val="00076BD1"/>
    <w:rsid w:val="0007728E"/>
    <w:rsid w:val="000817DD"/>
    <w:rsid w:val="0014433C"/>
    <w:rsid w:val="001942F3"/>
    <w:rsid w:val="001F635C"/>
    <w:rsid w:val="00227757"/>
    <w:rsid w:val="00234344"/>
    <w:rsid w:val="00236930"/>
    <w:rsid w:val="00246BEC"/>
    <w:rsid w:val="002637AE"/>
    <w:rsid w:val="002C52A1"/>
    <w:rsid w:val="00356CEC"/>
    <w:rsid w:val="003B55ED"/>
    <w:rsid w:val="00455422"/>
    <w:rsid w:val="00471352"/>
    <w:rsid w:val="004A5343"/>
    <w:rsid w:val="00504AC1"/>
    <w:rsid w:val="00514933"/>
    <w:rsid w:val="00585776"/>
    <w:rsid w:val="005C1DDF"/>
    <w:rsid w:val="005D2367"/>
    <w:rsid w:val="005F30D8"/>
    <w:rsid w:val="005F3B44"/>
    <w:rsid w:val="00634622"/>
    <w:rsid w:val="00657281"/>
    <w:rsid w:val="006A231D"/>
    <w:rsid w:val="00724DB0"/>
    <w:rsid w:val="007E5CF0"/>
    <w:rsid w:val="00831BBE"/>
    <w:rsid w:val="00836FCD"/>
    <w:rsid w:val="0088254D"/>
    <w:rsid w:val="009216CE"/>
    <w:rsid w:val="00961147"/>
    <w:rsid w:val="009624B8"/>
    <w:rsid w:val="0098509C"/>
    <w:rsid w:val="009941A9"/>
    <w:rsid w:val="00A12AE5"/>
    <w:rsid w:val="00A2595D"/>
    <w:rsid w:val="00A321E0"/>
    <w:rsid w:val="00A61D5D"/>
    <w:rsid w:val="00A769A2"/>
    <w:rsid w:val="00AC3EAA"/>
    <w:rsid w:val="00AD51BF"/>
    <w:rsid w:val="00AE35E2"/>
    <w:rsid w:val="00B00160"/>
    <w:rsid w:val="00B032C7"/>
    <w:rsid w:val="00B439AF"/>
    <w:rsid w:val="00B50FB8"/>
    <w:rsid w:val="00B87A90"/>
    <w:rsid w:val="00BF1D3B"/>
    <w:rsid w:val="00C502E6"/>
    <w:rsid w:val="00C55A9E"/>
    <w:rsid w:val="00C8522A"/>
    <w:rsid w:val="00CD798B"/>
    <w:rsid w:val="00D94898"/>
    <w:rsid w:val="00D96C44"/>
    <w:rsid w:val="00E1388F"/>
    <w:rsid w:val="00E4649F"/>
    <w:rsid w:val="00E52D29"/>
    <w:rsid w:val="00EC3F31"/>
    <w:rsid w:val="00F07891"/>
    <w:rsid w:val="00F31349"/>
    <w:rsid w:val="00F942EC"/>
    <w:rsid w:val="00FC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C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35CED"/>
    <w:pPr>
      <w:jc w:val="center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35CED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2C52A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D2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2367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14433C"/>
    <w:pPr>
      <w:spacing w:before="75" w:after="75"/>
      <w:jc w:val="both"/>
    </w:pPr>
  </w:style>
  <w:style w:type="character" w:styleId="Strong">
    <w:name w:val="Strong"/>
    <w:basedOn w:val="DefaultParagraphFont"/>
    <w:uiPriority w:val="99"/>
    <w:qFormat/>
    <w:rsid w:val="0014433C"/>
    <w:rPr>
      <w:b/>
      <w:bCs/>
    </w:rPr>
  </w:style>
  <w:style w:type="character" w:styleId="Emphasis">
    <w:name w:val="Emphasis"/>
    <w:basedOn w:val="DefaultParagraphFont"/>
    <w:uiPriority w:val="99"/>
    <w:qFormat/>
    <w:rsid w:val="00236930"/>
    <w:rPr>
      <w:i/>
      <w:iCs/>
    </w:rPr>
  </w:style>
  <w:style w:type="character" w:styleId="Hyperlink">
    <w:name w:val="Hyperlink"/>
    <w:basedOn w:val="DefaultParagraphFont"/>
    <w:uiPriority w:val="99"/>
    <w:rsid w:val="00A321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3</Pages>
  <Words>1057</Words>
  <Characters>6031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Özcan</dc:creator>
  <cp:keywords>www.sorubak.com</cp:keywords>
  <dc:description>www.sorubak.com</dc:description>
  <cp:lastModifiedBy>EDANUR</cp:lastModifiedBy>
  <cp:revision>3</cp:revision>
  <dcterms:created xsi:type="dcterms:W3CDTF">2011-03-15T22:49:00Z</dcterms:created>
  <dcterms:modified xsi:type="dcterms:W3CDTF">2013-03-17T17:08:00Z</dcterms:modified>
  <cp:category>www.sorubak.com</cp:category>
</cp:coreProperties>
</file>