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E0" w:rsidRDefault="008501E0" w:rsidP="0057576F">
      <w:pPr>
        <w:tabs>
          <w:tab w:val="left" w:pos="180"/>
        </w:tabs>
        <w:spacing w:after="0"/>
        <w:ind w:hanging="539"/>
        <w:jc w:val="center"/>
        <w:rPr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5pt;margin-top:-15.45pt;width:209.3pt;height:161.25pt;z-index:251666944;visibility:visible" filled="f" stroked="f">
            <v:textbox style="mso-fit-shape-to-text:t">
              <w:txbxContent>
                <w:p w:rsidR="008501E0" w:rsidRPr="00B40338" w:rsidRDefault="008501E0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bCs/>
                      <w:sz w:val="16"/>
                      <w:szCs w:val="16"/>
                    </w:rPr>
                  </w:pPr>
                  <w:r w:rsidRPr="00B40338">
                    <w:rPr>
                      <w:b/>
                      <w:bCs/>
                      <w:sz w:val="16"/>
                      <w:szCs w:val="16"/>
                    </w:rPr>
                    <w:t>Adı Soyadı</w:t>
                  </w:r>
                  <w:r w:rsidRPr="00B40338">
                    <w:rPr>
                      <w:b/>
                      <w:bCs/>
                      <w:sz w:val="16"/>
                      <w:szCs w:val="16"/>
                    </w:rPr>
                    <w:tab/>
                    <w:t>:</w:t>
                  </w:r>
                  <w:r w:rsidRPr="00B40338">
                    <w:rPr>
                      <w:b/>
                      <w:bCs/>
                      <w:sz w:val="16"/>
                      <w:szCs w:val="16"/>
                    </w:rPr>
                    <w:tab/>
                  </w:r>
                </w:p>
                <w:p w:rsidR="008501E0" w:rsidRPr="00B40338" w:rsidRDefault="008501E0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bCs/>
                      <w:sz w:val="16"/>
                      <w:szCs w:val="16"/>
                    </w:rPr>
                  </w:pPr>
                  <w:r w:rsidRPr="00B40338">
                    <w:rPr>
                      <w:b/>
                      <w:bCs/>
                      <w:sz w:val="16"/>
                      <w:szCs w:val="16"/>
                    </w:rPr>
                    <w:t>Sınıf / No</w:t>
                  </w:r>
                  <w:r w:rsidRPr="00B40338">
                    <w:rPr>
                      <w:b/>
                      <w:bCs/>
                      <w:sz w:val="16"/>
                      <w:szCs w:val="16"/>
                    </w:rPr>
                    <w:tab/>
                    <w:t>:</w:t>
                  </w:r>
                </w:p>
              </w:txbxContent>
            </v:textbox>
          </v:shape>
        </w:pict>
      </w:r>
    </w:p>
    <w:p w:rsidR="008501E0" w:rsidRDefault="008501E0" w:rsidP="0057576F">
      <w:pPr>
        <w:tabs>
          <w:tab w:val="left" w:pos="180"/>
        </w:tabs>
        <w:spacing w:after="0"/>
        <w:ind w:hanging="53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5.SINIF </w:t>
      </w:r>
      <w:r w:rsidRPr="00B40338">
        <w:rPr>
          <w:b/>
          <w:bCs/>
          <w:sz w:val="22"/>
          <w:szCs w:val="22"/>
        </w:rPr>
        <w:t xml:space="preserve">MATEMATİK </w:t>
      </w:r>
      <w:r>
        <w:rPr>
          <w:b/>
          <w:bCs/>
          <w:sz w:val="22"/>
          <w:szCs w:val="22"/>
        </w:rPr>
        <w:t>II</w:t>
      </w:r>
      <w:r w:rsidRPr="00B40338">
        <w:rPr>
          <w:b/>
          <w:bCs/>
          <w:sz w:val="22"/>
          <w:szCs w:val="22"/>
        </w:rPr>
        <w:t>. DÖNEM  III. YAZILI DEĞERLENDİRME</w:t>
      </w:r>
    </w:p>
    <w:p w:rsidR="008501E0" w:rsidRPr="00B40338" w:rsidRDefault="008501E0" w:rsidP="0057576F">
      <w:pPr>
        <w:tabs>
          <w:tab w:val="left" w:pos="180"/>
        </w:tabs>
        <w:spacing w:after="0"/>
        <w:ind w:hanging="539"/>
        <w:jc w:val="center"/>
        <w:rPr>
          <w:b/>
          <w:bCs/>
          <w:sz w:val="22"/>
          <w:szCs w:val="22"/>
        </w:rPr>
      </w:pPr>
      <w:hyperlink r:id="rId5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8501E0" w:rsidRPr="009325B8" w:rsidRDefault="008501E0" w:rsidP="0057576F">
      <w:pPr>
        <w:pStyle w:val="SORU"/>
      </w:pPr>
      <w:r w:rsidRPr="009325B8">
        <w:t xml:space="preserve">Aşağıda verilen ondalık kesirleri; </w:t>
      </w:r>
      <w:r w:rsidRPr="009325B8">
        <w:rPr>
          <w:u w:val="single"/>
        </w:rPr>
        <w:t>kesir şeklinde</w:t>
      </w:r>
      <w:r w:rsidRPr="009325B8">
        <w:t xml:space="preserve"> yazınız ve </w:t>
      </w:r>
      <w:r w:rsidRPr="009325B8">
        <w:rPr>
          <w:u w:val="single"/>
        </w:rPr>
        <w:t>yüzde sembolü</w:t>
      </w:r>
      <w:r w:rsidRPr="009325B8">
        <w:t xml:space="preserve"> ile gösteriniz.</w:t>
      </w:r>
    </w:p>
    <w:p w:rsidR="008501E0" w:rsidRDefault="008501E0" w:rsidP="0057576F">
      <w:r w:rsidRPr="009325B8">
        <w:t>0.87 = ……………………………………………</w:t>
      </w:r>
      <w:r w:rsidRPr="009325B8">
        <w:tab/>
        <w:t>0, 06 = …………………………………….……………</w:t>
      </w:r>
    </w:p>
    <w:p w:rsidR="008501E0" w:rsidRDefault="008501E0" w:rsidP="0057576F">
      <w:r w:rsidRPr="009325B8">
        <w:t>0.8</w:t>
      </w:r>
      <w:r>
        <w:t>0</w:t>
      </w:r>
      <w:r w:rsidRPr="009325B8">
        <w:t xml:space="preserve"> = ……………………………………………</w:t>
      </w:r>
      <w:r w:rsidRPr="009325B8">
        <w:tab/>
        <w:t xml:space="preserve">0, </w:t>
      </w:r>
      <w:r>
        <w:t>43</w:t>
      </w:r>
      <w:r w:rsidRPr="009325B8">
        <w:t xml:space="preserve"> = …………………………………….……………   </w:t>
      </w:r>
    </w:p>
    <w:p w:rsidR="008501E0" w:rsidRPr="008B3A7E" w:rsidRDefault="008501E0" w:rsidP="0057576F">
      <w:pPr>
        <w:pStyle w:val="SORU"/>
      </w:pPr>
      <w:r w:rsidRPr="008B3A7E">
        <w:t xml:space="preserve">Aşağıda </w:t>
      </w:r>
      <w:r w:rsidRPr="003C2FC4">
        <w:t>verilen</w:t>
      </w:r>
      <w:r w:rsidRPr="008B3A7E">
        <w:t xml:space="preserve"> kesirleri </w:t>
      </w:r>
      <w:r w:rsidRPr="008B3A7E">
        <w:rPr>
          <w:b/>
          <w:bCs/>
        </w:rPr>
        <w:t>%</w:t>
      </w:r>
      <w:r w:rsidRPr="008B3A7E">
        <w:t xml:space="preserve"> sembolü</w:t>
      </w:r>
      <w:r>
        <w:t>nü kullanarak</w:t>
      </w:r>
      <w:r w:rsidRPr="008B3A7E">
        <w:t xml:space="preserve"> gösteriniz.</w:t>
      </w:r>
    </w:p>
    <w:p w:rsidR="008501E0" w:rsidRPr="008B3A7E" w:rsidRDefault="008501E0" w:rsidP="0057576F">
      <w:r w:rsidRPr="008B3A7E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29559131" r:id="rId7"/>
        </w:object>
      </w:r>
      <w:r w:rsidRPr="008B3A7E">
        <w:t xml:space="preserve"> = </w:t>
      </w:r>
      <w:r w:rsidRPr="008B3A7E">
        <w:tab/>
      </w:r>
      <w:r w:rsidRPr="008B3A7E">
        <w:tab/>
      </w:r>
      <w:r w:rsidRPr="008B3A7E">
        <w:rPr>
          <w:position w:val="-24"/>
        </w:rPr>
        <w:object w:dxaOrig="340" w:dyaOrig="620">
          <v:shape id="_x0000_i1026" type="#_x0000_t75" style="width:17.25pt;height:30.75pt" o:ole="">
            <v:imagedata r:id="rId8" o:title=""/>
          </v:shape>
          <o:OLEObject Type="Embed" ProgID="Equation.3" ShapeID="_x0000_i1026" DrawAspect="Content" ObjectID="_1429559132" r:id="rId9"/>
        </w:object>
      </w:r>
      <w:r w:rsidRPr="008B3A7E">
        <w:t xml:space="preserve"> = </w:t>
      </w:r>
      <w:r w:rsidRPr="00CA22AC">
        <w:rPr>
          <w:position w:val="-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429559133" r:id="rId11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8" type="#_x0000_t75" style="width:17.25pt;height:30.75pt" o:ole="">
            <v:imagedata r:id="rId12" o:title=""/>
          </v:shape>
          <o:OLEObject Type="Embed" ProgID="Equation.3" ShapeID="_x0000_i1028" DrawAspect="Content" ObjectID="_1429559134" r:id="rId13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9" type="#_x0000_t75" style="width:17.25pt;height:30.75pt" o:ole="">
            <v:imagedata r:id="rId14" o:title=""/>
          </v:shape>
          <o:OLEObject Type="Embed" ProgID="Equation.3" ShapeID="_x0000_i1029" DrawAspect="Content" ObjectID="_1429559135" r:id="rId15"/>
        </w:object>
      </w:r>
      <w:r w:rsidRPr="008B3A7E">
        <w:t xml:space="preserve"> =</w:t>
      </w:r>
    </w:p>
    <w:p w:rsidR="008501E0" w:rsidRPr="009325B8" w:rsidRDefault="008501E0" w:rsidP="0057576F">
      <w:pPr>
        <w:pStyle w:val="SORU"/>
      </w:pPr>
      <w:r w:rsidRPr="009325B8">
        <w:t xml:space="preserve">Aşağıda verilen yüzdeleri; </w:t>
      </w:r>
      <w:r w:rsidRPr="009325B8">
        <w:rPr>
          <w:u w:val="single"/>
        </w:rPr>
        <w:t>kesir</w:t>
      </w:r>
      <w:r w:rsidRPr="009325B8">
        <w:t xml:space="preserve"> ve </w:t>
      </w:r>
      <w:r w:rsidRPr="009325B8">
        <w:rPr>
          <w:u w:val="single"/>
        </w:rPr>
        <w:t>ondalık kesir</w:t>
      </w:r>
      <w:r w:rsidRPr="009325B8">
        <w:t xml:space="preserve"> olarak yazınız</w:t>
      </w:r>
      <w:r>
        <w:t>.</w:t>
      </w:r>
    </w:p>
    <w:p w:rsidR="008501E0" w:rsidRDefault="008501E0" w:rsidP="0057576F">
      <w:r w:rsidRPr="009325B8">
        <w:t>% 65= …………………………………………</w:t>
      </w:r>
      <w:r w:rsidRPr="009325B8">
        <w:tab/>
      </w:r>
      <w:r w:rsidRPr="009325B8">
        <w:tab/>
        <w:t>% 79= …………………………………………………</w:t>
      </w:r>
    </w:p>
    <w:p w:rsidR="008501E0" w:rsidRPr="002143B6" w:rsidRDefault="008501E0" w:rsidP="0057576F">
      <w:r w:rsidRPr="009325B8">
        <w:t xml:space="preserve">% </w:t>
      </w:r>
      <w:r>
        <w:t>6</w:t>
      </w:r>
      <w:r w:rsidRPr="009325B8">
        <w:t>= …………………………………………</w:t>
      </w:r>
      <w:r w:rsidRPr="009325B8">
        <w:tab/>
      </w:r>
      <w:r w:rsidRPr="009325B8">
        <w:tab/>
        <w:t xml:space="preserve">% </w:t>
      </w:r>
      <w:r>
        <w:t>123</w:t>
      </w:r>
      <w:r w:rsidRPr="009325B8">
        <w:t>= …………………………………………………</w:t>
      </w:r>
    </w:p>
    <w:p w:rsidR="008501E0" w:rsidRPr="008B3A7E" w:rsidRDefault="008501E0" w:rsidP="0057576F">
      <w:pPr>
        <w:pStyle w:val="SORU"/>
      </w:pPr>
      <w:r>
        <w:rPr>
          <w:noProof/>
        </w:rPr>
        <w:pict>
          <v:shape id="Picture 2" o:spid="_x0000_s1027" type="#_x0000_t75" alt="¼" style="position:absolute;left:0;text-align:left;margin-left:24pt;margin-top:21.95pt;width:222.5pt;height:67.6pt;z-index:251646464;visibility:visible">
            <v:imagedata r:id="rId16" o:title=""/>
          </v:shape>
        </w:pict>
      </w:r>
      <w:r w:rsidRPr="008B3A7E">
        <w:t xml:space="preserve">Aşağıdaki şekillerden çokgen </w:t>
      </w:r>
      <w:r w:rsidRPr="00601884">
        <w:rPr>
          <w:b/>
          <w:bCs/>
          <w:u w:val="single"/>
        </w:rPr>
        <w:t>olmayanları</w:t>
      </w:r>
      <w:r w:rsidRPr="008B3A7E">
        <w:t xml:space="preserve"> işaret</w:t>
      </w:r>
      <w:r>
        <w:t>leyiniz. Nedenini açıklayınız.</w:t>
      </w:r>
    </w:p>
    <w:p w:rsidR="008501E0" w:rsidRPr="008B3A7E" w:rsidRDefault="008501E0" w:rsidP="0057576F">
      <w:pPr>
        <w:rPr>
          <w:rFonts w:ascii="Tahoma" w:hAnsi="Tahoma" w:cs="Tahoma"/>
        </w:rPr>
      </w:pPr>
    </w:p>
    <w:p w:rsidR="008501E0" w:rsidRPr="008B3A7E" w:rsidRDefault="008501E0" w:rsidP="0057576F"/>
    <w:p w:rsidR="008501E0" w:rsidRDefault="008501E0" w:rsidP="0057576F">
      <w:pPr>
        <w:ind w:left="0"/>
      </w:pPr>
    </w:p>
    <w:p w:rsidR="008501E0" w:rsidRPr="008B3A7E" w:rsidRDefault="008501E0" w:rsidP="0057576F">
      <w:pPr>
        <w:pStyle w:val="SORU"/>
      </w:pPr>
      <w:r w:rsidRPr="008B3A7E">
        <w:t>Aşağıda verilen yüzdelik ifadeleri “</w:t>
      </w:r>
      <w:r w:rsidRPr="008B3A7E">
        <w:rPr>
          <w:b/>
          <w:bCs/>
        </w:rPr>
        <w:t>&lt;</w:t>
      </w:r>
      <w:r w:rsidRPr="008B3A7E">
        <w:t>” , “</w:t>
      </w:r>
      <w:r w:rsidRPr="008B3A7E">
        <w:rPr>
          <w:b/>
          <w:bCs/>
        </w:rPr>
        <w:t>&gt;</w:t>
      </w:r>
      <w:r w:rsidRPr="008B3A7E">
        <w:t>” işaretler</w:t>
      </w:r>
      <w:r>
        <w:t>ini kullanarak karşılaştırınız.</w:t>
      </w:r>
    </w:p>
    <w:p w:rsidR="008501E0" w:rsidRDefault="008501E0" w:rsidP="0057576F">
      <w:r w:rsidRPr="008B3A7E">
        <w:t>%42</w:t>
      </w:r>
      <w:r w:rsidRPr="009325B8">
        <w:t xml:space="preserve">   ………….</w:t>
      </w:r>
      <w:r w:rsidRPr="008B3A7E">
        <w:t>%65</w:t>
      </w:r>
      <w:r w:rsidRPr="008B3A7E">
        <w:tab/>
      </w:r>
      <w:r w:rsidRPr="008B3A7E">
        <w:tab/>
      </w:r>
      <w:r w:rsidRPr="008B3A7E">
        <w:tab/>
        <w:t>%39</w:t>
      </w:r>
      <w:r w:rsidRPr="009325B8">
        <w:t xml:space="preserve">   ………….</w:t>
      </w:r>
      <w:r w:rsidRPr="008B3A7E">
        <w:t>%29</w:t>
      </w:r>
    </w:p>
    <w:p w:rsidR="008501E0" w:rsidRPr="000C5F3D" w:rsidRDefault="008501E0" w:rsidP="0057576F">
      <w:r w:rsidRPr="009325B8">
        <w:t>% 75   ………….</w:t>
      </w:r>
      <w:r>
        <w:t xml:space="preserve">  % 46       </w:t>
      </w:r>
      <w:r>
        <w:tab/>
      </w:r>
      <w:r>
        <w:tab/>
        <w:t>% 23  ………….  % 61</w:t>
      </w:r>
    </w:p>
    <w:p w:rsidR="008501E0" w:rsidRPr="008B3A7E" w:rsidRDefault="008501E0" w:rsidP="0057576F">
      <w:pPr>
        <w:pStyle w:val="SORU"/>
      </w:pPr>
      <w:r w:rsidRPr="008B3A7E">
        <w:t>İfadelerle</w:t>
      </w:r>
      <w:r>
        <w:t>,</w:t>
      </w:r>
      <w:r w:rsidRPr="008B3A7E">
        <w:t xml:space="preserve"> uygun sayısal değerleri eşleştiriniz.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3287"/>
        <w:gridCol w:w="581"/>
        <w:gridCol w:w="1275"/>
      </w:tblGrid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1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Deniz seviyesinin 10,42 m altı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-94</w:t>
            </w:r>
          </w:p>
        </w:tc>
      </w:tr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2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193 TL kar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+94</w:t>
            </w:r>
          </w:p>
        </w:tc>
      </w:tr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3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94 cm aşağıda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-10,42</w:t>
            </w:r>
          </w:p>
        </w:tc>
      </w:tr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4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178 TL borç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+10,42</w:t>
            </w:r>
          </w:p>
        </w:tc>
      </w:tr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5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178 km ileride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-178</w:t>
            </w:r>
          </w:p>
        </w:tc>
      </w:tr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6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Deniz seviyesinin 10,42 m üstünde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+178</w:t>
            </w:r>
          </w:p>
        </w:tc>
      </w:tr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7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94 TL alacak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-193</w:t>
            </w:r>
          </w:p>
        </w:tc>
      </w:tr>
      <w:tr w:rsidR="008501E0" w:rsidRPr="008B3A7E">
        <w:trPr>
          <w:trHeight w:hRule="exact" w:val="227"/>
        </w:trPr>
        <w:tc>
          <w:tcPr>
            <w:tcW w:w="527" w:type="dxa"/>
          </w:tcPr>
          <w:p w:rsidR="008501E0" w:rsidRPr="00B377BA" w:rsidRDefault="008501E0" w:rsidP="00FD160E">
            <w:pPr>
              <w:ind w:left="34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8</w:t>
            </w:r>
          </w:p>
        </w:tc>
        <w:tc>
          <w:tcPr>
            <w:tcW w:w="3287" w:type="dxa"/>
            <w:vAlign w:val="center"/>
          </w:tcPr>
          <w:p w:rsidR="008501E0" w:rsidRPr="00B377BA" w:rsidRDefault="008501E0" w:rsidP="00FD160E">
            <w:pPr>
              <w:ind w:left="0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193 km geride</w:t>
            </w:r>
          </w:p>
        </w:tc>
        <w:tc>
          <w:tcPr>
            <w:tcW w:w="581" w:type="dxa"/>
          </w:tcPr>
          <w:p w:rsidR="008501E0" w:rsidRPr="00B377BA" w:rsidRDefault="008501E0" w:rsidP="00FD160E">
            <w:pPr>
              <w:ind w:left="262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501E0" w:rsidRPr="00B377BA" w:rsidRDefault="008501E0" w:rsidP="00FD160E">
            <w:pPr>
              <w:ind w:left="33"/>
              <w:rPr>
                <w:sz w:val="16"/>
                <w:szCs w:val="16"/>
              </w:rPr>
            </w:pPr>
            <w:r w:rsidRPr="00B377BA">
              <w:rPr>
                <w:sz w:val="16"/>
                <w:szCs w:val="16"/>
              </w:rPr>
              <w:t>+193</w:t>
            </w:r>
          </w:p>
        </w:tc>
      </w:tr>
    </w:tbl>
    <w:p w:rsidR="008501E0" w:rsidRDefault="008501E0" w:rsidP="0057576F">
      <w:pPr>
        <w:ind w:left="0"/>
      </w:pPr>
      <w:r>
        <w:rPr>
          <w:noProof/>
          <w:lang w:eastAsia="tr-TR"/>
        </w:rPr>
        <w:pict>
          <v:group id="Group 10" o:spid="_x0000_s1028" style="position:absolute;margin-left:217.5pt;margin-top:16.25pt;width:22.05pt;height:37.4pt;z-index:251649536;mso-position-horizontal-relative:text;mso-position-vertical-relative:text" coordorigin="1957,2307" coordsize="1080,1832">
            <v:rect id="Rectangle 11" o:spid="_x0000_s1029" style="position:absolute;left:1957;top:2307;width:180;height:1233;visibility:visible" fillcolor="black"/>
            <v:rect id="Rectangle 12" o:spid="_x0000_s1030" style="position:absolute;left:2137;top:3059;width:720;height:360;visibility:visible" fillcolor="black"/>
            <v:rect id="Rectangle 13" o:spid="_x0000_s1031" style="position:absolute;left:2857;top:2879;width:180;height:1260;visibility:visible" fillcolor="black"/>
          </v:group>
        </w:pict>
      </w:r>
    </w:p>
    <w:p w:rsidR="008501E0" w:rsidRPr="00B377BA" w:rsidRDefault="008501E0" w:rsidP="0057576F">
      <w:pPr>
        <w:pStyle w:val="SORU"/>
      </w:pPr>
      <w:r>
        <w:rPr>
          <w:noProof/>
        </w:rPr>
        <w:pict>
          <v:shape id="Picture 8" o:spid="_x0000_s1032" type="#_x0000_t75" alt="̞¼" style="position:absolute;left:0;text-align:left;margin-left:31.5pt;margin-top:21.1pt;width:60.5pt;height:90.95pt;z-index:-251668992;visibility:visible" wrapcoords="-267 0 -267 21421 21600 21421 21600 0 -267 0">
            <v:imagedata r:id="rId17" o:title="" cropright="51933f"/>
            <w10:wrap type="tight"/>
          </v:shape>
        </w:pict>
      </w:r>
      <w:r>
        <w:t>Aşağıdaki</w:t>
      </w:r>
      <w:r w:rsidRPr="008B3A7E">
        <w:t xml:space="preserve"> şeklin simetriğini </w:t>
      </w:r>
      <w:r w:rsidRPr="00B377BA">
        <w:t>çiziniz.</w:t>
      </w:r>
      <w:r w:rsidRPr="00B377BA">
        <w:tab/>
        <w:t xml:space="preserve">            Yandaki şeklin simetriği aşağıdakilerden hangisidir?</w:t>
      </w:r>
    </w:p>
    <w:p w:rsidR="008501E0" w:rsidRPr="000E5CDD" w:rsidRDefault="008501E0" w:rsidP="0057576F">
      <w:pPr>
        <w:rPr>
          <w:b/>
          <w:bCs/>
          <w:color w:val="FF0000"/>
          <w:sz w:val="22"/>
          <w:szCs w:val="22"/>
        </w:rPr>
      </w:pPr>
      <w:r>
        <w:rPr>
          <w:noProof/>
          <w:lang w:eastAsia="tr-TR"/>
        </w:rPr>
        <w:pict>
          <v:group id="Group 26" o:spid="_x0000_s1033" style="position:absolute;left:0;text-align:left;margin-left:467pt;margin-top:12.6pt;width:22.85pt;height:34.25pt;z-index:251650560" coordorigin="8437,3779" coordsize="1080,1620">
            <v:rect id="Rectangle 27" o:spid="_x0000_s1034" style="position:absolute;left:9337;top:3959;width:180;height:1260;visibility:visible" fillcolor="black"/>
            <v:rect id="Rectangle 28" o:spid="_x0000_s1035" style="position:absolute;left:8617;top:3779;width:720;height:360;visibility:visible" fillcolor="black"/>
            <v:rect id="Rectangle 29" o:spid="_x0000_s1036" style="position:absolute;left:8437;top:4139;width:180;height:1260;visibility:visible" fillcolor="black"/>
          </v:group>
        </w:pict>
      </w:r>
      <w:r>
        <w:rPr>
          <w:noProof/>
          <w:lang w:eastAsia="tr-TR"/>
        </w:rPr>
        <w:pict>
          <v:group id="Group 18" o:spid="_x0000_s1037" style="position:absolute;left:0;text-align:left;margin-left:392.95pt;margin-top:5.3pt;width:25.75pt;height:47.25pt;z-index:251651584" coordorigin="6457,3779" coordsize="1080,1980">
            <v:rect id="Rectangle 19" o:spid="_x0000_s1038" style="position:absolute;left:6457;top:4319;width:180;height:1440;visibility:visible" fillcolor="black"/>
            <v:rect id="Rectangle 20" o:spid="_x0000_s1039" style="position:absolute;left:6637;top:4499;width:720;height:360;visibility:visible" fillcolor="black"/>
            <v:rect id="Rectangle 21" o:spid="_x0000_s1040" style="position:absolute;left:7357;top:3779;width:180;height:1233;visibility:visible" fillcolor="black"/>
          </v:group>
        </w:pict>
      </w:r>
      <w:r>
        <w:rPr>
          <w:noProof/>
          <w:lang w:eastAsia="tr-TR"/>
        </w:rPr>
        <w:pict>
          <v:group id="Group 22" o:spid="_x0000_s1041" style="position:absolute;left:0;text-align:left;margin-left:316.7pt;margin-top:12.8pt;width:29.1pt;height:33.95pt;z-index:251652608" coordorigin="4297,4319" coordsize="1080,1260">
            <v:rect id="Rectangle 23" o:spid="_x0000_s1042" style="position:absolute;left:4477;top:5039;width:720;height:360;visibility:visible" fillcolor="black"/>
            <v:rect id="Rectangle 24" o:spid="_x0000_s1043" style="position:absolute;left:4297;top:4319;width:180;height:1260;visibility:visible" fillcolor="black"/>
            <v:rect id="Rectangle 25" o:spid="_x0000_s1044" style="position:absolute;left:5197;top:4319;width:180;height:1260;visibility:visible" fillcolor="black"/>
          </v:group>
        </w:pict>
      </w:r>
      <w:r>
        <w:rPr>
          <w:noProof/>
          <w:lang w:eastAsia="tr-TR"/>
        </w:rPr>
        <w:pict>
          <v:group id="Group 14" o:spid="_x0000_s1045" style="position:absolute;left:0;text-align:left;margin-left:239.95pt;margin-top:19.95pt;width:27.6pt;height:32.2pt;z-index:251653632" coordorigin="1777,4368" coordsize="1080,1260">
            <v:rect id="Rectangle 15" o:spid="_x0000_s1046" style="position:absolute;left:1777;top:4368;width:180;height:1233;visibility:visible" fillcolor="black"/>
            <v:rect id="Rectangle 16" o:spid="_x0000_s1047" style="position:absolute;left:2677;top:4368;width:180;height:1260;visibility:visible" fillcolor="black"/>
            <v:rect id="Rectangle 17" o:spid="_x0000_s1048" style="position:absolute;left:1957;top:4705;width:720;height:360;visibility:visible" fillcolor="black"/>
          </v:group>
        </w:pict>
      </w:r>
    </w:p>
    <w:p w:rsidR="008501E0" w:rsidRPr="000E5CDD" w:rsidRDefault="008501E0" w:rsidP="0057576F">
      <w:pPr>
        <w:ind w:left="4395"/>
        <w:rPr>
          <w:b/>
          <w:bCs/>
          <w:color w:val="FF0000"/>
          <w:sz w:val="22"/>
          <w:szCs w:val="22"/>
        </w:rPr>
      </w:pPr>
      <w:r w:rsidRPr="00B377BA">
        <w:rPr>
          <w:b/>
          <w:bCs/>
          <w:sz w:val="22"/>
          <w:szCs w:val="22"/>
        </w:rPr>
        <w:t>A)                     B)                      C)                   D)</w:t>
      </w:r>
    </w:p>
    <w:p w:rsidR="008501E0" w:rsidRPr="000E6183" w:rsidRDefault="008501E0" w:rsidP="0057576F">
      <w:pPr>
        <w:rPr>
          <w:b/>
          <w:bCs/>
          <w:sz w:val="22"/>
          <w:szCs w:val="22"/>
        </w:rPr>
      </w:pPr>
    </w:p>
    <w:p w:rsidR="008501E0" w:rsidRDefault="008501E0" w:rsidP="0057576F"/>
    <w:p w:rsidR="008501E0" w:rsidRPr="009325B8" w:rsidRDefault="008501E0" w:rsidP="0057576F">
      <w:pPr>
        <w:pStyle w:val="SORU"/>
      </w:pPr>
      <w:r w:rsidRPr="009325B8">
        <w:t>1200 liraya alınan bir mal % 2</w:t>
      </w:r>
      <w:r>
        <w:t xml:space="preserve">0 </w:t>
      </w:r>
      <w:r w:rsidRPr="009325B8">
        <w:t>karlasatılacaktır. Bu malın satış fiyatı kaç lira olur?</w:t>
      </w:r>
    </w:p>
    <w:p w:rsidR="008501E0" w:rsidRDefault="008501E0" w:rsidP="0057576F"/>
    <w:p w:rsidR="008501E0" w:rsidRPr="00026E8D" w:rsidRDefault="008501E0" w:rsidP="0057576F"/>
    <w:p w:rsidR="008501E0" w:rsidRPr="00FD72D1" w:rsidRDefault="008501E0" w:rsidP="0057576F">
      <w:pPr>
        <w:pStyle w:val="SORU"/>
      </w:pPr>
      <w:r w:rsidRPr="00FD72D1">
        <w:rPr>
          <w:i/>
          <w:iCs/>
        </w:rPr>
        <w:t>“ İki yüz kırk milyon kırk bin iki yüz”</w:t>
      </w:r>
      <w:r w:rsidRPr="00FD72D1">
        <w:t xml:space="preserve"> şeklinde okunan doğal sayı, aşağıdakilerden hangisidir?</w:t>
      </w:r>
    </w:p>
    <w:p w:rsidR="008501E0" w:rsidRPr="00FD72D1" w:rsidRDefault="008501E0" w:rsidP="0057576F">
      <w:r w:rsidRPr="00FD72D1">
        <w:t xml:space="preserve">A. 240 400 200  B. 240 040 200             C. 240 420 200   </w:t>
      </w:r>
      <w:r w:rsidRPr="00FD72D1">
        <w:tab/>
        <w:t>D. 240 042 200</w:t>
      </w:r>
    </w:p>
    <w:p w:rsidR="008501E0" w:rsidRDefault="008501E0" w:rsidP="0057576F">
      <w:pPr>
        <w:spacing w:after="0" w:line="240" w:lineRule="auto"/>
        <w:ind w:left="0"/>
      </w:pPr>
    </w:p>
    <w:p w:rsidR="008501E0" w:rsidRPr="004A0482" w:rsidRDefault="008501E0" w:rsidP="0057576F">
      <w:pPr>
        <w:pStyle w:val="SORU"/>
        <w:spacing w:after="120" w:line="240" w:lineRule="auto"/>
        <w:ind w:left="538" w:hanging="357"/>
      </w:pPr>
      <w:r w:rsidRPr="004A0482">
        <w:t xml:space="preserve">Havaya atılan bir paranın yazı gelme olasılığı hangisi </w:t>
      </w:r>
      <w:r w:rsidRPr="00F45F33">
        <w:rPr>
          <w:b/>
          <w:bCs/>
        </w:rPr>
        <w:t>olamaz</w:t>
      </w:r>
      <w:r w:rsidRPr="004A0482">
        <w:t>?</w:t>
      </w:r>
    </w:p>
    <w:p w:rsidR="008501E0" w:rsidRPr="004A0482" w:rsidRDefault="008501E0" w:rsidP="0057576F">
      <w:r w:rsidRPr="004A0482">
        <w:t xml:space="preserve">A- %25               B-  </w:t>
      </w:r>
      <w:r w:rsidRPr="004A0482">
        <w:rPr>
          <w:position w:val="-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429559136" r:id="rId19"/>
        </w:object>
      </w:r>
      <w:r w:rsidRPr="004A0482">
        <w:t xml:space="preserve">              C- 0,50              D-% 50          </w:t>
      </w:r>
    </w:p>
    <w:p w:rsidR="008501E0" w:rsidRPr="004A0482" w:rsidRDefault="008501E0" w:rsidP="0057576F">
      <w:pPr>
        <w:pStyle w:val="SORU"/>
        <w:tabs>
          <w:tab w:val="left" w:pos="567"/>
          <w:tab w:val="left" w:pos="6379"/>
        </w:tabs>
        <w:spacing w:after="120"/>
        <w:ind w:left="538" w:hanging="357"/>
      </w:pPr>
      <w:r w:rsidRPr="004A0482">
        <w:t>Bir torbanın içinde  8 mavi, 4 sarı, 5 kırmızı, 3 yeşil boncuk vardır. Torbadan</w:t>
      </w:r>
      <w:bookmarkStart w:id="0" w:name="_GoBack"/>
      <w:bookmarkEnd w:id="0"/>
      <w:r w:rsidRPr="004A0482">
        <w:t>ras</w:t>
      </w:r>
      <w:r>
        <w:t>t</w:t>
      </w:r>
      <w:r w:rsidRPr="004A0482">
        <w:t xml:space="preserve">gele çekilen bir boncuğun kırmızı gelme olasılığı yüzde kaçtır?  </w:t>
      </w:r>
      <w:r>
        <w:tab/>
      </w:r>
      <w:r w:rsidRPr="00463FAE">
        <w:rPr>
          <w:b/>
          <w:bCs/>
        </w:rPr>
        <w:t>İşlem:</w:t>
      </w:r>
    </w:p>
    <w:p w:rsidR="008501E0" w:rsidRDefault="008501E0" w:rsidP="0057576F">
      <w:r w:rsidRPr="004A0482">
        <w:t>A-%20              B-%25                 C- %15               D- %40</w:t>
      </w:r>
    </w:p>
    <w:p w:rsidR="008501E0" w:rsidRPr="004A0482" w:rsidRDefault="008501E0" w:rsidP="0057576F"/>
    <w:p w:rsidR="008501E0" w:rsidRDefault="008501E0" w:rsidP="0057576F">
      <w:pPr>
        <w:pStyle w:val="SORU"/>
        <w:ind w:left="3544" w:hanging="3402"/>
      </w:pPr>
      <w:r>
        <w:rPr>
          <w:noProof/>
        </w:rPr>
        <w:pict>
          <v:shape id="Picture 9" o:spid="_x0000_s1049" type="#_x0000_t75" alt="http://www.okulistik.com/qimage/tr/q42263-c0.png" style="position:absolute;left:0;text-align:left;margin-left:37.5pt;margin-top:2.9pt;width:123.2pt;height:93.2pt;z-index:251648512;visibility:visible">
            <v:imagedata r:id="rId20" r:href="rId21"/>
          </v:shape>
        </w:pict>
      </w:r>
      <w:r>
        <w:t>Yanda</w:t>
      </w:r>
      <w:r w:rsidRPr="004A0482">
        <w:t xml:space="preserve"> bir şehrin hafta içi bir haftalık sıcaklık grafiği verilmiştir. Buna göre aşağıdaki ifadelerden hangisi yanlıştır?</w:t>
      </w:r>
    </w:p>
    <w:p w:rsidR="008501E0" w:rsidRDefault="008501E0" w:rsidP="0057576F">
      <w:pPr>
        <w:spacing w:after="0"/>
        <w:ind w:left="3544"/>
      </w:pPr>
      <w:r>
        <w:t xml:space="preserve">A) </w:t>
      </w:r>
      <w:r w:rsidRPr="004A0482">
        <w:t>Pazartesi ile Cuma gününün hava sıcaklığı aynıdır.</w:t>
      </w:r>
    </w:p>
    <w:p w:rsidR="008501E0" w:rsidRDefault="008501E0" w:rsidP="0057576F">
      <w:pPr>
        <w:spacing w:after="0"/>
        <w:ind w:left="3544"/>
      </w:pPr>
      <w:r>
        <w:t xml:space="preserve">B) </w:t>
      </w:r>
      <w:r w:rsidRPr="004A0482">
        <w:t>Haftalık sıcaklık ortalaması 25 derecedir.</w:t>
      </w:r>
    </w:p>
    <w:p w:rsidR="008501E0" w:rsidRDefault="008501E0" w:rsidP="0057576F">
      <w:pPr>
        <w:spacing w:after="0"/>
        <w:ind w:left="3544"/>
      </w:pPr>
      <w:r>
        <w:t xml:space="preserve">C) </w:t>
      </w:r>
      <w:r w:rsidRPr="004A0482">
        <w:t>En yüksek sıcaklık Salı günü görülmüştür.</w:t>
      </w:r>
    </w:p>
    <w:p w:rsidR="008501E0" w:rsidRPr="004A0482" w:rsidRDefault="008501E0" w:rsidP="0057576F">
      <w:pPr>
        <w:spacing w:after="0"/>
        <w:ind w:left="3544"/>
      </w:pPr>
      <w:r>
        <w:t xml:space="preserve">D) </w:t>
      </w:r>
      <w:r w:rsidRPr="004A0482">
        <w:t>Bir önceki güne göre sadec</w:t>
      </w:r>
      <w:r>
        <w:t>e Cuma günü sıcaklık düşmüştür.</w:t>
      </w:r>
    </w:p>
    <w:p w:rsidR="008501E0" w:rsidRPr="000621A8" w:rsidRDefault="008501E0" w:rsidP="0057576F">
      <w:pPr>
        <w:pStyle w:val="NoSpacing"/>
      </w:pPr>
    </w:p>
    <w:p w:rsidR="008501E0" w:rsidRDefault="008501E0" w:rsidP="0057576F">
      <w:pPr>
        <w:pStyle w:val="SORU"/>
        <w:spacing w:after="0"/>
        <w:ind w:left="538" w:hanging="357"/>
      </w:pPr>
      <w:r>
        <w:t xml:space="preserve">1. </w:t>
      </w:r>
      <w:r w:rsidRPr="00465DEA">
        <w:t>Şekil2. Şekil</w:t>
      </w:r>
    </w:p>
    <w:p w:rsidR="008501E0" w:rsidRDefault="008501E0" w:rsidP="0057576F">
      <w:r>
        <w:object w:dxaOrig="9004" w:dyaOrig="311">
          <v:shape id="_x0000_i1031" type="#_x0000_t75" style="width:450pt;height:15.75pt" o:ole="">
            <v:imagedata r:id="rId22" o:title=""/>
          </v:shape>
          <o:OLEObject Type="Embed" ProgID="Msxml2.SAXXMLReader.5.0" ShapeID="_x0000_i1031" DrawAspect="Content" ObjectID="_1429559137" r:id="rId23"/>
        </w:object>
      </w:r>
    </w:p>
    <w:p w:rsidR="008501E0" w:rsidRPr="00465DEA" w:rsidRDefault="008501E0" w:rsidP="0057576F">
      <w:pPr>
        <w:rPr>
          <w:sz w:val="22"/>
          <w:szCs w:val="22"/>
        </w:rPr>
      </w:pPr>
      <w:r w:rsidRPr="00465DEA">
        <w:t>Babam benzin istasyonuna girdiğinde otomobilin benzin ibresi 1. şekildeki konumundaydı. 49 L benzin alınca ibre 2. şekildeki konuma geldi. Otomobilin deposu kaç L benzin almaktadır?</w:t>
      </w:r>
    </w:p>
    <w:p w:rsidR="008501E0" w:rsidRDefault="008501E0" w:rsidP="0057576F">
      <w:r w:rsidRPr="00465DEA">
        <w:t>A) 65                        B) 68                C) 70                    D) 72</w:t>
      </w:r>
    </w:p>
    <w:p w:rsidR="008501E0" w:rsidRPr="00465DEA" w:rsidRDefault="008501E0" w:rsidP="0057576F">
      <w:r>
        <w:rPr>
          <w:noProof/>
          <w:lang w:eastAsia="tr-TR"/>
        </w:rPr>
        <w:pict>
          <v:shape id="_x0000_s1050" type="#_x0000_t75" style="position:absolute;left:0;text-align:left;margin-left:31.75pt;margin-top:21.75pt;width:78.5pt;height:46.9pt;z-index:251667968">
            <v:imagedata r:id="rId24" o:title="" gain="2147483647f" blacklevel="-23592f"/>
          </v:shape>
          <o:OLEObject Type="Embed" ProgID="Word.Picture.8" ShapeID="_x0000_s1050" DrawAspect="Content" ObjectID="_1429559138" r:id="rId25"/>
        </w:pict>
      </w:r>
    </w:p>
    <w:p w:rsidR="008501E0" w:rsidRPr="00465DEA" w:rsidRDefault="008501E0" w:rsidP="0057576F">
      <w:pPr>
        <w:pStyle w:val="SORU"/>
        <w:rPr>
          <w:sz w:val="22"/>
          <w:szCs w:val="22"/>
        </w:rPr>
      </w:pPr>
      <w:r>
        <w:rPr>
          <w:noProof/>
        </w:rPr>
        <w:t xml:space="preserve">                                Yandaki</w:t>
      </w:r>
      <w:r w:rsidRPr="00465DEA">
        <w:t xml:space="preserve"> çokgenin çevresi kaç cm dir?</w:t>
      </w:r>
    </w:p>
    <w:p w:rsidR="008501E0" w:rsidRDefault="008501E0" w:rsidP="0057576F">
      <w:pPr>
        <w:ind w:left="2268"/>
      </w:pPr>
      <w:r w:rsidRPr="00465DEA">
        <w:t>A) 28 cm      B) 36 cm    C) 32 cm   D) 34 cm</w:t>
      </w:r>
    </w:p>
    <w:p w:rsidR="008501E0" w:rsidRDefault="008501E0" w:rsidP="0057576F"/>
    <w:p w:rsidR="008501E0" w:rsidRDefault="008501E0" w:rsidP="0057576F">
      <w:pPr>
        <w:pStyle w:val="SORU"/>
      </w:pPr>
      <w:r>
        <w:rPr>
          <w:noProof/>
        </w:rPr>
        <w:pict>
          <v:group id="Group 50" o:spid="_x0000_s1051" style="position:absolute;left:0;text-align:left;margin-left:28.1pt;margin-top:16.65pt;width:76.95pt;height:39.75pt;z-index:251654656" coordorigin="2226,14360" coordsize="2787,1440">
            <v:shape id="Picture 47" o:spid="_x0000_s1052" type="#_x0000_t75" style="position:absolute;left:2226;top:14504;width:1132;height:1296;visibility:visible">
              <v:imagedata r:id="rId26" o:title="" gain="93623f"/>
            </v:shape>
            <v:shape id="Picture 48" o:spid="_x0000_s1053" type="#_x0000_t75" style="position:absolute;left:3765;top:14360;width:1248;height:1440;visibility:visible">
              <v:imagedata r:id="rId27" o:title="" gain="93623f"/>
            </v:shape>
          </v:group>
        </w:pict>
      </w:r>
      <w:r w:rsidRPr="00465DEA">
        <w:t xml:space="preserve">Aşağıdaki iki yapı arasında kaç birim küp  </w:t>
      </w:r>
      <w:r w:rsidRPr="005A3E4D">
        <w:rPr>
          <w:b/>
          <w:bCs/>
          <w:u w:val="single"/>
        </w:rPr>
        <w:t>fark</w:t>
      </w:r>
      <w:r w:rsidRPr="00465DEA">
        <w:t xml:space="preserve"> vardır</w:t>
      </w:r>
      <w:r>
        <w:t>?</w:t>
      </w:r>
    </w:p>
    <w:p w:rsidR="008501E0" w:rsidRDefault="008501E0" w:rsidP="0057576F">
      <w:pPr>
        <w:spacing w:after="0" w:line="240" w:lineRule="auto"/>
        <w:ind w:left="2410"/>
      </w:pPr>
      <w:r>
        <w:t>A) 3                B)  2                 C)   1                  D)  0</w:t>
      </w:r>
    </w:p>
    <w:p w:rsidR="008501E0" w:rsidRDefault="008501E0" w:rsidP="0057576F">
      <w:pPr>
        <w:ind w:left="2410"/>
      </w:pPr>
    </w:p>
    <w:p w:rsidR="008501E0" w:rsidRPr="00D45B58" w:rsidRDefault="008501E0" w:rsidP="0057576F">
      <w:pPr>
        <w:pStyle w:val="SORU"/>
      </w:pPr>
      <w:r w:rsidRPr="00D45B58">
        <w:t xml:space="preserve">Aşağıdaki dönüşümleri hem kesir hem de ondalık kesir olarak yazınız. </w:t>
      </w:r>
    </w:p>
    <w:p w:rsidR="008501E0" w:rsidRPr="00D45B58" w:rsidRDefault="008501E0" w:rsidP="0057576F">
      <w:pPr>
        <w:tabs>
          <w:tab w:val="left" w:pos="6096"/>
        </w:tabs>
      </w:pPr>
      <w:r w:rsidRPr="00D45B58">
        <w:t>825 m</w:t>
      </w:r>
      <w:r>
        <w:t xml:space="preserve"> =…………………..km    ………………</w:t>
      </w:r>
      <w:r w:rsidRPr="00D45B58">
        <w:t>……..km</w:t>
      </w:r>
      <w:r>
        <w:tab/>
        <w:t>53 ml  = ...........................L    .............................L</w:t>
      </w:r>
    </w:p>
    <w:p w:rsidR="008501E0" w:rsidRDefault="008501E0" w:rsidP="0057576F">
      <w:pPr>
        <w:tabs>
          <w:tab w:val="left" w:pos="6096"/>
        </w:tabs>
      </w:pPr>
      <w:r>
        <w:rPr>
          <w:noProof/>
          <w:lang w:eastAsia="tr-TR"/>
        </w:rPr>
        <w:pict>
          <v:shape id="_x0000_s1054" type="#_x0000_t202" style="position:absolute;left:0;text-align:left;margin-left:-24.95pt;margin-top:16.75pt;width:36.45pt;height:34.4pt;z-index:251668992;visibility:visible" filled="f" stroked="f">
            <v:textbox>
              <w:txbxContent>
                <w:p w:rsidR="008501E0" w:rsidRPr="00B377BA" w:rsidRDefault="008501E0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r w:rsidRPr="00D45B58">
        <w:t>542 cm</w:t>
      </w:r>
      <w:r>
        <w:t xml:space="preserve"> =………………….m    ……………</w:t>
      </w:r>
      <w:r w:rsidRPr="00D45B58">
        <w:t>………..m</w:t>
      </w:r>
      <w:r>
        <w:tab/>
        <w:t>406 ml = ..........................L    .............................L</w:t>
      </w:r>
    </w:p>
    <w:p w:rsidR="008501E0" w:rsidRDefault="008501E0" w:rsidP="0057576F">
      <w:pPr>
        <w:pStyle w:val="SORU"/>
      </w:pPr>
      <w:r>
        <w:rPr>
          <w:noProof/>
        </w:rPr>
        <w:pict>
          <v:shape id="_x0000_s1055" type="#_x0000_t75" style="position:absolute;left:0;text-align:left;margin-left:264pt;margin-top:19.25pt;width:101.9pt;height:47.1pt;z-index:251659776">
            <v:imagedata r:id="rId28" o:title="" gain="2147483647f" blacklevel="-23592f"/>
          </v:shape>
          <o:OLEObject Type="Embed" ProgID="Word.Picture.8" ShapeID="_x0000_s1055" DrawAspect="Content" ObjectID="_1429559139" r:id="rId29"/>
        </w:pict>
      </w:r>
      <w:r>
        <w:rPr>
          <w:noProof/>
        </w:rPr>
        <w:pict>
          <v:shape id="_x0000_s1056" type="#_x0000_t75" style="position:absolute;left:0;text-align:left;margin-left:49.35pt;margin-top:16.65pt;width:92.8pt;height:53.55pt;z-index:251655680">
            <v:imagedata r:id="rId30" o:title="" gain="2147483647f" blacklevel="-23592f"/>
          </v:shape>
          <o:OLEObject Type="Embed" ProgID="Word.Picture.8" ShapeID="_x0000_s1056" DrawAspect="Content" ObjectID="_1429559140" r:id="rId31"/>
        </w:pict>
      </w:r>
      <w:r>
        <w:t xml:space="preserve">   Verilmeyen açıları bulunuz.</w:t>
      </w:r>
    </w:p>
    <w:p w:rsidR="008501E0" w:rsidRDefault="008501E0" w:rsidP="0057576F">
      <w:pPr>
        <w:ind w:left="0"/>
      </w:pPr>
    </w:p>
    <w:p w:rsidR="008501E0" w:rsidRDefault="008501E0" w:rsidP="0057576F"/>
    <w:p w:rsidR="008501E0" w:rsidRDefault="008501E0" w:rsidP="0057576F">
      <w:pPr>
        <w:rPr>
          <w:b/>
          <w:bCs/>
          <w:color w:val="FF0000"/>
        </w:rPr>
      </w:pPr>
      <w:r>
        <w:rPr>
          <w:noProof/>
          <w:lang w:eastAsia="tr-TR"/>
        </w:rPr>
        <w:pict>
          <v:shape id="_x0000_s1057" type="#_x0000_t75" style="position:absolute;left:0;text-align:left;margin-left:283.25pt;margin-top:11.75pt;width:92.7pt;height:57.8pt;z-index:251662848">
            <v:imagedata r:id="rId32" o:title="" gain="2147483647f" blacklevel="-23592f"/>
          </v:shape>
          <o:OLEObject Type="Embed" ProgID="Word.Picture.8" ShapeID="_x0000_s1057" DrawAspect="Content" ObjectID="_1429559141" r:id="rId33"/>
        </w:pict>
      </w:r>
      <w:r>
        <w:rPr>
          <w:noProof/>
          <w:lang w:eastAsia="tr-TR"/>
        </w:rPr>
        <w:pict>
          <v:shape id="_x0000_s1058" type="#_x0000_t202" style="position:absolute;left:0;text-align:left;margin-left:-24.9pt;margin-top:17pt;width:41pt;height:34.4pt;z-index:251665920;visibility:visible" filled="f" stroked="f">
            <v:textbox>
              <w:txbxContent>
                <w:p w:rsidR="008501E0" w:rsidRPr="00B377BA" w:rsidRDefault="008501E0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oup 62" o:spid="_x0000_s1059" style="position:absolute;left:0;text-align:left;margin-left:41.25pt;margin-top:13.05pt;width:126.5pt;height:61.3pt;z-index:251664896" coordorigin="1358,3374" coordsize="2530,1226">
            <v:shape id="_x0000_s1060" type="#_x0000_t202" style="position:absolute;left:2200;top:4243;width:587;height:357;visibility:visible" filled="f" stroked="f">
              <v:textbox>
                <w:txbxContent>
                  <w:p w:rsidR="008501E0" w:rsidRPr="002460A6" w:rsidRDefault="008501E0" w:rsidP="0057576F">
                    <w:pPr>
                      <w:ind w:left="-142"/>
                      <w:rPr>
                        <w:sz w:val="16"/>
                        <w:szCs w:val="16"/>
                      </w:rPr>
                    </w:pPr>
                    <w:r w:rsidRPr="002460A6">
                      <w:rPr>
                        <w:sz w:val="16"/>
                        <w:szCs w:val="16"/>
                      </w:rPr>
                      <w:t>23</w:t>
                    </w:r>
                    <w:r>
                      <w:rPr>
                        <w:sz w:val="16"/>
                        <w:szCs w:val="16"/>
                      </w:rPr>
                      <w:t xml:space="preserve"> cm</w:t>
                    </w:r>
                  </w:p>
                </w:txbxContent>
              </v:textbox>
            </v:shape>
            <v:rect id="Rectangle 54" o:spid="_x0000_s1061" style="position:absolute;left:1704;top:3600;width:1487;height:645;visibility:visible"/>
            <v:shape id="_x0000_s1062" type="#_x0000_t202" style="position:absolute;left:3238;top:3682;width:650;height:308;visibility:visible" filled="f" stroked="f">
              <v:textbox>
                <w:txbxContent>
                  <w:p w:rsidR="008501E0" w:rsidRPr="002460A6" w:rsidRDefault="008501E0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 cm</w:t>
                    </w:r>
                  </w:p>
                </w:txbxContent>
              </v:textbox>
            </v:shape>
            <v:shape id="_x0000_s1063" type="#_x0000_t202" style="position:absolute;left:1358;top:3374;width:346;height:308;visibility:visible" filled="f" stroked="f">
              <v:textbox>
                <w:txbxContent>
                  <w:p w:rsidR="008501E0" w:rsidRPr="002460A6" w:rsidRDefault="008501E0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shape>
            <v:shape id="_x0000_s1064" type="#_x0000_t202" style="position:absolute;left:1358;top:4202;width:346;height:308;visibility:visible" filled="f" stroked="f">
              <v:textbox>
                <w:txbxContent>
                  <w:p w:rsidR="008501E0" w:rsidRPr="002460A6" w:rsidRDefault="008501E0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shape>
            <v:shape id="_x0000_s1065" type="#_x0000_t202" style="position:absolute;left:3149;top:4202;width:346;height:308;visibility:visible" filled="f" stroked="f">
              <v:textbox>
                <w:txbxContent>
                  <w:p w:rsidR="008501E0" w:rsidRPr="002460A6" w:rsidRDefault="008501E0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shape>
            <v:shape id="_x0000_s1066" type="#_x0000_t202" style="position:absolute;left:3149;top:3374;width:346;height:308;visibility:visible" filled="f" stroked="f">
              <v:textbox>
                <w:txbxContent>
                  <w:p w:rsidR="008501E0" w:rsidRPr="002460A6" w:rsidRDefault="008501E0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_x0000_s1067" type="#_x0000_t75" style="position:absolute;left:0;text-align:left;margin-left:176.2pt;margin-top:6.2pt;width:64.45pt;height:65.35pt;z-index:251663872">
            <v:imagedata r:id="rId34" o:title="" gain="2147483647f" blacklevel="-23592f"/>
          </v:shape>
          <o:OLEObject Type="Embed" ProgID="Word.Picture.8" ShapeID="_x0000_s1067" DrawAspect="Content" ObjectID="_1429559142" r:id="rId35"/>
        </w:pict>
      </w:r>
      <w:r>
        <w:rPr>
          <w:noProof/>
          <w:lang w:eastAsia="tr-TR"/>
        </w:rPr>
        <w:pict>
          <v:shape id="_x0000_s1068" type="#_x0000_t75" style="position:absolute;left:0;text-align:left;margin-left:428.7pt;margin-top:2.85pt;width:63.75pt;height:55.3pt;z-index:251660800">
            <v:imagedata r:id="rId36" o:title="" gain="2147483647f" blacklevel="-23592f"/>
          </v:shape>
          <o:OLEObject Type="Embed" ProgID="Word.Picture.8" ShapeID="_x0000_s1068" DrawAspect="Content" ObjectID="_1429559143" r:id="rId37"/>
        </w:pict>
      </w:r>
    </w:p>
    <w:p w:rsidR="008501E0" w:rsidRDefault="008501E0" w:rsidP="0057576F">
      <w:pPr>
        <w:pStyle w:val="SORU"/>
      </w:pPr>
      <w:r>
        <w:rPr>
          <w:noProof/>
        </w:rPr>
        <w:pict>
          <v:shape id="_x0000_s1069" type="#_x0000_t202" style="position:absolute;left:0;text-align:left;margin-left:36.35pt;margin-top:58.25pt;width:110.1pt;height:19.6pt;z-index:251656704;visibility:visible" filled="f" stroked="f">
            <v:textbox>
              <w:txbxContent>
                <w:p w:rsidR="008501E0" w:rsidRPr="002460A6" w:rsidRDefault="008501E0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6651C">
                    <w:t>Ç(ABCD) =? cm</w:t>
                  </w:r>
                </w:p>
              </w:txbxContent>
            </v:textbox>
          </v:shape>
        </w:pict>
      </w:r>
    </w:p>
    <w:p w:rsidR="008501E0" w:rsidRDefault="008501E0" w:rsidP="0057576F">
      <w:pPr>
        <w:pStyle w:val="SORU"/>
        <w:numPr>
          <w:ilvl w:val="0"/>
          <w:numId w:val="0"/>
        </w:numPr>
        <w:ind w:left="540" w:hanging="360"/>
      </w:pPr>
    </w:p>
    <w:p w:rsidR="008501E0" w:rsidRDefault="008501E0" w:rsidP="0057576F">
      <w:pPr>
        <w:pStyle w:val="SORU"/>
        <w:numPr>
          <w:ilvl w:val="0"/>
          <w:numId w:val="0"/>
        </w:numPr>
        <w:ind w:left="540" w:hanging="360"/>
      </w:pPr>
      <w:r>
        <w:rPr>
          <w:noProof/>
        </w:rPr>
        <w:pict>
          <v:shape id="_x0000_s1070" type="#_x0000_t202" style="position:absolute;left:0;text-align:left;margin-left:279.25pt;margin-top:6.8pt;width:117.75pt;height:41.25pt;z-index:251658752;visibility:visible" filled="f" stroked="f">
            <v:textbox>
              <w:txbxContent>
                <w:p w:rsidR="008501E0" w:rsidRDefault="008501E0" w:rsidP="0057576F">
                  <w:pPr>
                    <w:spacing w:after="0" w:line="240" w:lineRule="auto"/>
                    <w:ind w:left="0"/>
                  </w:pPr>
                  <w:r w:rsidRPr="00B6651C">
                    <w:t>Ç(ABCD) =</w:t>
                  </w:r>
                  <w:r>
                    <w:t>66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8501E0" w:rsidRPr="002460A6" w:rsidRDefault="008501E0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C</w:t>
                  </w:r>
                  <w:r w:rsidRPr="008C0913">
                    <w:t>D kenarı kaç cm</w:t>
                  </w:r>
                  <w:r>
                    <w:t>’</w:t>
                  </w:r>
                  <w:r w:rsidRPr="008C0913">
                    <w:t>dir?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left:0;text-align:left;margin-left:414.1pt;margin-top:9.65pt;width:117.75pt;height:41.25pt;z-index:251661824;visibility:visible" filled="f" stroked="f">
            <v:textbox>
              <w:txbxContent>
                <w:p w:rsidR="008501E0" w:rsidRDefault="008501E0" w:rsidP="0057576F">
                  <w:pPr>
                    <w:spacing w:after="0" w:line="240" w:lineRule="auto"/>
                    <w:ind w:left="0"/>
                  </w:pPr>
                  <w:r w:rsidRPr="00B6651C">
                    <w:t>Ç(ABC) =</w:t>
                  </w:r>
                  <w:r>
                    <w:t>43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8501E0" w:rsidRPr="002460A6" w:rsidRDefault="008501E0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AC</w:t>
                  </w:r>
                  <w:r w:rsidRPr="008C0913">
                    <w:t xml:space="preserve"> kenarı kaç cm</w:t>
                  </w:r>
                  <w:r>
                    <w:t>’</w:t>
                  </w:r>
                  <w:r w:rsidRPr="008C0913">
                    <w:t>dir?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left:0;text-align:left;margin-left:163.35pt;margin-top:9.65pt;width:100.65pt;height:38.4pt;z-index:251657728;visibility:visible" filled="f" stroked="f">
            <v:textbox>
              <w:txbxContent>
                <w:p w:rsidR="008501E0" w:rsidRDefault="008501E0" w:rsidP="0057576F">
                  <w:pPr>
                    <w:spacing w:after="0"/>
                    <w:ind w:left="0"/>
                  </w:pPr>
                  <w:r>
                    <w:t xml:space="preserve">a= 13 cm ise </w:t>
                  </w:r>
                </w:p>
                <w:p w:rsidR="008501E0" w:rsidRPr="002460A6" w:rsidRDefault="008501E0" w:rsidP="0057576F">
                  <w:pPr>
                    <w:spacing w:after="0"/>
                    <w:ind w:left="0"/>
                    <w:rPr>
                      <w:sz w:val="16"/>
                      <w:szCs w:val="16"/>
                    </w:rPr>
                  </w:pPr>
                  <w:r w:rsidRPr="00B6651C">
                    <w:t>Ç(ABCD) =? cm</w:t>
                  </w:r>
                </w:p>
              </w:txbxContent>
            </v:textbox>
          </v:shape>
        </w:pict>
      </w:r>
    </w:p>
    <w:p w:rsidR="008501E0" w:rsidRDefault="008501E0" w:rsidP="0057576F">
      <w:pPr>
        <w:pStyle w:val="SORU"/>
        <w:numPr>
          <w:ilvl w:val="0"/>
          <w:numId w:val="0"/>
        </w:numPr>
        <w:ind w:left="540" w:hanging="360"/>
      </w:pPr>
    </w:p>
    <w:p w:rsidR="008501E0" w:rsidRDefault="008501E0" w:rsidP="0057576F">
      <w:pPr>
        <w:pStyle w:val="SORU"/>
        <w:numPr>
          <w:ilvl w:val="0"/>
          <w:numId w:val="0"/>
        </w:numPr>
      </w:pPr>
    </w:p>
    <w:sectPr w:rsidR="008501E0" w:rsidSect="00B40338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90CC3"/>
    <w:multiLevelType w:val="hybridMultilevel"/>
    <w:tmpl w:val="8104F884"/>
    <w:lvl w:ilvl="0" w:tplc="A4FE3E46">
      <w:start w:val="1"/>
      <w:numFmt w:val="decimal"/>
      <w:pStyle w:val="SORU"/>
      <w:lvlText w:val="%1."/>
      <w:lvlJc w:val="left"/>
      <w:pPr>
        <w:ind w:left="846" w:hanging="420"/>
      </w:pPr>
      <w:rPr>
        <w:rFonts w:hint="default"/>
        <w:b/>
        <w:bCs/>
        <w:sz w:val="24"/>
        <w:szCs w:val="24"/>
        <w:u w:val="none"/>
      </w:rPr>
    </w:lvl>
    <w:lvl w:ilvl="1" w:tplc="708ACBD6">
      <w:start w:val="1"/>
      <w:numFmt w:val="upperLetter"/>
      <w:lvlText w:val="%2)"/>
      <w:lvlJc w:val="left"/>
      <w:pPr>
        <w:ind w:left="409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129" w:hanging="180"/>
      </w:pPr>
    </w:lvl>
    <w:lvl w:ilvl="3" w:tplc="041F000F">
      <w:start w:val="1"/>
      <w:numFmt w:val="decimal"/>
      <w:lvlText w:val="%4."/>
      <w:lvlJc w:val="left"/>
      <w:pPr>
        <w:ind w:left="1849" w:hanging="360"/>
      </w:pPr>
    </w:lvl>
    <w:lvl w:ilvl="4" w:tplc="041F0019">
      <w:start w:val="1"/>
      <w:numFmt w:val="lowerLetter"/>
      <w:lvlText w:val="%5."/>
      <w:lvlJc w:val="left"/>
      <w:pPr>
        <w:ind w:left="2569" w:hanging="360"/>
      </w:pPr>
    </w:lvl>
    <w:lvl w:ilvl="5" w:tplc="041F001B">
      <w:start w:val="1"/>
      <w:numFmt w:val="lowerRoman"/>
      <w:lvlText w:val="%6."/>
      <w:lvlJc w:val="right"/>
      <w:pPr>
        <w:ind w:left="3289" w:hanging="180"/>
      </w:pPr>
    </w:lvl>
    <w:lvl w:ilvl="6" w:tplc="041F000F">
      <w:start w:val="1"/>
      <w:numFmt w:val="decimal"/>
      <w:lvlText w:val="%7."/>
      <w:lvlJc w:val="left"/>
      <w:pPr>
        <w:ind w:left="4009" w:hanging="360"/>
      </w:pPr>
    </w:lvl>
    <w:lvl w:ilvl="7" w:tplc="041F0019">
      <w:start w:val="1"/>
      <w:numFmt w:val="lowerLetter"/>
      <w:lvlText w:val="%8."/>
      <w:lvlJc w:val="left"/>
      <w:pPr>
        <w:ind w:left="4729" w:hanging="360"/>
      </w:pPr>
    </w:lvl>
    <w:lvl w:ilvl="8" w:tplc="041F001B">
      <w:start w:val="1"/>
      <w:numFmt w:val="lowerRoman"/>
      <w:lvlText w:val="%9."/>
      <w:lvlJc w:val="right"/>
      <w:pPr>
        <w:ind w:left="54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76F"/>
    <w:rsid w:val="00026E8D"/>
    <w:rsid w:val="000621A8"/>
    <w:rsid w:val="000C5F3D"/>
    <w:rsid w:val="000D5A5C"/>
    <w:rsid w:val="000E5CDD"/>
    <w:rsid w:val="000E6183"/>
    <w:rsid w:val="002143B6"/>
    <w:rsid w:val="00226378"/>
    <w:rsid w:val="002460A6"/>
    <w:rsid w:val="003C2FC4"/>
    <w:rsid w:val="00463FAE"/>
    <w:rsid w:val="00465DEA"/>
    <w:rsid w:val="004A0482"/>
    <w:rsid w:val="005676B4"/>
    <w:rsid w:val="0057576F"/>
    <w:rsid w:val="005A3E4D"/>
    <w:rsid w:val="00601884"/>
    <w:rsid w:val="006E1688"/>
    <w:rsid w:val="007A418D"/>
    <w:rsid w:val="008501E0"/>
    <w:rsid w:val="008B3A7E"/>
    <w:rsid w:val="008C0913"/>
    <w:rsid w:val="009325B8"/>
    <w:rsid w:val="009F6983"/>
    <w:rsid w:val="00B377BA"/>
    <w:rsid w:val="00B40338"/>
    <w:rsid w:val="00B6651C"/>
    <w:rsid w:val="00CA22AC"/>
    <w:rsid w:val="00D45B58"/>
    <w:rsid w:val="00F45F33"/>
    <w:rsid w:val="00FC7624"/>
    <w:rsid w:val="00FD160E"/>
    <w:rsid w:val="00FD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6F"/>
    <w:pPr>
      <w:spacing w:after="200" w:line="276" w:lineRule="auto"/>
      <w:ind w:left="567"/>
    </w:pPr>
    <w:rPr>
      <w:rFonts w:ascii="Arial" w:hAnsi="Arial" w:cs="Arial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57576F"/>
    <w:pPr>
      <w:spacing w:after="0" w:line="240" w:lineRule="auto"/>
    </w:pPr>
    <w:rPr>
      <w:sz w:val="24"/>
      <w:szCs w:val="24"/>
    </w:rPr>
  </w:style>
  <w:style w:type="paragraph" w:customStyle="1" w:styleId="SORU">
    <w:name w:val="SORU"/>
    <w:basedOn w:val="Normal"/>
    <w:link w:val="SORUChar"/>
    <w:uiPriority w:val="99"/>
    <w:rsid w:val="0057576F"/>
    <w:pPr>
      <w:numPr>
        <w:numId w:val="1"/>
      </w:numPr>
      <w:ind w:left="540" w:hanging="360"/>
    </w:pPr>
    <w:rPr>
      <w:lang w:eastAsia="tr-TR"/>
    </w:rPr>
  </w:style>
  <w:style w:type="character" w:customStyle="1" w:styleId="SORUChar">
    <w:name w:val="SORU Char"/>
    <w:link w:val="SORU"/>
    <w:uiPriority w:val="99"/>
    <w:locked/>
    <w:rsid w:val="0057576F"/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6E16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://www.okulistik.com/qimage/tr/q42263-c0.png" TargetMode="External"/><Relationship Id="rId34" Type="http://schemas.openxmlformats.org/officeDocument/2006/relationships/image" Target="media/image17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32" Type="http://schemas.openxmlformats.org/officeDocument/2006/relationships/image" Target="media/image16.emf"/><Relationship Id="rId37" Type="http://schemas.openxmlformats.org/officeDocument/2006/relationships/oleObject" Target="embeddings/oleObject13.bin"/><Relationship Id="rId5" Type="http://schemas.openxmlformats.org/officeDocument/2006/relationships/hyperlink" Target="http://www.sorubak.com/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emf"/><Relationship Id="rId36" Type="http://schemas.openxmlformats.org/officeDocument/2006/relationships/image" Target="media/image18.e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emf"/><Relationship Id="rId27" Type="http://schemas.openxmlformats.org/officeDocument/2006/relationships/image" Target="media/image13.png"/><Relationship Id="rId30" Type="http://schemas.openxmlformats.org/officeDocument/2006/relationships/image" Target="media/image15.emf"/><Relationship Id="rId35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481</Words>
  <Characters>2745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2013-05-05T15:00:00Z</dcterms:created>
  <dcterms:modified xsi:type="dcterms:W3CDTF">2013-05-08T19:59:00Z</dcterms:modified>
  <cp:category>www.sorubak.com</cp:category>
</cp:coreProperties>
</file>