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5E" w:rsidRDefault="00DC275E" w:rsidP="00313EA5">
      <w:pPr>
        <w:pStyle w:val="Heading1"/>
      </w:pPr>
      <w:r>
        <w:t>5. SINIF II. DÖNEM III. MATEMATİK YAZILI SINAVI</w:t>
      </w:r>
    </w:p>
    <w:p w:rsidR="00DC275E" w:rsidRDefault="00DC275E" w:rsidP="00313EA5">
      <w:r>
        <w:t>Adı Soyadı:</w:t>
      </w:r>
    </w:p>
    <w:p w:rsidR="00DC275E" w:rsidRDefault="00DC275E" w:rsidP="00313EA5">
      <w:pPr>
        <w:pBdr>
          <w:bottom w:val="single" w:sz="4" w:space="1" w:color="auto"/>
        </w:pBdr>
      </w:pPr>
      <w:r>
        <w:t>Sınıfı         :</w:t>
      </w:r>
    </w:p>
    <w:p w:rsidR="00DC275E" w:rsidRDefault="00DC275E" w:rsidP="00313EA5">
      <w:pPr>
        <w:pStyle w:val="Heading1"/>
        <w:pBdr>
          <w:bottom w:val="none" w:sz="0" w:space="0" w:color="auto"/>
        </w:pBdr>
      </w:pPr>
      <w:r>
        <w:t>SORULAR</w:t>
      </w:r>
    </w:p>
    <w:p w:rsidR="00DC275E" w:rsidRDefault="00DC275E" w:rsidP="00313EA5"/>
    <w:p w:rsidR="00DC275E" w:rsidRDefault="00DC275E" w:rsidP="00313EA5">
      <w:pPr>
        <w:numPr>
          <w:ilvl w:val="0"/>
          <w:numId w:val="1"/>
        </w:numPr>
        <w:tabs>
          <w:tab w:val="clear" w:pos="720"/>
        </w:tabs>
        <w:ind w:left="360"/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315pt;margin-top:13.2pt;width:126pt;height:99pt;z-index:251639808"/>
        </w:pict>
      </w:r>
      <w:r>
        <w:rPr>
          <w:noProof/>
        </w:rPr>
        <w:pict>
          <v:line id="_x0000_s1027" style="position:absolute;left:0;text-align:left;z-index:251637760" from="315pt,13.2pt" to="441pt,112.2pt"/>
        </w:pict>
      </w:r>
      <w:r>
        <w:rPr>
          <w:noProof/>
        </w:rPr>
        <w:pict>
          <v:rect id="_x0000_s1028" style="position:absolute;left:0;text-align:left;margin-left:315pt;margin-top:13.2pt;width:198pt;height:99pt;z-index:251636736" fillcolor="#969696">
            <v:fill opacity=".5"/>
          </v:rect>
        </w:pict>
      </w:r>
      <w:r>
        <w:rPr>
          <w:rFonts w:ascii="Arial" w:hAnsi="Arial" w:cs="Arial"/>
        </w:rPr>
        <w:t>Yandaki dikdörtgende</w:t>
      </w:r>
      <w:r>
        <w:t xml:space="preserve"> </w:t>
      </w:r>
      <w:r>
        <w:rPr>
          <w:rFonts w:ascii="Arial" w:hAnsi="Arial" w:cs="Arial"/>
        </w:rPr>
        <w:t>lADl=6 cm, lECl=4cm                 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B</w:t>
      </w:r>
    </w:p>
    <w:p w:rsidR="00DC275E" w:rsidRDefault="00DC275E" w:rsidP="00313EA5">
      <w:r>
        <w:rPr>
          <w:rFonts w:ascii="Arial" w:hAnsi="Arial" w:cs="Arial"/>
        </w:rPr>
        <w:t xml:space="preserve">      ve lDEl=8 cm ise boyalı bölgenin alanı kaç cm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olur?</w:t>
      </w:r>
    </w:p>
    <w:p w:rsidR="00DC275E" w:rsidRDefault="00DC275E" w:rsidP="00313EA5"/>
    <w:p w:rsidR="00DC275E" w:rsidRDefault="00DC275E" w:rsidP="00313EA5"/>
    <w:p w:rsidR="00DC275E" w:rsidRDefault="00DC275E" w:rsidP="00313EA5">
      <w:hyperlink r:id="rId5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DC275E" w:rsidRDefault="00DC275E" w:rsidP="00313EA5">
      <w:pPr>
        <w:jc w:val="center"/>
      </w:pPr>
      <w:r>
        <w:t xml:space="preserve">                       6 cm</w:t>
      </w:r>
    </w:p>
    <w:p w:rsidR="00DC275E" w:rsidRDefault="00DC275E" w:rsidP="00313EA5"/>
    <w:p w:rsidR="00DC275E" w:rsidRDefault="00DC275E" w:rsidP="00313EA5"/>
    <w:p w:rsidR="00DC275E" w:rsidRDefault="00DC275E" w:rsidP="00313EA5">
      <w:pPr>
        <w:tabs>
          <w:tab w:val="left" w:pos="6030"/>
        </w:tabs>
      </w:pPr>
      <w:r>
        <w:tab/>
        <w:t xml:space="preserve"> </w:t>
      </w:r>
      <w:r>
        <w:rPr>
          <w:rFonts w:ascii="Arial" w:hAnsi="Arial" w:cs="Arial"/>
        </w:rPr>
        <w:t>D</w:t>
      </w:r>
      <w:r>
        <w:t xml:space="preserve">               8 cm                           4 cm          </w:t>
      </w:r>
      <w:r>
        <w:rPr>
          <w:rFonts w:ascii="Arial" w:hAnsi="Arial" w:cs="Arial"/>
        </w:rPr>
        <w:t>C</w:t>
      </w:r>
      <w:r>
        <w:t xml:space="preserve">    </w:t>
      </w:r>
    </w:p>
    <w:p w:rsidR="00DC275E" w:rsidRDefault="00DC275E" w:rsidP="00313EA5">
      <w:pPr>
        <w:tabs>
          <w:tab w:val="left" w:pos="6030"/>
        </w:tabs>
      </w:pPr>
    </w:p>
    <w:p w:rsidR="00DC275E" w:rsidRDefault="00DC275E" w:rsidP="00313EA5">
      <w:pPr>
        <w:tabs>
          <w:tab w:val="left" w:pos="6030"/>
        </w:tabs>
      </w:pPr>
    </w:p>
    <w:p w:rsidR="00DC275E" w:rsidRDefault="00DC275E" w:rsidP="00313EA5">
      <w:pPr>
        <w:numPr>
          <w:ilvl w:val="0"/>
          <w:numId w:val="1"/>
        </w:numPr>
        <w:tabs>
          <w:tab w:val="clear" w:pos="720"/>
        </w:tabs>
        <w:ind w:left="360"/>
      </w:pPr>
      <w:r>
        <w:rPr>
          <w:rFonts w:ascii="Arial" w:hAnsi="Arial" w:cs="Arial"/>
        </w:rPr>
        <w:t>Yanda, bir kenarı ve yüksekliği verilen paralelkenarın                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  </w:t>
      </w:r>
    </w:p>
    <w:p w:rsidR="00DC275E" w:rsidRDefault="00DC275E" w:rsidP="00313EA5">
      <w:pPr>
        <w:ind w:left="360"/>
      </w:pPr>
      <w:r>
        <w:rPr>
          <w:noProof/>
        </w:rPr>
        <w:pict>
          <v:line id="_x0000_s1029" style="position:absolute;left:0;text-align:left;z-index:251638784" from="5in,.55pt" to="5in,81.55p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left:0;text-align:left;margin-left:315pt;margin-top:.55pt;width:180pt;height:81pt;z-index:251634688"/>
        </w:pict>
      </w:r>
      <w:r>
        <w:rPr>
          <w:rFonts w:ascii="Arial" w:hAnsi="Arial" w:cs="Arial"/>
        </w:rPr>
        <w:t>alanı kaç cm</w:t>
      </w:r>
      <w:r>
        <w:rPr>
          <w:rFonts w:ascii="Arial" w:hAnsi="Arial" w:cs="Arial"/>
          <w:vertAlign w:val="superscript"/>
        </w:rPr>
        <w:t xml:space="preserve">2  </w:t>
      </w:r>
      <w:r>
        <w:rPr>
          <w:rFonts w:ascii="Arial" w:hAnsi="Arial" w:cs="Arial"/>
        </w:rPr>
        <w:t>olur?</w:t>
      </w:r>
    </w:p>
    <w:p w:rsidR="00DC275E" w:rsidRDefault="00DC275E" w:rsidP="00313EA5"/>
    <w:p w:rsidR="00DC275E" w:rsidRDefault="00DC275E" w:rsidP="00313EA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in;margin-top:8.95pt;width:54pt;height:18pt;z-index:251635712" stroked="f">
            <v:textbox>
              <w:txbxContent>
                <w:p w:rsidR="00DC275E" w:rsidRDefault="00DC275E" w:rsidP="00313EA5">
                  <w:r>
                    <w:t>h=6 cm</w:t>
                  </w:r>
                </w:p>
              </w:txbxContent>
            </v:textbox>
          </v:shape>
        </w:pict>
      </w:r>
    </w:p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>
      <w:pPr>
        <w:jc w:val="center"/>
      </w:pPr>
      <w:r>
        <w:rPr>
          <w:noProof/>
        </w:rPr>
        <w:pict>
          <v:line id="_x0000_s1032" style="position:absolute;left:0;text-align:left;flip:y;z-index:251640832" from="36pt,25.8pt" to="36pt,187.8pt">
            <v:stroke endarrow="block"/>
          </v:line>
        </w:pict>
      </w:r>
      <w:r>
        <w:t xml:space="preserve">                                                                                                       D</w:t>
      </w:r>
      <w:r>
        <w:tab/>
      </w:r>
      <w:r>
        <w:tab/>
        <w:t>9 cm</w:t>
      </w:r>
      <w:r>
        <w:tab/>
      </w:r>
      <w:r>
        <w:tab/>
        <w:t xml:space="preserve">        C</w:t>
      </w:r>
      <w:r>
        <w:tab/>
      </w:r>
      <w:r>
        <w:tab/>
      </w:r>
      <w:r>
        <w:tab/>
      </w:r>
      <w:r>
        <w:tab/>
      </w:r>
    </w:p>
    <w:p w:rsidR="00DC275E" w:rsidRDefault="00DC275E" w:rsidP="00313EA5">
      <w:pPr>
        <w:numPr>
          <w:ilvl w:val="0"/>
          <w:numId w:val="1"/>
        </w:numPr>
        <w:tabs>
          <w:tab w:val="clear" w:pos="720"/>
        </w:tabs>
        <w:ind w:left="360"/>
      </w:pPr>
      <w:r>
        <w:rPr>
          <w:noProof/>
        </w:rPr>
        <w:pict>
          <v:shape id="_x0000_s1033" type="#_x0000_t202" style="position:absolute;left:0;text-align:left;margin-left:0;margin-top:7.2pt;width:45pt;height:162pt;z-index:251633664" stroked="f">
            <v:textbox>
              <w:txbxContent>
                <w:p w:rsidR="00DC275E" w:rsidRDefault="00DC275E" w:rsidP="00313EA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</w:t>
                  </w:r>
                </w:p>
                <w:p w:rsidR="00DC275E" w:rsidRDefault="00DC275E" w:rsidP="00313EA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</w:t>
                  </w:r>
                </w:p>
                <w:p w:rsidR="00DC275E" w:rsidRDefault="00DC275E" w:rsidP="00313EA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</w:t>
                  </w:r>
                </w:p>
                <w:p w:rsidR="00DC275E" w:rsidRDefault="00DC275E" w:rsidP="00313EA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172</w:t>
                  </w:r>
                </w:p>
                <w:p w:rsidR="00DC275E" w:rsidRDefault="00DC275E" w:rsidP="00313EA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</w:t>
                  </w:r>
                </w:p>
                <w:p w:rsidR="00DC275E" w:rsidRDefault="00DC275E" w:rsidP="00313EA5">
                  <w:pPr>
                    <w:rPr>
                      <w:sz w:val="20"/>
                      <w:szCs w:val="20"/>
                    </w:rPr>
                  </w:pPr>
                </w:p>
                <w:p w:rsidR="00DC275E" w:rsidRDefault="00DC275E" w:rsidP="00313EA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</w:t>
                  </w:r>
                </w:p>
                <w:p w:rsidR="00DC275E" w:rsidRDefault="00DC275E" w:rsidP="00313EA5">
                  <w:pPr>
                    <w:spacing w:line="360" w:lineRule="auto"/>
                  </w:pPr>
                  <w:r>
                    <w:rPr>
                      <w:sz w:val="20"/>
                      <w:szCs w:val="20"/>
                    </w:rPr>
                    <w:t>157</w:t>
                  </w:r>
                </w:p>
                <w:p w:rsidR="00DC275E" w:rsidRDefault="00DC275E" w:rsidP="00313EA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4" style="position:absolute;left:0;text-align:left;z-index:251650048" from="27pt,34.2pt" to="45pt,34.2pt"/>
        </w:pict>
      </w:r>
      <w:r>
        <w:rPr>
          <w:noProof/>
        </w:rPr>
        <w:pict>
          <v:line id="_x0000_s1035" style="position:absolute;left:0;text-align:left;z-index:251649024" from="27pt,52.2pt" to="45pt,52.2pt"/>
        </w:pict>
      </w:r>
      <w:r>
        <w:rPr>
          <w:noProof/>
        </w:rPr>
        <w:pict>
          <v:line id="_x0000_s1036" style="position:absolute;left:0;text-align:left;z-index:251648000" from="27pt,70.2pt" to="45pt,70.2pt"/>
        </w:pict>
      </w:r>
      <w:r>
        <w:rPr>
          <w:noProof/>
        </w:rPr>
        <w:pict>
          <v:line id="_x0000_s1037" style="position:absolute;left:0;text-align:left;z-index:251646976" from="27pt,88.2pt" to="45pt,88.2pt"/>
        </w:pict>
      </w:r>
      <w:r>
        <w:rPr>
          <w:noProof/>
        </w:rPr>
        <w:pict>
          <v:line id="_x0000_s1038" style="position:absolute;left:0;text-align:left;z-index:251645952" from="27pt,106.2pt" to="45pt,106.2pt"/>
        </w:pict>
      </w:r>
      <w:r>
        <w:rPr>
          <w:noProof/>
        </w:rPr>
        <w:pict>
          <v:line id="_x0000_s1039" style="position:absolute;left:0;text-align:left;z-index:251644928" from="27pt,124.2pt" to="45pt,124.2pt"/>
        </w:pict>
      </w:r>
      <w:r>
        <w:rPr>
          <w:noProof/>
        </w:rPr>
        <w:pict>
          <v:line id="_x0000_s1040" style="position:absolute;left:0;text-align:left;z-index:251643904" from="27pt,142.2pt" to="45pt,142.2pt"/>
        </w:pict>
      </w:r>
      <w:r>
        <w:rPr>
          <w:noProof/>
        </w:rPr>
        <w:pict>
          <v:line id="_x0000_s1041" style="position:absolute;left:0;text-align:left;z-index:251642880" from="36pt,142.2pt" to="36pt,142.2pt"/>
        </w:pict>
      </w:r>
      <w:r>
        <w:t xml:space="preserve">         Boy(cm)</w:t>
      </w:r>
    </w:p>
    <w:p w:rsidR="00DC275E" w:rsidRDefault="00DC275E" w:rsidP="00313EA5">
      <w:r>
        <w:rPr>
          <w:noProof/>
        </w:rPr>
        <w:pict>
          <v:line id="_x0000_s1042" style="position:absolute;flip:y;z-index:251672576" from="153pt,2.4pt" to="207pt,38.4pt"/>
        </w:pict>
      </w:r>
      <w:r>
        <w:rPr>
          <w:noProof/>
        </w:rPr>
        <w:pict>
          <v:line id="_x0000_s1043" style="position:absolute;z-index:251669504" from="207pt,2.4pt" to="207pt,146.4pt"/>
        </w:pict>
      </w:r>
      <w:r>
        <w:rPr>
          <w:noProof/>
        </w:rPr>
        <w:pict>
          <v:line id="_x0000_s1044" style="position:absolute;z-index:251668480" from="36pt,2.4pt" to="207pt,2.4pt"/>
        </w:pict>
      </w:r>
      <w:r>
        <w:rPr>
          <w:noProof/>
        </w:rPr>
        <w:pict>
          <v:line id="_x0000_s1045" style="position:absolute;z-index:251651072" from="27pt,2.4pt" to="45pt,2.4pt"/>
        </w:pict>
      </w:r>
    </w:p>
    <w:p w:rsidR="00DC275E" w:rsidRDefault="00DC275E" w:rsidP="00313EA5">
      <w:r>
        <w:rPr>
          <w:noProof/>
        </w:rPr>
        <w:pict>
          <v:line id="_x0000_s1046" style="position:absolute;z-index:251667456" from="180pt,6.6pt" to="180pt,132.6pt"/>
        </w:pict>
      </w:r>
      <w:r>
        <w:rPr>
          <w:noProof/>
        </w:rPr>
        <w:pict>
          <v:line id="_x0000_s1047" style="position:absolute;z-index:251666432" from="36pt,6.6pt" to="180pt,6.6pt"/>
        </w:pict>
      </w:r>
    </w:p>
    <w:p w:rsidR="00DC275E" w:rsidRDefault="00DC275E" w:rsidP="00313EA5">
      <w:r>
        <w:rPr>
          <w:noProof/>
        </w:rPr>
        <w:pict>
          <v:shape id="_x0000_s1048" type="#_x0000_t202" style="position:absolute;margin-left:4in;margin-top:1.8pt;width:207pt;height:81pt;z-index:251673600" stroked="f">
            <v:textbox>
              <w:txbxContent>
                <w:p w:rsidR="00DC275E" w:rsidRDefault="00DC275E" w:rsidP="00313EA5">
                  <w:r>
                    <w:t>Yandaki tabloda 2001 yılında dikilen bir fidanın yıllara göre gelişimi  gözlenmektedir.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9" style="position:absolute;flip:y;z-index:251671552" from="126pt,10.8pt" to="153pt,64.8pt"/>
        </w:pict>
      </w:r>
      <w:r>
        <w:rPr>
          <w:noProof/>
        </w:rPr>
        <w:pict>
          <v:line id="_x0000_s1050" style="position:absolute;z-index:251665408" from="153pt,10.8pt" to="153pt,118.8pt"/>
        </w:pict>
      </w:r>
      <w:r>
        <w:rPr>
          <w:noProof/>
        </w:rPr>
        <w:pict>
          <v:line id="_x0000_s1051" style="position:absolute;z-index:251664384" from="36pt,10.8pt" to="153pt,10.8pt"/>
        </w:pict>
      </w:r>
    </w:p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>
      <w:r>
        <w:rPr>
          <w:noProof/>
        </w:rPr>
        <w:pict>
          <v:line id="_x0000_s1052" style="position:absolute;flip:y;z-index:251670528" from="1in,9.6pt" to="126pt,45.6pt"/>
        </w:pict>
      </w:r>
      <w:r>
        <w:rPr>
          <w:noProof/>
        </w:rPr>
        <w:pict>
          <v:line id="_x0000_s1053" style="position:absolute;z-index:251663360" from="126pt,9.6pt" to="126pt,63.6pt"/>
        </w:pict>
      </w:r>
      <w:r>
        <w:rPr>
          <w:noProof/>
        </w:rPr>
        <w:pict>
          <v:line id="_x0000_s1054" style="position:absolute;z-index:251662336" from="36pt,9.6pt" to="126pt,9.6pt"/>
        </w:pict>
      </w:r>
    </w:p>
    <w:p w:rsidR="00DC275E" w:rsidRDefault="00DC275E" w:rsidP="00313EA5"/>
    <w:p w:rsidR="00DC275E" w:rsidRDefault="00DC275E" w:rsidP="00313EA5">
      <w:r>
        <w:rPr>
          <w:noProof/>
        </w:rPr>
        <w:pict>
          <v:line id="_x0000_s1055" style="position:absolute;z-index:251661312" from="99pt,0" to="99pt,36pt"/>
        </w:pict>
      </w:r>
      <w:r>
        <w:rPr>
          <w:noProof/>
        </w:rPr>
        <w:pict>
          <v:line id="_x0000_s1056" style="position:absolute;z-index:251660288" from="36pt,0" to="99pt,0"/>
        </w:pict>
      </w:r>
    </w:p>
    <w:p w:rsidR="00DC275E" w:rsidRDefault="00DC275E" w:rsidP="00313EA5">
      <w:r>
        <w:rPr>
          <w:noProof/>
        </w:rPr>
        <w:pict>
          <v:line id="_x0000_s1057" style="position:absolute;z-index:251659264" from="1in,4.2pt" to="1in,13.2pt"/>
        </w:pict>
      </w:r>
      <w:r>
        <w:rPr>
          <w:noProof/>
        </w:rPr>
        <w:pict>
          <v:line id="_x0000_s1058" style="position:absolute;z-index:251658240" from="36pt,4.2pt" to="1in,4.2pt"/>
        </w:pict>
      </w:r>
      <w:r>
        <w:rPr>
          <w:noProof/>
        </w:rPr>
        <w:pict>
          <v:line id="_x0000_s1059" style="position:absolute;z-index:251657216" from="207pt,13.2pt" to="207pt,31.2pt"/>
        </w:pict>
      </w:r>
      <w:r>
        <w:rPr>
          <w:noProof/>
        </w:rPr>
        <w:pict>
          <v:line id="_x0000_s1060" style="position:absolute;z-index:251656192" from="180pt,13.2pt" to="180pt,31.2pt"/>
        </w:pict>
      </w:r>
      <w:r>
        <w:rPr>
          <w:noProof/>
        </w:rPr>
        <w:pict>
          <v:line id="_x0000_s1061" style="position:absolute;z-index:251655168" from="153pt,13.2pt" to="153pt,31.2pt"/>
        </w:pict>
      </w:r>
      <w:r>
        <w:rPr>
          <w:noProof/>
        </w:rPr>
        <w:pict>
          <v:line id="_x0000_s1062" style="position:absolute;z-index:251654144" from="126pt,13.2pt" to="126pt,31.2pt"/>
        </w:pict>
      </w:r>
      <w:r>
        <w:rPr>
          <w:noProof/>
        </w:rPr>
        <w:pict>
          <v:line id="_x0000_s1063" style="position:absolute;z-index:251653120" from="99pt,13.2pt" to="99pt,31.2pt"/>
        </w:pict>
      </w:r>
      <w:r>
        <w:rPr>
          <w:noProof/>
        </w:rPr>
        <w:pict>
          <v:line id="_x0000_s1064" style="position:absolute;z-index:251652096" from="1in,13.2pt" to="1in,31.2pt"/>
        </w:pict>
      </w:r>
      <w:r>
        <w:rPr>
          <w:noProof/>
        </w:rPr>
        <w:pict>
          <v:line id="_x0000_s1065" style="position:absolute;z-index:251641856" from="36pt,22.2pt" to="261pt,22.2pt">
            <v:stroke endarrow="block"/>
          </v:line>
        </w:pict>
      </w:r>
    </w:p>
    <w:p w:rsidR="00DC275E" w:rsidRDefault="00DC275E" w:rsidP="00313EA5">
      <w:pPr>
        <w:jc w:val="center"/>
      </w:pPr>
      <w:r>
        <w:t xml:space="preserve">       Yıllar</w:t>
      </w:r>
    </w:p>
    <w:p w:rsidR="00DC275E" w:rsidRDefault="00DC275E" w:rsidP="00313EA5">
      <w:pPr>
        <w:tabs>
          <w:tab w:val="left" w:pos="1155"/>
        </w:tabs>
        <w:rPr>
          <w:sz w:val="20"/>
          <w:szCs w:val="20"/>
        </w:rPr>
      </w:pPr>
      <w:r>
        <w:tab/>
        <w:t xml:space="preserve"> </w:t>
      </w:r>
      <w:r>
        <w:rPr>
          <w:sz w:val="20"/>
          <w:szCs w:val="20"/>
        </w:rPr>
        <w:t>2001   2002    2003   2004   2005    2006</w:t>
      </w:r>
    </w:p>
    <w:p w:rsidR="00DC275E" w:rsidRDefault="00DC275E" w:rsidP="00313EA5">
      <w:pPr>
        <w:tabs>
          <w:tab w:val="left" w:pos="1155"/>
        </w:tabs>
        <w:rPr>
          <w:sz w:val="20"/>
          <w:szCs w:val="20"/>
        </w:rPr>
      </w:pPr>
    </w:p>
    <w:p w:rsidR="00DC275E" w:rsidRDefault="00DC275E" w:rsidP="00313EA5">
      <w:pPr>
        <w:tabs>
          <w:tab w:val="left" w:pos="1155"/>
        </w:tabs>
        <w:rPr>
          <w:sz w:val="20"/>
          <w:szCs w:val="20"/>
        </w:rPr>
      </w:pPr>
    </w:p>
    <w:p w:rsidR="00DC275E" w:rsidRDefault="00DC275E" w:rsidP="00313EA5">
      <w:pPr>
        <w:tabs>
          <w:tab w:val="left" w:pos="1155"/>
        </w:tabs>
      </w:pPr>
      <w:r>
        <w:t>3.  Tabloya göre;</w:t>
      </w:r>
    </w:p>
    <w:p w:rsidR="00DC275E" w:rsidRDefault="00DC275E" w:rsidP="00313EA5">
      <w:pPr>
        <w:tabs>
          <w:tab w:val="left" w:pos="1155"/>
        </w:tabs>
      </w:pPr>
      <w:r>
        <w:tab/>
        <w:t>fidan ilk dikildiğinde boyu kaç cm.’dir? …………….</w:t>
      </w:r>
    </w:p>
    <w:p w:rsidR="00DC275E" w:rsidRDefault="00DC275E" w:rsidP="00313EA5">
      <w:pPr>
        <w:tabs>
          <w:tab w:val="left" w:pos="1155"/>
        </w:tabs>
      </w:pPr>
      <w:r>
        <w:tab/>
        <w:t>4 yılda fidanın boyu kaç cm. uzamıştır?  ……………..</w:t>
      </w:r>
    </w:p>
    <w:p w:rsidR="00DC275E" w:rsidRDefault="00DC275E" w:rsidP="00313EA5">
      <w:pPr>
        <w:tabs>
          <w:tab w:val="left" w:pos="1155"/>
        </w:tabs>
      </w:pPr>
    </w:p>
    <w:p w:rsidR="00DC275E" w:rsidRDefault="00DC275E" w:rsidP="00313EA5">
      <w:pPr>
        <w:pStyle w:val="BodyTextIndent"/>
      </w:pPr>
      <w:r>
        <w:t>4.  6,5 saat 510 km. yol alan bir sürücü yolculuk boyunca 30 dakika mola vermiştir. Bu sürücü 1 saatte ne kadar yol gitmiştir?</w:t>
      </w:r>
    </w:p>
    <w:p w:rsidR="00DC275E" w:rsidRDefault="00DC275E" w:rsidP="00313EA5">
      <w:pPr>
        <w:tabs>
          <w:tab w:val="left" w:pos="1155"/>
        </w:tabs>
        <w:ind w:left="360" w:hanging="360"/>
      </w:pPr>
    </w:p>
    <w:p w:rsidR="00DC275E" w:rsidRDefault="00DC275E" w:rsidP="00313EA5">
      <w:pPr>
        <w:tabs>
          <w:tab w:val="left" w:pos="1155"/>
        </w:tabs>
        <w:ind w:left="360" w:hanging="360"/>
      </w:pPr>
    </w:p>
    <w:p w:rsidR="00DC275E" w:rsidRDefault="00DC275E" w:rsidP="00313EA5">
      <w:pPr>
        <w:tabs>
          <w:tab w:val="left" w:pos="1155"/>
        </w:tabs>
        <w:ind w:left="360" w:hanging="360"/>
      </w:pPr>
    </w:p>
    <w:p w:rsidR="00DC275E" w:rsidRDefault="00DC275E" w:rsidP="00313EA5">
      <w:pPr>
        <w:tabs>
          <w:tab w:val="left" w:pos="1155"/>
        </w:tabs>
        <w:ind w:left="360" w:hanging="360"/>
      </w:pPr>
    </w:p>
    <w:p w:rsidR="00DC275E" w:rsidRDefault="00DC275E" w:rsidP="00313EA5">
      <w:pPr>
        <w:tabs>
          <w:tab w:val="left" w:pos="1155"/>
        </w:tabs>
        <w:ind w:left="360" w:hanging="360"/>
      </w:pPr>
    </w:p>
    <w:p w:rsidR="00DC275E" w:rsidRDefault="00DC275E" w:rsidP="00313EA5">
      <w:pPr>
        <w:pStyle w:val="BodyTextIndent"/>
      </w:pPr>
      <w:r>
        <w:t>5.  Eda’nın matematik dersinin not ortalaması 82’dir. I. sınavdan 90, II. sınavdan 85 aldığına göre III. sınav notu kaçtır?</w:t>
      </w:r>
    </w:p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>
      <w:r w:rsidRPr="0083137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6.5pt;height:18pt;visibility:visible">
            <v:imagedata r:id="rId6" o:title=""/>
          </v:shape>
        </w:pict>
      </w:r>
    </w:p>
    <w:p w:rsidR="00DC275E" w:rsidRDefault="00DC275E" w:rsidP="00313EA5"/>
    <w:p w:rsidR="00DC275E" w:rsidRDefault="00DC275E" w:rsidP="00313EA5">
      <w:r>
        <w:t>6.  Aşağıdaki toplama ve çıkarma işlemleri yapınız.</w:t>
      </w:r>
    </w:p>
    <w:p w:rsidR="00DC275E" w:rsidRDefault="00DC275E" w:rsidP="00313EA5"/>
    <w:p w:rsidR="00DC275E" w:rsidRDefault="00DC275E" w:rsidP="00313EA5">
      <w:pPr>
        <w:spacing w:line="360" w:lineRule="auto"/>
      </w:pPr>
      <w:r>
        <w:rPr>
          <w:noProof/>
        </w:rPr>
        <w:pict>
          <v:shape id="_x0000_s1066" type="#_x0000_t202" style="position:absolute;margin-left:99pt;margin-top:8.4pt;width:54pt;height:18pt;z-index:-251639808" stroked="f">
            <v:textbox>
              <w:txbxContent>
                <w:p w:rsidR="00DC275E" w:rsidRDefault="00DC275E" w:rsidP="00313EA5"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7" style="position:absolute;z-index:251675648" from="1in,17.4pt" to="99pt,17.4pt"/>
        </w:pict>
      </w:r>
      <w:r>
        <w:rPr>
          <w:noProof/>
        </w:rPr>
        <w:pict>
          <v:shape id="_x0000_s1068" type="#_x0000_t202" style="position:absolute;margin-left:54pt;margin-top:8.4pt;width:27pt;height:18pt;z-index:-251683840" stroked="f">
            <v:textbox>
              <w:txbxContent>
                <w:p w:rsidR="00DC275E" w:rsidRDefault="00DC275E" w:rsidP="00313EA5"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9" style="position:absolute;z-index:251674624" from="27pt,17.4pt" to="54pt,17.4pt"/>
        </w:pict>
      </w:r>
      <w:r>
        <w:tab/>
        <w:t xml:space="preserve"> 4            3</w:t>
      </w:r>
    </w:p>
    <w:p w:rsidR="00DC275E" w:rsidRDefault="00DC275E" w:rsidP="00313EA5">
      <w:pPr>
        <w:ind w:firstLine="708"/>
      </w:pPr>
      <w:r>
        <w:t xml:space="preserve"> 7            5    </w:t>
      </w:r>
    </w:p>
    <w:p w:rsidR="00DC275E" w:rsidRDefault="00DC275E" w:rsidP="00313EA5"/>
    <w:p w:rsidR="00DC275E" w:rsidRDefault="00DC275E" w:rsidP="00313EA5"/>
    <w:p w:rsidR="00DC275E" w:rsidRDefault="00DC275E" w:rsidP="00313EA5">
      <w:pPr>
        <w:numPr>
          <w:ilvl w:val="0"/>
          <w:numId w:val="2"/>
        </w:numPr>
        <w:spacing w:line="360" w:lineRule="auto"/>
      </w:pPr>
      <w:r>
        <w:rPr>
          <w:noProof/>
        </w:rPr>
        <w:pict>
          <v:shape id="_x0000_s1070" type="#_x0000_t202" style="position:absolute;left:0;text-align:left;margin-left:99pt;margin-top:9.3pt;width:54pt;height:18pt;z-index:-251635712" stroked="f">
            <v:textbox>
              <w:txbxContent>
                <w:p w:rsidR="00DC275E" w:rsidRDefault="00DC275E" w:rsidP="00313EA5"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left:0;text-align:left;margin-left:54pt;margin-top:9.3pt;width:27pt;height:18pt;z-index:-251636736" stroked="f">
            <v:textbox>
              <w:txbxContent>
                <w:p w:rsidR="00DC275E" w:rsidRDefault="00DC275E" w:rsidP="00313EA5">
                  <w: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2" style="position:absolute;left:0;text-align:left;z-index:251678720" from="1in,18.3pt" to="99pt,18.3pt"/>
        </w:pict>
      </w:r>
      <w:r>
        <w:rPr>
          <w:noProof/>
        </w:rPr>
        <w:pict>
          <v:line id="_x0000_s1073" style="position:absolute;left:0;text-align:left;z-index:251677696" from="27pt,18.3pt" to="54pt,18.3pt"/>
        </w:pict>
      </w:r>
      <w:r>
        <w:t>3</w:t>
      </w:r>
    </w:p>
    <w:p w:rsidR="00DC275E" w:rsidRDefault="00DC275E" w:rsidP="00313EA5">
      <w:pPr>
        <w:numPr>
          <w:ilvl w:val="0"/>
          <w:numId w:val="2"/>
        </w:numPr>
        <w:spacing w:line="360" w:lineRule="auto"/>
      </w:pPr>
      <w:r>
        <w:t>5</w:t>
      </w:r>
    </w:p>
    <w:p w:rsidR="00DC275E" w:rsidRDefault="00DC275E" w:rsidP="00313EA5">
      <w:r>
        <w:rPr>
          <w:noProof/>
        </w:rPr>
        <w:pict>
          <v:shape id="_x0000_s1074" type="#_x0000_t202" style="position:absolute;margin-left:378pt;margin-top:3.9pt;width:54pt;height:45pt;z-index:-251634688" stroked="f">
            <v:textbox>
              <w:txbxContent>
                <w:p w:rsidR="00DC275E" w:rsidRDefault="00DC275E" w:rsidP="00313EA5">
                  <w:r>
                    <w:t>2</w:t>
                  </w:r>
                </w:p>
                <w:p w:rsidR="00DC275E" w:rsidRDefault="00DC275E" w:rsidP="00313EA5">
                  <w:r>
                    <w:t>5</w:t>
                  </w:r>
                </w:p>
              </w:txbxContent>
            </v:textbox>
          </v:shape>
        </w:pict>
      </w:r>
    </w:p>
    <w:p w:rsidR="00DC275E" w:rsidRDefault="00DC275E" w:rsidP="00313EA5">
      <w:pPr>
        <w:pStyle w:val="BodyTextIndent"/>
        <w:tabs>
          <w:tab w:val="clear" w:pos="1155"/>
        </w:tabs>
      </w:pPr>
      <w:r>
        <w:rPr>
          <w:noProof/>
        </w:rPr>
        <w:pict>
          <v:line id="_x0000_s1075" style="position:absolute;left:0;text-align:left;z-index:251682816" from="378pt,8.1pt" to="396pt,8.1pt"/>
        </w:pict>
      </w:r>
      <w:r>
        <w:t>7.  Erman , kitabın 42 sayfasını okumuştur. Kitabın sayfa sayısına baktığında          ini okuduğunu görmüştür. Buna göre kitabın tamamı kaç sayfadır?</w:t>
      </w: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numPr>
          <w:ilvl w:val="0"/>
          <w:numId w:val="3"/>
        </w:numPr>
        <w:tabs>
          <w:tab w:val="clear" w:pos="720"/>
        </w:tabs>
        <w:ind w:left="360"/>
      </w:pPr>
      <w:r>
        <w:t>Aralarında 0,2 fark bulunan dört ardışık ondalık kesirden en küçüğü 0,4’ tür. Buna göre bu sayıların toplamı kaçtır?</w:t>
      </w:r>
    </w:p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/>
    <w:p w:rsidR="00DC275E" w:rsidRDefault="00DC275E" w:rsidP="00313EA5">
      <w:pPr>
        <w:pStyle w:val="BodyTextIndent"/>
        <w:tabs>
          <w:tab w:val="clear" w:pos="1155"/>
        </w:tabs>
      </w:pPr>
      <w:r>
        <w:t>9.  Bir bakkal 54 kg.lık bir çuval şekeri 4 kg.lık ve 2 kg.lık poşetlere doldurmuştur. 2 kg.lık 9 poşet doldurduğuna göre 4 kg.lık kaç poşet doldurmuştur?</w:t>
      </w: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  <w:r>
        <w:t>10. Alanı 66 m</w:t>
      </w:r>
      <w:r>
        <w:rPr>
          <w:vertAlign w:val="superscript"/>
        </w:rPr>
        <w:t>2</w:t>
      </w:r>
      <w:r>
        <w:t xml:space="preserve"> olan dikdörtgen şeklindeki bir tarlanın kısa kenarı 6m. dir. Kenarları telle sarılacak tarla için kaç m. tel gerekir?</w:t>
      </w: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  <w:r w:rsidRPr="0083137C">
        <w:rPr>
          <w:noProof/>
        </w:rPr>
        <w:pict>
          <v:shape id="Resim 2" o:spid="_x0000_i1026" type="#_x0000_t75" style="width:106.5pt;height:18pt;visibility:visible">
            <v:imagedata r:id="rId6" o:title=""/>
          </v:shape>
        </w:pict>
      </w: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ind w:left="360" w:hanging="360"/>
      </w:pPr>
    </w:p>
    <w:p w:rsidR="00DC275E" w:rsidRDefault="00DC275E" w:rsidP="00313EA5">
      <w:pPr>
        <w:pBdr>
          <w:bottom w:val="single" w:sz="4" w:space="1" w:color="auto"/>
        </w:pBdr>
        <w:ind w:left="360" w:hanging="360"/>
      </w:pPr>
    </w:p>
    <w:p w:rsidR="00DC275E" w:rsidRDefault="00DC275E" w:rsidP="00313EA5">
      <w:pPr>
        <w:rPr>
          <w:b/>
          <w:bCs/>
        </w:rPr>
      </w:pPr>
      <w:r>
        <w:rPr>
          <w:b/>
          <w:bCs/>
        </w:rPr>
        <w:t>BAŞARILAR…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</w:p>
    <w:p w:rsidR="00DC275E" w:rsidRDefault="00DC275E" w:rsidP="00313EA5">
      <w:pPr>
        <w:pStyle w:val="Heading2"/>
      </w:pPr>
      <w:r>
        <w:t xml:space="preserve">                  </w:t>
      </w:r>
    </w:p>
    <w:sectPr w:rsidR="00DC275E" w:rsidSect="0031187F">
      <w:pgSz w:w="11906" w:h="16838"/>
      <w:pgMar w:top="539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2FCE"/>
    <w:multiLevelType w:val="hybridMultilevel"/>
    <w:tmpl w:val="65280DE8"/>
    <w:lvl w:ilvl="0" w:tplc="6C72ADF6">
      <w:start w:val="2"/>
      <w:numFmt w:val="decimal"/>
      <w:lvlText w:val="%1"/>
      <w:lvlJc w:val="left"/>
      <w:pPr>
        <w:tabs>
          <w:tab w:val="num" w:pos="1594"/>
        </w:tabs>
        <w:ind w:left="1594" w:hanging="8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6073F2A"/>
    <w:multiLevelType w:val="hybridMultilevel"/>
    <w:tmpl w:val="DFF8AC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454D0C"/>
    <w:multiLevelType w:val="hybridMultilevel"/>
    <w:tmpl w:val="91A259E6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EA5"/>
    <w:rsid w:val="00140C08"/>
    <w:rsid w:val="002B3A7D"/>
    <w:rsid w:val="0031187F"/>
    <w:rsid w:val="00313EA5"/>
    <w:rsid w:val="004119F5"/>
    <w:rsid w:val="00591ADB"/>
    <w:rsid w:val="00691498"/>
    <w:rsid w:val="007E1EB6"/>
    <w:rsid w:val="0083137C"/>
    <w:rsid w:val="00D97262"/>
    <w:rsid w:val="00DC275E"/>
    <w:rsid w:val="00E70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A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3EA5"/>
    <w:pPr>
      <w:keepNext/>
      <w:pBdr>
        <w:bottom w:val="single" w:sz="4" w:space="1" w:color="auto"/>
      </w:pBd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3EA5"/>
    <w:pPr>
      <w:keepNext/>
      <w:ind w:left="7080" w:firstLine="708"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3EA5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3EA5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semiHidden/>
    <w:rsid w:val="00313EA5"/>
    <w:pPr>
      <w:tabs>
        <w:tab w:val="left" w:pos="1155"/>
      </w:tabs>
      <w:ind w:left="360" w:hanging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13EA5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119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19F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40C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278</Words>
  <Characters>1591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2013-05-01T12:56:00Z</dcterms:created>
  <dcterms:modified xsi:type="dcterms:W3CDTF">2013-05-08T19:59:00Z</dcterms:modified>
  <cp:category>www.sorubak.com</cp:category>
</cp:coreProperties>
</file>