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55" w:rsidRDefault="00D82A55" w:rsidP="007A78A0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</w:rPr>
        <w:pict>
          <v:roundrect id="_x0000_s1026" style="position:absolute;margin-left:9pt;margin-top:-9pt;width:203.25pt;height:52.5pt;z-index:251658240" arcsize="10923f">
            <v:textbox style="mso-next-textbox:#_x0000_s1026">
              <w:txbxContent>
                <w:p w:rsidR="00D82A55" w:rsidRDefault="00D82A55" w:rsidP="007A78A0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Adım</w:t>
                  </w:r>
                  <w:r>
                    <w:rPr>
                      <w:b/>
                      <w:bCs/>
                      <w:i/>
                      <w:iCs/>
                    </w:rPr>
                    <w:tab/>
                  </w:r>
                  <w:r>
                    <w:rPr>
                      <w:b/>
                      <w:bCs/>
                      <w:i/>
                      <w:iCs/>
                    </w:rPr>
                    <w:tab/>
                    <w:t>:……………………</w:t>
                  </w:r>
                </w:p>
                <w:p w:rsidR="00D82A55" w:rsidRDefault="00D82A55" w:rsidP="007A78A0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Soyadım</w:t>
                  </w:r>
                  <w:r>
                    <w:rPr>
                      <w:b/>
                      <w:bCs/>
                      <w:i/>
                      <w:iCs/>
                    </w:rPr>
                    <w:tab/>
                    <w:t>:……………………</w:t>
                  </w:r>
                </w:p>
                <w:p w:rsidR="00D82A55" w:rsidRDefault="00D82A55" w:rsidP="007A78A0">
                  <w:r>
                    <w:rPr>
                      <w:b/>
                      <w:bCs/>
                      <w:i/>
                      <w:iCs/>
                    </w:rPr>
                    <w:t>Numaram</w:t>
                  </w:r>
                  <w:r>
                    <w:tab/>
                    <w:t>:……………………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bCs/>
          <w:i/>
          <w:iCs/>
        </w:rPr>
        <w:t xml:space="preserve">                               </w:t>
      </w:r>
      <w:r>
        <w:rPr>
          <w:rFonts w:ascii="Comic Sans MS" w:hAnsi="Comic Sans MS" w:cs="Comic Sans MS"/>
          <w:b/>
          <w:bCs/>
          <w:i/>
          <w:iCs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  <w:t xml:space="preserve">                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D82A55" w:rsidRDefault="00D82A55" w:rsidP="007A78A0">
      <w:pPr>
        <w:jc w:val="center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>5. SINIF MATEMATİK  DERSİ 2.DÖNEM 3.SINAVI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 xml:space="preserve">                                                                                                                                 </w:t>
      </w:r>
      <w:r>
        <w:rPr>
          <w:rFonts w:ascii="Verdana" w:hAnsi="Verdana" w:cs="Verdana"/>
          <w:b/>
          <w:bCs/>
          <w:i/>
          <w:i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.)     812 403 224 sayısının milyonlar bölüğündeki  rakamların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>sayı değerleri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toplamından binler bölüğündeki rakamların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>sayı değerleri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toplamı  çıkarılırsa, fark kaç olur</w:t>
      </w:r>
      <w:r>
        <w:rPr>
          <w:rFonts w:ascii="Comic Sans MS" w:hAnsi="Comic Sans MS" w:cs="Comic Sans MS"/>
          <w:i/>
          <w:iCs/>
          <w:sz w:val="22"/>
          <w:szCs w:val="22"/>
        </w:rPr>
        <w:t>?</w:t>
      </w:r>
    </w:p>
    <w:p w:rsidR="00D82A55" w:rsidRDefault="00D82A55" w:rsidP="007A78A0">
      <w:pPr>
        <w:ind w:left="709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A) 1                       B) 2                          C) 3                                 D) 4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hyperlink r:id="rId4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2.) 5 404 089 sayısının birler bölüğü ile binler bölüğündeki   sayıların yerleri değiştirilirse,  sayı  ne kadar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>küçülür?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A) 315                  B) 3995                    C) 314685                           D) 315585</w:t>
      </w:r>
    </w:p>
    <w:p w:rsidR="00D82A55" w:rsidRDefault="00D82A55" w:rsidP="007A78A0">
      <w:pPr>
        <w:ind w:firstLine="360"/>
        <w:rPr>
          <w:rFonts w:ascii="Comic Sans MS" w:hAnsi="Comic Sans MS" w:cs="Comic Sans MS"/>
          <w:b/>
          <w:bCs/>
          <w:i/>
          <w:iCs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3.) Milyonlar bölüğünde 32,binler bölüğünde 154 ve birler bölüğünde 2 olan doğal sayı aşağıdakilerden hangisidir?</w:t>
      </w:r>
    </w:p>
    <w:p w:rsidR="00D82A55" w:rsidRDefault="00D82A55" w:rsidP="007A78A0">
      <w:pPr>
        <w:ind w:left="709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     A) 32 154 002            B) 154 032 002           C) 32 154 02                 D) 32 154 2</w:t>
      </w:r>
    </w:p>
    <w:p w:rsidR="00D82A55" w:rsidRDefault="00D82A55" w:rsidP="007A78A0">
      <w:pPr>
        <w:ind w:left="300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4.) Yüz milyon on sayısının rakamlarla yazılışı aşağıdakilerden hangisidir? 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 100 000 010         B)  1 000 010               C)  10 010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D)  1 010 000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5.) Beş milyon bin yüz bir sayısının rakamlarla yazılışı aşağıdakilerden hangisidir? 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 5 001 101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>B)  501 111              C)  5 000 111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>D)  5 100 101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6.) 321 678 + 479 643 işleminin toplamında, yüzler basamağındaki rakamın sayı değeri kaçtır?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A)  1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B)  2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C)  3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D)  0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7.) 963 149 019 sayısındaki 6 rakamının basamak değeri kaçtır? 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A)60 000 000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B)600 000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C)60 000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>D)6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ab/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8.)     9 8 6 4 A    Yandaki toplama işlemine göre A+B+C kaçtır?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     4 B 5 7 6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 xml:space="preserve"> +     6 8 0 8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  1 4 9 C 3 1</w:t>
      </w:r>
    </w:p>
    <w:p w:rsidR="00D82A55" w:rsidRDefault="00D82A55" w:rsidP="007A78A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color w:val="FF0000"/>
          <w:sz w:val="22"/>
          <w:szCs w:val="22"/>
        </w:rPr>
        <w:t xml:space="preserve">               </w:t>
      </w:r>
      <w:r>
        <w:rPr>
          <w:rFonts w:ascii="Comic Sans MS" w:hAnsi="Comic Sans MS" w:cs="Comic Sans MS"/>
          <w:i/>
          <w:iCs/>
          <w:sz w:val="22"/>
          <w:szCs w:val="22"/>
        </w:rPr>
        <w:t>A) 8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B) 10                      C) 12                             D) 13</w:t>
      </w:r>
    </w:p>
    <w:p w:rsidR="00D82A55" w:rsidRDefault="00D82A55" w:rsidP="007A78A0">
      <w:pPr>
        <w:ind w:left="993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9. )5843 doğal sayısındaki 8 ve 5’in basamak değerleri toplamı kaç eder?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 5800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 B)  5840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C)  5003             D)  5043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10.) 875642 sayısındaki 5 ve 4 rakamlarının basamak değerleri farkı kaçtır? 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 4960                  B) 2570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C)1276                 D)4760</w: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11.)  8’den 53’ e kadar kaç tane doğal sayı vardır? 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A)61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B)58       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C)48       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D) 46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12.)      72+74+76+78+80+82=? Yandaki toplama işlemini kısa yoldan yaparak sonucu bulunuz?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 462                 B)  438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C)  450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D)  464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 w:rsidRPr="000B1994">
        <w:rPr>
          <w:rFonts w:ascii="Comic Sans MS" w:hAnsi="Comic Sans MS" w:cs="Comic Sans MS"/>
          <w:i/>
          <w:i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6.5pt;height:18pt;visibility:visible">
            <v:imagedata r:id="rId5" o:title=""/>
          </v:shape>
        </w:pic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ind w:right="-645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13.) Aşağıda verilen örüntüde boş bırakılan yerlere sırasıyla hangi sayılar gelmelidir?     </w:t>
      </w:r>
    </w:p>
    <w:p w:rsidR="00D82A55" w:rsidRDefault="00D82A55" w:rsidP="007A78A0">
      <w:pPr>
        <w:ind w:right="-645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“2 –12 –10 –20 –18 –28 -  ….. - …… - 34 – 44 –42 “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A)26–36                   B)24–38                  C)25–32                   D)27–39 </w:t>
      </w:r>
    </w:p>
    <w:p w:rsidR="00D82A55" w:rsidRDefault="00D82A55" w:rsidP="007A78A0">
      <w:pPr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14.) Aşağıda verilen örüntüde boş bırakılan yerlere sırasıyla hangi sayılar gelmelidir?              </w:t>
      </w: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         “5 - 10 – 11 - 22  - 23  – 46  – 47 - ….. - …… -190</w: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“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A)83 –84                 B)85 –87  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C)90– 91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D)  94–95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15.) 7, 6, 9, 2, 5 rakamları kullanılarak yazılabilecek en büyük çift ve en küçük çift sayıların farkı kaçtır?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A) 40 860             B)39 652          C)71 856                  D)52 340 </w:t>
      </w: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16.) 4581 + 2436 = ...........     Yandaki toplama işlemini, toplananları en yakın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 xml:space="preserve">yüzlüğe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yuvarlayarak</w: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yaptığımızda toplam kaç olur?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7020               B) 7100             C) 6900                   D) 7000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before="0" w:beforeAutospacing="0" w:after="0" w:afterAutospacing="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17.) 42 + 43 + 44 + ............. + 51 = ?  Yandaki toplama işlemini kısa yoldan yaparak sonucu bulunuz</w:t>
      </w:r>
      <w:r>
        <w:rPr>
          <w:rFonts w:ascii="Comic Sans MS" w:hAnsi="Comic Sans MS" w:cs="Comic Sans MS"/>
          <w:i/>
          <w:iCs/>
          <w:sz w:val="22"/>
          <w:szCs w:val="22"/>
        </w:rPr>
        <w:t>.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A) 465                B) 485              C) 490                     D) 475</w:t>
      </w:r>
    </w:p>
    <w:p w:rsidR="00D82A55" w:rsidRDefault="00D82A55" w:rsidP="007A78A0">
      <w:pPr>
        <w:pStyle w:val="NoSpacing"/>
        <w:spacing w:before="0" w:beforeAutospacing="0" w:after="0" w:afterAutospacing="0"/>
        <w:ind w:left="993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18.) Ahmet, ardışık 7 doğal sayıyı toplamak istiyor.Tam ortadaki sayı 178 olduğuna göre Ahmet’in bulacağı toplam kaç olur?  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A-1246                        B-1247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C-1248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     D-1249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tbl>
      <w:tblPr>
        <w:tblpPr w:leftFromText="141" w:rightFromText="141" w:vertAnchor="text" w:horzAnchor="margin" w:tblpY="43"/>
        <w:tblW w:w="6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367"/>
        <w:gridCol w:w="900"/>
        <w:gridCol w:w="900"/>
        <w:gridCol w:w="1080"/>
        <w:gridCol w:w="1259"/>
        <w:gridCol w:w="1259"/>
      </w:tblGrid>
      <w:tr w:rsidR="00D82A55">
        <w:trPr>
          <w:trHeight w:val="216"/>
        </w:trPr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55" w:rsidRDefault="00D82A55" w:rsidP="007A78A0">
            <w:pPr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 xml:space="preserve">    Notlar</w:t>
            </w:r>
          </w:p>
          <w:p w:rsidR="00D82A55" w:rsidRDefault="00D82A55" w:rsidP="007A78A0">
            <w:pPr>
              <w:rPr>
                <w:rFonts w:ascii="Comic Sans MS" w:hAnsi="Comic Sans MS" w:cs="Comic Sans MS"/>
                <w:b/>
                <w:bCs/>
                <w:i/>
                <w:iCs/>
              </w:rPr>
            </w:pPr>
          </w:p>
          <w:p w:rsidR="00D82A55" w:rsidRDefault="00D82A55" w:rsidP="007A78A0">
            <w:pPr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Dersler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I. yazılı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II. yazılı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III. yazılı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18"/>
                <w:szCs w:val="18"/>
              </w:rPr>
              <w:t>Performans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Proje</w:t>
            </w:r>
          </w:p>
        </w:tc>
      </w:tr>
      <w:tr w:rsidR="00D82A55">
        <w:trPr>
          <w:trHeight w:val="216"/>
        </w:trPr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Matematik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2A55" w:rsidRDefault="00D82A55" w:rsidP="007A78A0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90</w:t>
            </w:r>
          </w:p>
        </w:tc>
      </w:tr>
    </w:tbl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19.)Yukarıdaki tablo,5. sınıfta okuyan Cansel’e aittir.Buna göre Cansel’in  matematik dersi ortalaması karneye kaç düşer?</w:t>
      </w:r>
    </w:p>
    <w:p w:rsidR="00D82A55" w:rsidRDefault="00D82A55" w:rsidP="007A78A0">
      <w:pPr>
        <w:rPr>
          <w:rFonts w:eastAsia="VagRoundedBold"/>
          <w:i/>
          <w:iCs/>
        </w:rPr>
      </w:pPr>
    </w:p>
    <w:p w:rsidR="00D82A55" w:rsidRDefault="00D82A55" w:rsidP="007A78A0">
      <w:pPr>
        <w:rPr>
          <w:rFonts w:eastAsia="VagRoundedBold"/>
          <w:i/>
          <w:iCs/>
        </w:rPr>
      </w:pPr>
      <w:r>
        <w:rPr>
          <w:rFonts w:eastAsia="VagRoundedBold"/>
          <w:i/>
          <w:iCs/>
        </w:rPr>
        <w:t xml:space="preserve">               A-86</w:t>
      </w:r>
      <w:r>
        <w:rPr>
          <w:rFonts w:eastAsia="VagRoundedBold"/>
          <w:i/>
          <w:iCs/>
        </w:rPr>
        <w:tab/>
      </w:r>
      <w:r>
        <w:rPr>
          <w:rFonts w:eastAsia="VagRoundedBold"/>
          <w:i/>
          <w:iCs/>
        </w:rPr>
        <w:tab/>
        <w:t xml:space="preserve">                 B-84</w:t>
      </w:r>
      <w:r>
        <w:rPr>
          <w:rFonts w:eastAsia="VagRoundedBold"/>
          <w:i/>
          <w:iCs/>
        </w:rPr>
        <w:tab/>
      </w:r>
      <w:r>
        <w:rPr>
          <w:rFonts w:eastAsia="VagRoundedBold"/>
          <w:i/>
          <w:iCs/>
        </w:rPr>
        <w:tab/>
        <w:t xml:space="preserve">     C-82  </w:t>
      </w:r>
      <w:r>
        <w:rPr>
          <w:rFonts w:eastAsia="VagRoundedBold"/>
          <w:i/>
          <w:iCs/>
        </w:rPr>
        <w:tab/>
      </w:r>
      <w:r>
        <w:rPr>
          <w:rFonts w:eastAsia="VagRoundedBold"/>
          <w:i/>
          <w:iCs/>
        </w:rPr>
        <w:tab/>
        <w:t xml:space="preserve">       D-80</w:t>
      </w:r>
    </w:p>
    <w:p w:rsidR="00D82A55" w:rsidRDefault="00D82A55" w:rsidP="007A78A0">
      <w:pPr>
        <w:rPr>
          <w:rFonts w:eastAsia="VagRoundedBold"/>
          <w:b/>
          <w:bCs/>
          <w:i/>
          <w:iCs/>
        </w:rPr>
      </w:pP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t>20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.)  Yeşim 1 dakikada 110 kelime okuyorsa ,4 dakikada kaç kelime okur?</w:t>
      </w:r>
    </w:p>
    <w:p w:rsidR="00D82A55" w:rsidRDefault="00D82A55" w:rsidP="007A78A0">
      <w:pPr>
        <w:ind w:firstLine="708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A-440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          B-360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     C-320</w:t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   D280                </w:t>
      </w:r>
    </w:p>
    <w:p w:rsidR="00D82A55" w:rsidRDefault="00D82A55" w:rsidP="007A78A0">
      <w:pPr>
        <w:rPr>
          <w:rFonts w:eastAsia="VagRoundedBold"/>
          <w:b/>
          <w:bCs/>
          <w:i/>
          <w:iCs/>
        </w:rPr>
      </w:pPr>
    </w:p>
    <w:p w:rsidR="00D82A55" w:rsidRDefault="00D82A55" w:rsidP="007A78A0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Not:  Her soru 5 puandır . BAŞARILAR                                                                              </w:t>
      </w:r>
    </w:p>
    <w:p w:rsidR="00D82A55" w:rsidRDefault="00D82A55" w:rsidP="007A78A0">
      <w:pPr>
        <w:pStyle w:val="NoSpacing"/>
        <w:spacing w:before="0" w:beforeAutospacing="0" w:after="0" w:afterAutospacing="0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i/>
          <w:iCs/>
          <w:sz w:val="20"/>
          <w:szCs w:val="20"/>
        </w:rPr>
        <w:t xml:space="preserve">                                                                                           </w:t>
      </w:r>
    </w:p>
    <w:p w:rsidR="00D82A55" w:rsidRDefault="00D82A55" w:rsidP="007A78A0">
      <w:pPr>
        <w:pStyle w:val="NoSpacing"/>
        <w:spacing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pStyle w:val="NoSpacing"/>
        <w:spacing w:after="0" w:afterAutospacing="0"/>
        <w:ind w:left="993"/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ind w:left="993"/>
        <w:rPr>
          <w:rFonts w:ascii="Verdana" w:hAnsi="Verdana" w:cs="Verdana"/>
          <w:sz w:val="22"/>
          <w:szCs w:val="22"/>
        </w:rPr>
      </w:pPr>
    </w:p>
    <w:p w:rsidR="00D82A55" w:rsidRDefault="00D82A55" w:rsidP="007A78A0">
      <w:pPr>
        <w:ind w:left="993"/>
        <w:rPr>
          <w:rFonts w:ascii="Verdana" w:hAnsi="Verdana" w:cs="Verdana"/>
          <w:sz w:val="22"/>
          <w:szCs w:val="22"/>
        </w:rPr>
      </w:pPr>
    </w:p>
    <w:p w:rsidR="00D82A55" w:rsidRDefault="00D82A55" w:rsidP="007A78A0">
      <w:pPr>
        <w:ind w:left="993"/>
        <w:rPr>
          <w:rFonts w:ascii="Verdana" w:hAnsi="Verdana" w:cs="Verdana"/>
          <w:sz w:val="22"/>
          <w:szCs w:val="22"/>
        </w:rPr>
      </w:pPr>
      <w:r w:rsidRPr="000B1994">
        <w:rPr>
          <w:rFonts w:ascii="Verdana" w:hAnsi="Verdana" w:cs="Verdana"/>
          <w:noProof/>
          <w:sz w:val="22"/>
          <w:szCs w:val="22"/>
        </w:rPr>
        <w:pict>
          <v:shape id="Resim 2" o:spid="_x0000_i1026" type="#_x0000_t75" style="width:106.5pt;height:18pt;visibility:visible">
            <v:imagedata r:id="rId5" o:title=""/>
          </v:shape>
        </w:pict>
      </w:r>
    </w:p>
    <w:p w:rsidR="00D82A55" w:rsidRDefault="00D82A55" w:rsidP="007A78A0">
      <w:pP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                                                      </w:t>
      </w:r>
    </w:p>
    <w:p w:rsidR="00D82A55" w:rsidRDefault="00D82A55" w:rsidP="007A78A0">
      <w:pPr>
        <w:ind w:left="465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</w:t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</w:r>
      <w:r>
        <w:rPr>
          <w:rFonts w:ascii="Comic Sans MS" w:hAnsi="Comic Sans MS" w:cs="Comic Sans MS"/>
          <w:i/>
          <w:iCs/>
          <w:sz w:val="22"/>
          <w:szCs w:val="22"/>
        </w:rPr>
        <w:tab/>
        <w:t xml:space="preserve">        </w:t>
      </w: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D82A55" w:rsidRDefault="00D82A55" w:rsidP="007A78A0"/>
    <w:sectPr w:rsidR="00D82A55" w:rsidSect="007A78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8A0"/>
    <w:rsid w:val="00042321"/>
    <w:rsid w:val="000B1994"/>
    <w:rsid w:val="00246C18"/>
    <w:rsid w:val="003219EB"/>
    <w:rsid w:val="006F0EDF"/>
    <w:rsid w:val="007A78A0"/>
    <w:rsid w:val="008E6A98"/>
    <w:rsid w:val="00D646AD"/>
    <w:rsid w:val="00D82A55"/>
    <w:rsid w:val="00D95ED2"/>
    <w:rsid w:val="00DB1EFF"/>
    <w:rsid w:val="00DB74E3"/>
    <w:rsid w:val="00DC4BB3"/>
    <w:rsid w:val="00E9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7A78A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246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6C18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961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22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682</Words>
  <Characters>3889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2013-05-01T12:58:00Z</dcterms:created>
  <dcterms:modified xsi:type="dcterms:W3CDTF">2013-05-08T19:59:00Z</dcterms:modified>
  <cp:category>www.sorubak.com</cp:category>
</cp:coreProperties>
</file>