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C7" w:rsidRPr="0044703F" w:rsidRDefault="00413BC7" w:rsidP="002C3435">
      <w:pPr>
        <w:spacing w:after="120" w:line="200" w:lineRule="atLeast"/>
        <w:ind w:left="-993" w:right="-851"/>
        <w:rPr>
          <w:rFonts w:ascii="Times New Roman" w:hAnsi="Times New Roman" w:cs="Times New Roman"/>
          <w:b/>
          <w:bCs/>
          <w:i/>
          <w:iCs/>
        </w:rPr>
      </w:pPr>
      <w:r w:rsidRPr="0044703F">
        <w:rPr>
          <w:rFonts w:ascii="Times New Roman" w:hAnsi="Times New Roman" w:cs="Times New Roman"/>
          <w:b/>
          <w:bCs/>
          <w:i/>
          <w:iCs/>
        </w:rPr>
        <w:t>ADI - SOYADI:</w:t>
      </w:r>
    </w:p>
    <w:p w:rsidR="00413BC7" w:rsidRPr="0044703F" w:rsidRDefault="00413BC7" w:rsidP="002C3435">
      <w:pPr>
        <w:spacing w:after="120" w:line="200" w:lineRule="atLeast"/>
        <w:ind w:left="-993" w:right="-851"/>
        <w:rPr>
          <w:rFonts w:ascii="Times New Roman" w:hAnsi="Times New Roman" w:cs="Times New Roman"/>
          <w:b/>
          <w:bCs/>
          <w:i/>
          <w:iCs/>
        </w:rPr>
      </w:pPr>
      <w:r w:rsidRPr="0044703F">
        <w:rPr>
          <w:rFonts w:ascii="Times New Roman" w:hAnsi="Times New Roman" w:cs="Times New Roman"/>
          <w:b/>
          <w:bCs/>
          <w:i/>
          <w:iCs/>
        </w:rPr>
        <w:t>NUMARASI:</w:t>
      </w:r>
    </w:p>
    <w:p w:rsidR="00413BC7" w:rsidRDefault="00413BC7" w:rsidP="0013218A">
      <w:pPr>
        <w:rPr>
          <w:rFonts w:ascii="Tahoma" w:hAnsi="Tahoma" w:cs="Tahoma"/>
        </w:rPr>
      </w:pPr>
      <w:r w:rsidRPr="00AA567C">
        <w:rPr>
          <w:rFonts w:ascii="Times New Roman" w:hAnsi="Times New Roman" w:cs="Times New Roman"/>
          <w:b/>
          <w:bCs/>
        </w:rPr>
        <w:t xml:space="preserve">2012-2013 EĞİTİM ÖĞRETİM YILI SARATLI ORTAOKULU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5</w:t>
      </w:r>
      <w:r w:rsidRPr="00EF13A6">
        <w:rPr>
          <w:rFonts w:ascii="Times New Roman" w:hAnsi="Times New Roman" w:cs="Times New Roman"/>
          <w:b/>
          <w:bCs/>
          <w:i/>
          <w:iCs/>
          <w:u w:val="single"/>
        </w:rPr>
        <w:t>/A</w:t>
      </w:r>
      <w:r w:rsidRPr="00AA567C">
        <w:rPr>
          <w:rFonts w:ascii="Times New Roman" w:hAnsi="Times New Roman" w:cs="Times New Roman"/>
          <w:b/>
          <w:bCs/>
        </w:rPr>
        <w:t xml:space="preserve"> SINIFI FEN VE TEKNOLOJİ DERSİ  </w:t>
      </w:r>
      <w:r>
        <w:rPr>
          <w:rFonts w:ascii="Times New Roman" w:hAnsi="Times New Roman" w:cs="Times New Roman"/>
          <w:b/>
          <w:bCs/>
        </w:rPr>
        <w:t>2.DÖNEM 1. YAZILI SINAV SORULARI</w:t>
      </w:r>
      <w:hyperlink r:id="rId7" w:history="1">
        <w:r>
          <w:rPr>
            <w:rStyle w:val="Hyperlink"/>
            <w:rFonts w:ascii="Tahoma" w:hAnsi="Tahoma" w:cs="Tahoma"/>
          </w:rPr>
          <w:t>www.sorubak.com</w:t>
        </w:r>
      </w:hyperlink>
      <w:r>
        <w:rPr>
          <w:rFonts w:ascii="Tahoma" w:hAnsi="Tahoma" w:cs="Tahoma"/>
        </w:rPr>
        <w:t xml:space="preserve"> </w:t>
      </w:r>
    </w:p>
    <w:p w:rsidR="00413BC7" w:rsidRPr="00AA567C" w:rsidRDefault="00413BC7" w:rsidP="002C3435">
      <w:pPr>
        <w:spacing w:after="120" w:line="200" w:lineRule="atLeast"/>
        <w:ind w:left="-709" w:right="-709"/>
        <w:jc w:val="center"/>
        <w:rPr>
          <w:rFonts w:ascii="Times New Roman" w:hAnsi="Times New Roman" w:cs="Times New Roman"/>
          <w:b/>
          <w:bCs/>
        </w:rPr>
      </w:pP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A)</w:t>
      </w:r>
      <w:r w:rsidRPr="004514AB">
        <w:rPr>
          <w:rFonts w:ascii="Times New Roman" w:hAnsi="Times New Roman" w:cs="Times New Roman"/>
          <w:b/>
          <w:bCs/>
        </w:rPr>
        <w:t>Aşağıdaki ifadelerden doğru olanın başına “D” yanlış olanın başına “Y” harfini koyunuz.(5x2=10 Puan)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1-</w:t>
      </w:r>
      <w:r>
        <w:rPr>
          <w:rFonts w:ascii="Times New Roman" w:hAnsi="Times New Roman" w:cs="Times New Roman"/>
        </w:rPr>
        <w:t>(             ) Dünya kendi etrafında dönmeseydi Dünya’nın bir tarafı sürekli gece, diğer tarafı sürekli gündüz olurdu.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2-</w:t>
      </w:r>
      <w:r>
        <w:rPr>
          <w:rFonts w:ascii="Times New Roman" w:hAnsi="Times New Roman" w:cs="Times New Roman"/>
        </w:rPr>
        <w:t>(             ) Güneş Dünya’dan, Dünya da Ay’dan daha büyüktür.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3-</w:t>
      </w:r>
      <w:r>
        <w:rPr>
          <w:rFonts w:ascii="Times New Roman" w:hAnsi="Times New Roman" w:cs="Times New Roman"/>
        </w:rPr>
        <w:t xml:space="preserve">(             ) Kışın tabanı tırtıklı ayakkabılar giymek sürtünmeyi azaltır. 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4-</w:t>
      </w:r>
      <w:r>
        <w:rPr>
          <w:rFonts w:ascii="Times New Roman" w:hAnsi="Times New Roman" w:cs="Times New Roman"/>
        </w:rPr>
        <w:t>(             ) Güneş orta büyüklükte bir yıldızdır.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5-</w:t>
      </w:r>
      <w:r>
        <w:rPr>
          <w:rFonts w:ascii="Times New Roman" w:hAnsi="Times New Roman" w:cs="Times New Roman"/>
        </w:rPr>
        <w:t>(             ) Mıknatıs altın yüzüğü çeker.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B)Aşağıdaki boşlukları uygun ifadelerle </w:t>
      </w:r>
      <w:r w:rsidRPr="0009791B">
        <w:rPr>
          <w:rFonts w:ascii="Times New Roman" w:hAnsi="Times New Roman" w:cs="Times New Roman"/>
          <w:b/>
          <w:bCs/>
        </w:rPr>
        <w:t>doldurunuz.(5x2=10 Puan)</w:t>
      </w:r>
      <w:r>
        <w:rPr>
          <w:rFonts w:ascii="Times New Roman" w:hAnsi="Times New Roman" w:cs="Times New Roman"/>
        </w:rPr>
        <w:t xml:space="preserve"> 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 w:rsidRPr="00871887">
        <w:rPr>
          <w:rFonts w:ascii="Times New Roman" w:hAnsi="Times New Roman" w:cs="Times New Roman"/>
          <w:b/>
          <w:bCs/>
        </w:rPr>
        <w:t>1-</w:t>
      </w:r>
      <w:r>
        <w:rPr>
          <w:rFonts w:ascii="Times New Roman" w:hAnsi="Times New Roman" w:cs="Times New Roman"/>
        </w:rPr>
        <w:t>Bir elektrik devresini açıp kapmaya yarayan devre elemanına ……………………………………. denir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 w:rsidRPr="00871887">
        <w:rPr>
          <w:rFonts w:ascii="Times New Roman" w:hAnsi="Times New Roman" w:cs="Times New Roman"/>
          <w:b/>
          <w:bCs/>
        </w:rPr>
        <w:t>2-</w:t>
      </w:r>
      <w:r>
        <w:rPr>
          <w:rFonts w:ascii="Times New Roman" w:hAnsi="Times New Roman" w:cs="Times New Roman"/>
        </w:rPr>
        <w:t>Dünya’nın güneş etrafında bir tam dolanımı…………………………………………….sürer.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3-</w:t>
      </w:r>
      <w:r>
        <w:rPr>
          <w:rFonts w:ascii="Times New Roman" w:hAnsi="Times New Roman" w:cs="Times New Roman"/>
        </w:rPr>
        <w:t>Sindirime uğrayan besinler………………………………………………….tan kana geri emilir.</w:t>
      </w:r>
    </w:p>
    <w:p w:rsidR="00413BC7" w:rsidRPr="002116A8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4-</w:t>
      </w:r>
      <w:r w:rsidRPr="002116A8">
        <w:rPr>
          <w:rFonts w:ascii="Times New Roman" w:hAnsi="Times New Roman" w:cs="Times New Roman"/>
        </w:rPr>
        <w:t>Ay’ın kendi etrafında dönüşü yaklaşık olarak ……………….. gün sürer.</w:t>
      </w:r>
    </w:p>
    <w:p w:rsidR="00413BC7" w:rsidRPr="002F515E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5-</w:t>
      </w:r>
      <w:r>
        <w:rPr>
          <w:rFonts w:ascii="Times New Roman" w:hAnsi="Times New Roman" w:cs="Times New Roman"/>
        </w:rPr>
        <w:t>Besinlerin ezilip ufalanmasını …………………… diş sağlar.</w:t>
      </w:r>
    </w:p>
    <w:p w:rsidR="00413BC7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C)Aşağıdaki soruları cevaplayınız.</w:t>
      </w:r>
    </w:p>
    <w:p w:rsidR="00413BC7" w:rsidRPr="00ED7646" w:rsidRDefault="00413BC7" w:rsidP="002C3435">
      <w:pPr>
        <w:spacing w:after="120" w:line="200" w:lineRule="atLeast"/>
        <w:ind w:left="-851" w:right="-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1-</w:t>
      </w:r>
      <w:r>
        <w:rPr>
          <w:rFonts w:ascii="Times New Roman" w:hAnsi="Times New Roman" w:cs="Times New Roman"/>
        </w:rPr>
        <w:t xml:space="preserve">Çocuğun bulunduğu konumlara göre ayın alacağı </w:t>
      </w:r>
      <w:r w:rsidRPr="00455AF3">
        <w:rPr>
          <w:rFonts w:ascii="Times New Roman" w:hAnsi="Times New Roman" w:cs="Times New Roman"/>
          <w:b/>
          <w:bCs/>
          <w:u w:val="single"/>
        </w:rPr>
        <w:t>evrenin şeklini çizip, adını</w:t>
      </w:r>
      <w:r>
        <w:rPr>
          <w:rFonts w:ascii="Times New Roman" w:hAnsi="Times New Roman" w:cs="Times New Roman"/>
        </w:rPr>
        <w:t xml:space="preserve"> yazınız.(8x3=24 Puan)</w:t>
      </w:r>
    </w:p>
    <w:p w:rsidR="00413BC7" w:rsidRDefault="00413BC7" w:rsidP="00682015">
      <w:pPr>
        <w:ind w:right="-993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-39.35pt;margin-top:0;width:519pt;height:216.75pt;z-index:-251655168;visibility:visible">
            <v:imagedata r:id="rId8" o:title=""/>
          </v:shape>
        </w:pict>
      </w:r>
    </w:p>
    <w:p w:rsidR="00413BC7" w:rsidRDefault="00413BC7"/>
    <w:p w:rsidR="00413BC7" w:rsidRDefault="00413BC7"/>
    <w:p w:rsidR="00413BC7" w:rsidRDefault="00413BC7"/>
    <w:p w:rsidR="00413BC7" w:rsidRDefault="00413BC7"/>
    <w:p w:rsidR="00413BC7" w:rsidRDefault="00413BC7"/>
    <w:p w:rsidR="00413BC7" w:rsidRDefault="00413BC7"/>
    <w:p w:rsidR="00413BC7" w:rsidRDefault="00413BC7"/>
    <w:p w:rsidR="00413BC7" w:rsidRDefault="00413BC7"/>
    <w:p w:rsidR="00413BC7" w:rsidRPr="00691D41" w:rsidRDefault="00413BC7" w:rsidP="00455AF3">
      <w:pPr>
        <w:ind w:left="-851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10" o:spid="_x0000_s1027" type="#_x0000_t75" style="position:absolute;left:0;text-align:left;margin-left:-23.6pt;margin-top:17.1pt;width:481.5pt;height:87pt;z-index:-251656192;visibility:visible">
            <v:imagedata r:id="rId9" o:title=""/>
          </v:shape>
        </w:pict>
      </w:r>
      <w:r w:rsidRPr="00BC764F">
        <w:rPr>
          <w:rFonts w:ascii="Times New Roman" w:hAnsi="Times New Roman" w:cs="Times New Roman"/>
          <w:b/>
          <w:bCs/>
        </w:rPr>
        <w:t>2-</w:t>
      </w:r>
      <w:r>
        <w:rPr>
          <w:rFonts w:ascii="Times New Roman" w:hAnsi="Times New Roman" w:cs="Times New Roman"/>
        </w:rPr>
        <w:t xml:space="preserve">Aşağıdaki devrelerdeki lambaların </w:t>
      </w:r>
      <w:r w:rsidRPr="00E41061">
        <w:rPr>
          <w:rFonts w:ascii="Times New Roman" w:hAnsi="Times New Roman" w:cs="Times New Roman"/>
          <w:b/>
          <w:bCs/>
          <w:u w:val="single"/>
        </w:rPr>
        <w:t>yanıp yanmayacağını nedeni ile birlikte</w:t>
      </w:r>
      <w:r>
        <w:rPr>
          <w:rFonts w:ascii="Times New Roman" w:hAnsi="Times New Roman" w:cs="Times New Roman"/>
        </w:rPr>
        <w:t xml:space="preserve"> yazınız.(3x2=6 Puan)</w:t>
      </w:r>
    </w:p>
    <w:p w:rsidR="00413BC7" w:rsidRDefault="00413BC7" w:rsidP="00682015">
      <w:pPr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682015">
      <w:pPr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CF6A94">
      <w:pPr>
        <w:rPr>
          <w:rFonts w:ascii="Times New Roman" w:hAnsi="Times New Roman" w:cs="Times New Roman"/>
          <w:b/>
          <w:bCs/>
        </w:rPr>
      </w:pPr>
    </w:p>
    <w:p w:rsidR="00413BC7" w:rsidRDefault="00413BC7" w:rsidP="00CF6A94">
      <w:pPr>
        <w:rPr>
          <w:rFonts w:ascii="Times New Roman" w:hAnsi="Times New Roman" w:cs="Times New Roman"/>
          <w:b/>
          <w:bCs/>
        </w:rPr>
      </w:pPr>
    </w:p>
    <w:p w:rsidR="00413BC7" w:rsidRPr="00CF6A94" w:rsidRDefault="00413BC7" w:rsidP="00682015">
      <w:pPr>
        <w:ind w:left="-851"/>
        <w:rPr>
          <w:rFonts w:ascii="Times New Roman" w:hAnsi="Times New Roman" w:cs="Times New Roman"/>
        </w:rPr>
      </w:pPr>
      <w:r w:rsidRPr="00CF6A94">
        <w:rPr>
          <w:rFonts w:ascii="Times New Roman" w:hAnsi="Times New Roman" w:cs="Times New Roman"/>
        </w:rPr>
        <w:t xml:space="preserve">        ……………………………….         ………………………………            ………………………………</w:t>
      </w:r>
    </w:p>
    <w:p w:rsidR="00413BC7" w:rsidRPr="00E41061" w:rsidRDefault="00413BC7" w:rsidP="00682015">
      <w:pPr>
        <w:ind w:left="-851"/>
        <w:rPr>
          <w:rFonts w:ascii="Times New Roman" w:hAnsi="Times New Roman" w:cs="Times New Roman"/>
          <w:i/>
          <w:iCs/>
        </w:rPr>
      </w:pPr>
      <w:r w:rsidRPr="00E41061">
        <w:rPr>
          <w:rFonts w:ascii="Times New Roman" w:hAnsi="Times New Roman" w:cs="Times New Roman"/>
          <w:i/>
          <w:iCs/>
        </w:rPr>
        <w:t>NEDENİ:</w:t>
      </w:r>
    </w:p>
    <w:p w:rsidR="00413BC7" w:rsidRPr="00CF6A94" w:rsidRDefault="00413BC7" w:rsidP="00682015">
      <w:pPr>
        <w:ind w:left="-851"/>
        <w:rPr>
          <w:rFonts w:ascii="Times New Roman" w:hAnsi="Times New Roman" w:cs="Times New Roman"/>
        </w:rPr>
      </w:pPr>
      <w:r w:rsidRPr="00CF6A94">
        <w:rPr>
          <w:rFonts w:ascii="Times New Roman" w:hAnsi="Times New Roman" w:cs="Times New Roman"/>
        </w:rPr>
        <w:t xml:space="preserve">        ……………………………….         ……………………………….           ……………………………….</w:t>
      </w:r>
    </w:p>
    <w:p w:rsidR="00413BC7" w:rsidRDefault="00413BC7" w:rsidP="00682015">
      <w:pPr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F50B5B">
      <w:pPr>
        <w:spacing w:line="24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F50B5B">
      <w:pPr>
        <w:spacing w:line="240" w:lineRule="atLeast"/>
        <w:ind w:left="-85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D)Aşağıdaki çoktan seçmeli soruları cevaplayınız.(5x10=50 Puan)</w:t>
      </w:r>
    </w:p>
    <w:p w:rsidR="00413BC7" w:rsidRDefault="00413BC7" w:rsidP="00CB6E04">
      <w:pPr>
        <w:spacing w:line="240" w:lineRule="atLeast"/>
        <w:ind w:left="-851"/>
        <w:rPr>
          <w:rFonts w:ascii="Times New Roman" w:hAnsi="Times New Roman" w:cs="Times New Roman"/>
          <w:b/>
          <w:bCs/>
        </w:rPr>
        <w:sectPr w:rsidR="00413BC7" w:rsidSect="00AD2D70">
          <w:footerReference w:type="default" r:id="rId10"/>
          <w:pgSz w:w="11906" w:h="16838"/>
          <w:pgMar w:top="426" w:right="1417" w:bottom="142" w:left="1417" w:header="708" w:footer="0" w:gutter="0"/>
          <w:cols w:space="708"/>
          <w:docGrid w:linePitch="360"/>
        </w:sectPr>
      </w:pPr>
    </w:p>
    <w:p w:rsidR="00413BC7" w:rsidRDefault="00413BC7" w:rsidP="008315FA">
      <w:pPr>
        <w:pStyle w:val="ListParagraph"/>
        <w:numPr>
          <w:ilvl w:val="0"/>
          <w:numId w:val="1"/>
        </w:numPr>
        <w:spacing w:after="120" w:line="200" w:lineRule="atLeast"/>
        <w:rPr>
          <w:rFonts w:ascii="Times New Roman" w:hAnsi="Times New Roman" w:cs="Times New Roman"/>
        </w:rPr>
      </w:pPr>
      <w:r w:rsidRPr="002A4E7B">
        <w:rPr>
          <w:rFonts w:ascii="Times New Roman" w:hAnsi="Times New Roman" w:cs="Times New Roman"/>
        </w:rPr>
        <w:t>I-</w:t>
      </w:r>
      <w:r>
        <w:rPr>
          <w:rFonts w:ascii="Times New Roman" w:hAnsi="Times New Roman" w:cs="Times New Roman"/>
        </w:rPr>
        <w:t>Pürüzlülük oranı arttıkça sürtünme kuvveti artar.</w:t>
      </w:r>
    </w:p>
    <w:p w:rsidR="00413BC7" w:rsidRDefault="00413BC7" w:rsidP="008315FA">
      <w:pPr>
        <w:pStyle w:val="ListParagraph"/>
        <w:spacing w:after="120" w:line="200" w:lineRule="atLeast"/>
        <w:ind w:left="-491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4" o:spid="_x0000_s1028" type="#_x0000_t75" style="position:absolute;left:0;text-align:left;margin-left:232.15pt;margin-top:2.65pt;width:139.5pt;height:79.5pt;z-index:-251660288;visibility:visible" wrapcoords="-116 0 -116 21396 21600 21396 21600 0 -116 0">
            <v:imagedata r:id="rId11" o:title=""/>
            <w10:wrap type="tight"/>
          </v:shape>
        </w:pict>
      </w:r>
      <w:r>
        <w:rPr>
          <w:rFonts w:ascii="Times New Roman" w:hAnsi="Times New Roman" w:cs="Times New Roman"/>
        </w:rPr>
        <w:t>II-Kaygan zeminlerde sürtünme kuvveti daha fazladır.</w:t>
      </w:r>
    </w:p>
    <w:p w:rsidR="00413BC7" w:rsidRDefault="00413BC7" w:rsidP="008315FA">
      <w:pPr>
        <w:pStyle w:val="ListParagraph"/>
        <w:spacing w:after="120" w:line="200" w:lineRule="atLeast"/>
        <w:ind w:left="-49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III-Sürtünme hareketle aynı yönlüdür.</w:t>
      </w: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Sürtünme kuvveti ile ilgili verilenlerden hangileri doğrudur?</w:t>
      </w: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2" o:spid="_x0000_s1029" type="#_x0000_t75" style="position:absolute;left:0;text-align:left;margin-left:-54.35pt;margin-top:17.4pt;width:270pt;height:202.5pt;z-index:-251662336;visibility:visible">
            <v:imagedata r:id="rId12" o:title="" blacklevel="3277f"/>
          </v:shape>
        </w:pict>
      </w:r>
      <w:r>
        <w:rPr>
          <w:rFonts w:ascii="Times New Roman" w:hAnsi="Times New Roman" w:cs="Times New Roman"/>
        </w:rPr>
        <w:t>A)Yalnız I   B)Yalnız II   C)I ve III     D)II ve III</w:t>
      </w: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  <w:r w:rsidRPr="008315FA">
        <w:rPr>
          <w:rFonts w:ascii="Times New Roman" w:hAnsi="Times New Roman" w:cs="Times New Roman"/>
          <w:b/>
          <w:bCs/>
        </w:rPr>
        <w:t>2-</w:t>
      </w: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8315FA">
      <w:pPr>
        <w:pStyle w:val="ListParagraph"/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</w:rPr>
      </w:pPr>
      <w:r w:rsidRPr="004B2A58">
        <w:rPr>
          <w:rFonts w:ascii="Times New Roman" w:hAnsi="Times New Roman" w:cs="Times New Roman"/>
          <w:b/>
          <w:bCs/>
        </w:rPr>
        <w:t>3-</w:t>
      </w:r>
      <w:r>
        <w:rPr>
          <w:rFonts w:ascii="Times New Roman" w:hAnsi="Times New Roman" w:cs="Times New Roman"/>
        </w:rPr>
        <w:t>Ay’ın evreleri Ay’ın hangi özelliğinin sonucunda oluşur?</w:t>
      </w:r>
    </w:p>
    <w:p w:rsidR="00413BC7" w:rsidRPr="000322DF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</w:rPr>
      </w:pPr>
      <w:r w:rsidRPr="000322DF">
        <w:rPr>
          <w:rFonts w:ascii="Times New Roman" w:hAnsi="Times New Roman" w:cs="Times New Roman"/>
        </w:rPr>
        <w:t>A)Dünya çevresinde dönmesi</w:t>
      </w:r>
    </w:p>
    <w:p w:rsidR="00413BC7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B)Güneş çevresinde dönmesi</w:t>
      </w:r>
    </w:p>
    <w:p w:rsidR="00413BC7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C)Kendi çevresinde dönemsi</w:t>
      </w:r>
    </w:p>
    <w:p w:rsidR="00413BC7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D)atmosferinin olmaması</w:t>
      </w:r>
    </w:p>
    <w:p w:rsidR="00413BC7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Resim 3" o:spid="_x0000_s1030" type="#_x0000_t75" style="position:absolute;left:0;text-align:left;margin-left:-31.85pt;margin-top:-.25pt;width:223.5pt;height:75pt;z-index:-251661312;visibility:visible">
            <v:imagedata r:id="rId13" o:title=""/>
          </v:shape>
        </w:pict>
      </w:r>
      <w:r w:rsidRPr="00BD77C7">
        <w:rPr>
          <w:rFonts w:ascii="Times New Roman" w:hAnsi="Times New Roman" w:cs="Times New Roman"/>
          <w:b/>
          <w:bCs/>
        </w:rPr>
        <w:t>4-</w:t>
      </w:r>
    </w:p>
    <w:p w:rsidR="00413BC7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4B2A58">
      <w:pPr>
        <w:spacing w:after="120" w:line="200" w:lineRule="atLeast"/>
        <w:ind w:left="-851"/>
        <w:rPr>
          <w:rFonts w:ascii="Times New Roman" w:hAnsi="Times New Roman" w:cs="Times New Roman"/>
          <w:b/>
          <w:bCs/>
        </w:rPr>
      </w:pPr>
    </w:p>
    <w:p w:rsidR="00413BC7" w:rsidRDefault="00413BC7" w:rsidP="00B30DC5">
      <w:pPr>
        <w:spacing w:after="120" w:line="200" w:lineRule="atLeast"/>
        <w:ind w:left="-851"/>
        <w:rPr>
          <w:rFonts w:ascii="Times New Roman" w:hAnsi="Times New Roman" w:cs="Times New Roman"/>
        </w:rPr>
      </w:pPr>
    </w:p>
    <w:p w:rsidR="00413BC7" w:rsidRDefault="00413BC7" w:rsidP="00B30DC5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I.d</w:t>
      </w:r>
      <w:r w:rsidRPr="00B30DC5">
        <w:rPr>
          <w:rFonts w:ascii="Times New Roman" w:hAnsi="Times New Roman" w:cs="Times New Roman"/>
        </w:rPr>
        <w:t>evreye pil eklenerek II. devre hazırlanırsa II. devre için aşağıdakilerden hangisi söylenemez?</w:t>
      </w:r>
    </w:p>
    <w:p w:rsidR="00413BC7" w:rsidRDefault="00413BC7" w:rsidP="00B30DC5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A)Ampul parlaklığı bağımlı değişkendir.</w:t>
      </w:r>
    </w:p>
    <w:p w:rsidR="00413BC7" w:rsidRDefault="00413BC7" w:rsidP="00B30DC5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B)Ampul sayısı sabit tutulan değişkendir.</w:t>
      </w:r>
    </w:p>
    <w:p w:rsidR="00413BC7" w:rsidRDefault="00413BC7" w:rsidP="00B30DC5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C)Pil sayısı bağımsız değişkendir.</w:t>
      </w:r>
    </w:p>
    <w:p w:rsidR="00413BC7" w:rsidRDefault="00413BC7" w:rsidP="00B30DC5">
      <w:pPr>
        <w:spacing w:after="120" w:line="200" w:lineRule="atLeast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D)Ampulün parlaklığı azalır.</w:t>
      </w:r>
    </w:p>
    <w:p w:rsidR="00413BC7" w:rsidRPr="00AE7AA9" w:rsidRDefault="00413BC7" w:rsidP="00AE7AA9">
      <w:pPr>
        <w:autoSpaceDE w:val="0"/>
        <w:autoSpaceDN w:val="0"/>
        <w:adjustRightInd w:val="0"/>
        <w:spacing w:after="120" w:line="200" w:lineRule="atLeast"/>
        <w:ind w:left="-851"/>
        <w:rPr>
          <w:rFonts w:ascii="Times New Roman" w:eastAsia="HelveticaTItalic" w:hAnsi="Times New Roman" w:cs="Times New Roman"/>
        </w:rPr>
      </w:pPr>
      <w:r w:rsidRPr="00421329">
        <w:rPr>
          <w:rFonts w:ascii="Times New Roman" w:hAnsi="Times New Roman" w:cs="Times New Roman"/>
          <w:b/>
          <w:bCs/>
        </w:rPr>
        <w:t>5-</w:t>
      </w:r>
      <w:r w:rsidRPr="00AE7AA9">
        <w:rPr>
          <w:rFonts w:ascii="Times New Roman" w:eastAsia="HelveticaTItalic" w:hAnsi="Times New Roman" w:cs="Times New Roman"/>
        </w:rPr>
        <w:t>I. Yüksekten bırakılan bir cismin yere düşmesi</w:t>
      </w:r>
    </w:p>
    <w:p w:rsidR="00413BC7" w:rsidRPr="00AE7AA9" w:rsidRDefault="00413BC7" w:rsidP="00AE7AA9">
      <w:pPr>
        <w:autoSpaceDE w:val="0"/>
        <w:autoSpaceDN w:val="0"/>
        <w:adjustRightInd w:val="0"/>
        <w:spacing w:after="120" w:line="200" w:lineRule="atLeast"/>
        <w:ind w:left="-851"/>
        <w:rPr>
          <w:rFonts w:ascii="Times New Roman" w:eastAsia="HelveticaTItalic" w:hAnsi="Times New Roman" w:cs="Times New Roman"/>
        </w:rPr>
      </w:pPr>
      <w:r w:rsidRPr="00AE7AA9">
        <w:rPr>
          <w:rFonts w:ascii="Times New Roman" w:eastAsia="HelveticaTItalic" w:hAnsi="Times New Roman" w:cs="Times New Roman"/>
        </w:rPr>
        <w:t>II. Uzaklaşan gemilerin bir sure sonra ufukta kaybolması</w:t>
      </w:r>
    </w:p>
    <w:p w:rsidR="00413BC7" w:rsidRPr="00AE7AA9" w:rsidRDefault="00413BC7" w:rsidP="00AE7AA9">
      <w:pPr>
        <w:autoSpaceDE w:val="0"/>
        <w:autoSpaceDN w:val="0"/>
        <w:adjustRightInd w:val="0"/>
        <w:spacing w:after="120" w:line="200" w:lineRule="atLeast"/>
        <w:ind w:left="-851"/>
        <w:rPr>
          <w:rFonts w:ascii="Times New Roman" w:eastAsia="HelveticaTItalic" w:hAnsi="Times New Roman" w:cs="Times New Roman"/>
        </w:rPr>
      </w:pPr>
      <w:r w:rsidRPr="00AE7AA9">
        <w:rPr>
          <w:rFonts w:ascii="Times New Roman" w:eastAsia="HelveticaTItalic" w:hAnsi="Times New Roman" w:cs="Times New Roman"/>
        </w:rPr>
        <w:t xml:space="preserve">III. Bir noktadan </w:t>
      </w:r>
      <w:r>
        <w:rPr>
          <w:rFonts w:ascii="Times New Roman" w:eastAsia="HelveticaTItalic" w:hAnsi="Times New Roman" w:cs="Times New Roman"/>
        </w:rPr>
        <w:t>başlayıp</w:t>
      </w:r>
      <w:r w:rsidRPr="00AE7AA9">
        <w:rPr>
          <w:rFonts w:ascii="Times New Roman" w:eastAsia="HelveticaTItalic" w:hAnsi="Times New Roman" w:cs="Times New Roman"/>
        </w:rPr>
        <w:t xml:space="preserve"> hep aynı yöne gidildiğinde </w:t>
      </w:r>
      <w:r>
        <w:rPr>
          <w:rFonts w:ascii="Times New Roman" w:eastAsia="HelveticaTItalic" w:hAnsi="Times New Roman" w:cs="Times New Roman"/>
        </w:rPr>
        <w:t xml:space="preserve">başlangıç </w:t>
      </w:r>
      <w:r w:rsidRPr="00AE7AA9">
        <w:rPr>
          <w:rFonts w:ascii="Times New Roman" w:eastAsia="HelveticaTItalic" w:hAnsi="Times New Roman" w:cs="Times New Roman"/>
        </w:rPr>
        <w:t>noktas</w:t>
      </w:r>
      <w:r>
        <w:rPr>
          <w:rFonts w:ascii="Times New Roman" w:eastAsia="HelveticaTItalic" w:hAnsi="Times New Roman" w:cs="Times New Roman"/>
        </w:rPr>
        <w:t>ı</w:t>
      </w:r>
      <w:r w:rsidRPr="00AE7AA9">
        <w:rPr>
          <w:rFonts w:ascii="Times New Roman" w:eastAsia="HelveticaTItalic" w:hAnsi="Times New Roman" w:cs="Times New Roman"/>
        </w:rPr>
        <w:t>na varılması</w:t>
      </w:r>
    </w:p>
    <w:p w:rsidR="00413BC7" w:rsidRPr="00AE7AA9" w:rsidRDefault="00413BC7" w:rsidP="00AE7AA9">
      <w:pPr>
        <w:autoSpaceDE w:val="0"/>
        <w:autoSpaceDN w:val="0"/>
        <w:adjustRightInd w:val="0"/>
        <w:spacing w:after="120" w:line="200" w:lineRule="atLeast"/>
        <w:ind w:left="-851"/>
        <w:rPr>
          <w:rFonts w:ascii="Times New Roman" w:eastAsia="HelveticaT" w:hAnsi="Times New Roman" w:cs="Times New Roman"/>
        </w:rPr>
      </w:pPr>
      <w:r w:rsidRPr="00AE7AA9">
        <w:rPr>
          <w:rFonts w:ascii="Times New Roman" w:eastAsia="HelveticaT" w:hAnsi="Times New Roman" w:cs="Times New Roman"/>
        </w:rPr>
        <w:t xml:space="preserve">Dünya’nın küre </w:t>
      </w:r>
      <w:r>
        <w:rPr>
          <w:rFonts w:ascii="Times New Roman" w:eastAsia="HelveticaT" w:hAnsi="Times New Roman" w:cs="Times New Roman"/>
        </w:rPr>
        <w:t xml:space="preserve">şeklinde </w:t>
      </w:r>
      <w:r w:rsidRPr="00AE7AA9">
        <w:rPr>
          <w:rFonts w:ascii="Times New Roman" w:eastAsia="HelveticaT" w:hAnsi="Times New Roman" w:cs="Times New Roman"/>
        </w:rPr>
        <w:t>olduğunu, yukarıda verilenlerden hangisi ya da hangileri kanıtlar?</w:t>
      </w:r>
    </w:p>
    <w:p w:rsidR="00413BC7" w:rsidRDefault="00413BC7" w:rsidP="00281913">
      <w:pPr>
        <w:pStyle w:val="ListParagraph"/>
        <w:spacing w:after="120" w:line="200" w:lineRule="atLeast"/>
        <w:ind w:left="-851" w:right="-72"/>
        <w:rPr>
          <w:rFonts w:ascii="Times New Roman" w:eastAsia="HelveticaT" w:hAnsi="Times New Roman"/>
        </w:rPr>
      </w:pPr>
      <w:r>
        <w:rPr>
          <w:rFonts w:ascii="Times New Roman" w:eastAsia="HelveticaT" w:hAnsi="Times New Roman" w:cs="Times New Roman"/>
        </w:rPr>
        <w:t>A)</w:t>
      </w:r>
      <w:r w:rsidRPr="00281913">
        <w:rPr>
          <w:rFonts w:ascii="Times New Roman" w:eastAsia="HelveticaT" w:hAnsi="Times New Roman" w:cs="Times New Roman"/>
        </w:rPr>
        <w:t xml:space="preserve">Yalnız I </w:t>
      </w:r>
      <w:r>
        <w:rPr>
          <w:rFonts w:ascii="Times New Roman" w:eastAsia="HelveticaT" w:hAnsi="Times New Roman" w:cs="Times New Roman"/>
        </w:rPr>
        <w:t xml:space="preserve">     </w:t>
      </w:r>
      <w:r w:rsidRPr="00281913">
        <w:rPr>
          <w:rFonts w:ascii="Times New Roman" w:eastAsia="HelveticaT" w:hAnsi="Times New Roman" w:cs="Times New Roman"/>
        </w:rPr>
        <w:t>B) Yalnız II</w:t>
      </w:r>
      <w:r>
        <w:rPr>
          <w:rFonts w:ascii="Times New Roman" w:eastAsia="HelveticaT" w:hAnsi="Times New Roman" w:cs="Times New Roman"/>
        </w:rPr>
        <w:t xml:space="preserve">     </w:t>
      </w:r>
      <w:r w:rsidRPr="00281913">
        <w:rPr>
          <w:rFonts w:ascii="Times New Roman" w:eastAsia="HelveticaT" w:hAnsi="Times New Roman" w:cs="Times New Roman"/>
        </w:rPr>
        <w:t xml:space="preserve"> C) II ve III </w:t>
      </w:r>
      <w:r>
        <w:rPr>
          <w:rFonts w:ascii="Times New Roman" w:eastAsia="HelveticaT" w:hAnsi="Times New Roman" w:cs="Times New Roman"/>
        </w:rPr>
        <w:t xml:space="preserve">   </w:t>
      </w:r>
      <w:r w:rsidRPr="00281913">
        <w:rPr>
          <w:rFonts w:ascii="Times New Roman" w:eastAsia="HelveticaT" w:hAnsi="Times New Roman" w:cs="Times New Roman"/>
        </w:rPr>
        <w:t>D) I, II ve III</w:t>
      </w:r>
    </w:p>
    <w:p w:rsidR="00413BC7" w:rsidRDefault="00413BC7" w:rsidP="00F62FD5">
      <w:pPr>
        <w:pStyle w:val="ListParagraph"/>
        <w:spacing w:after="120" w:line="200" w:lineRule="atLeast"/>
        <w:ind w:left="-142" w:right="-924"/>
        <w:rPr>
          <w:rFonts w:ascii="Times New Roman" w:eastAsia="HelveticaT" w:hAnsi="Times New Roman"/>
          <w:b/>
          <w:bCs/>
        </w:rPr>
      </w:pPr>
    </w:p>
    <w:p w:rsidR="00413BC7" w:rsidRDefault="00413BC7" w:rsidP="00F62FD5">
      <w:pPr>
        <w:pStyle w:val="ListParagraph"/>
        <w:spacing w:after="120" w:line="200" w:lineRule="atLeast"/>
        <w:ind w:left="-142" w:right="-924"/>
        <w:rPr>
          <w:rFonts w:ascii="Times New Roman" w:eastAsia="HelveticaT" w:hAnsi="Times New Roman"/>
          <w:b/>
          <w:bCs/>
        </w:rPr>
      </w:pPr>
    </w:p>
    <w:p w:rsidR="00413BC7" w:rsidRDefault="00413BC7" w:rsidP="00F62FD5">
      <w:pPr>
        <w:pStyle w:val="ListParagraph"/>
        <w:spacing w:after="120" w:line="200" w:lineRule="atLeast"/>
        <w:ind w:left="-142" w:right="-924"/>
        <w:rPr>
          <w:rFonts w:ascii="Times New Roman" w:eastAsia="HelveticaT" w:hAnsi="Times New Roman"/>
          <w:b/>
          <w:bCs/>
        </w:rPr>
      </w:pPr>
    </w:p>
    <w:p w:rsidR="00413BC7" w:rsidRDefault="00413BC7" w:rsidP="00F62FD5">
      <w:pPr>
        <w:pStyle w:val="ListParagraph"/>
        <w:spacing w:after="120" w:line="200" w:lineRule="atLeast"/>
        <w:ind w:left="-142" w:right="-924"/>
        <w:rPr>
          <w:rFonts w:ascii="Times New Roman" w:eastAsia="HelveticaT" w:hAnsi="Times New Roman"/>
        </w:rPr>
      </w:pPr>
      <w:r w:rsidRPr="00281913">
        <w:rPr>
          <w:rFonts w:ascii="Times New Roman" w:eastAsia="HelveticaT" w:hAnsi="Times New Roman" w:cs="Times New Roman"/>
          <w:b/>
          <w:bCs/>
        </w:rPr>
        <w:t>6-</w:t>
      </w:r>
      <w:r>
        <w:rPr>
          <w:rFonts w:ascii="Times New Roman" w:eastAsia="HelveticaT" w:hAnsi="Times New Roman" w:cs="Times New Roman"/>
          <w:b/>
          <w:bCs/>
        </w:rPr>
        <w:t xml:space="preserve"> </w:t>
      </w:r>
      <w:r>
        <w:rPr>
          <w:rFonts w:ascii="Times New Roman" w:eastAsia="HelveticaT" w:hAnsi="Times New Roman" w:cs="Times New Roman"/>
        </w:rPr>
        <w:t xml:space="preserve">Altta </w:t>
      </w:r>
      <w:r w:rsidRPr="00F62FD5">
        <w:rPr>
          <w:rFonts w:ascii="Times New Roman" w:eastAsia="HelveticaT" w:hAnsi="Times New Roman" w:cs="Times New Roman"/>
        </w:rPr>
        <w:t xml:space="preserve">numaralandırılmış dönüşümlerden hangisinde </w:t>
      </w:r>
    </w:p>
    <w:p w:rsidR="00413BC7" w:rsidRPr="00F50B5B" w:rsidRDefault="00413BC7" w:rsidP="00F50B5B">
      <w:pPr>
        <w:spacing w:after="120" w:line="200" w:lineRule="atLeast"/>
        <w:ind w:right="-924"/>
        <w:rPr>
          <w:rFonts w:ascii="Times New Roman" w:eastAsia="HelveticaT" w:hAnsi="Times New Roman" w:cs="Times New Roman"/>
        </w:rPr>
      </w:pPr>
      <w:r w:rsidRPr="00F50B5B">
        <w:rPr>
          <w:rFonts w:ascii="Times New Roman" w:eastAsia="HelveticaT" w:hAnsi="Times New Roman" w:cs="Times New Roman"/>
        </w:rPr>
        <w:t>madde dışarıdan ısı alır?                                                     A)1-4              B)2-3</w:t>
      </w:r>
    </w:p>
    <w:p w:rsidR="00413BC7" w:rsidRPr="00F62FD5" w:rsidRDefault="00413BC7" w:rsidP="00F62FD5">
      <w:pPr>
        <w:pStyle w:val="ListParagraph"/>
        <w:spacing w:after="120" w:line="200" w:lineRule="atLeast"/>
        <w:ind w:left="-142" w:right="-924"/>
        <w:rPr>
          <w:rFonts w:ascii="Times New Roman" w:eastAsia="HelveticaT" w:hAnsi="Times New Roman" w:cs="Times New Roman"/>
        </w:rPr>
      </w:pPr>
      <w:r w:rsidRPr="00F62FD5">
        <w:rPr>
          <w:rFonts w:ascii="Times New Roman" w:eastAsia="HelveticaT" w:hAnsi="Times New Roman" w:cs="Times New Roman"/>
        </w:rPr>
        <w:t xml:space="preserve">                                                     C)</w:t>
      </w:r>
      <w:r>
        <w:rPr>
          <w:rFonts w:ascii="Times New Roman" w:eastAsia="HelveticaT" w:hAnsi="Times New Roman" w:cs="Times New Roman"/>
        </w:rPr>
        <w:t>1-</w:t>
      </w:r>
      <w:r w:rsidRPr="00F62FD5">
        <w:rPr>
          <w:rFonts w:ascii="Times New Roman" w:eastAsia="HelveticaT" w:hAnsi="Times New Roman" w:cs="Times New Roman"/>
        </w:rPr>
        <w:t xml:space="preserve">3   </w:t>
      </w:r>
      <w:r>
        <w:rPr>
          <w:rFonts w:ascii="Times New Roman" w:eastAsia="HelveticaT" w:hAnsi="Times New Roman" w:cs="Times New Roman"/>
        </w:rPr>
        <w:t xml:space="preserve">           </w:t>
      </w:r>
      <w:r w:rsidRPr="00F62FD5">
        <w:rPr>
          <w:rFonts w:ascii="Times New Roman" w:eastAsia="HelveticaT" w:hAnsi="Times New Roman" w:cs="Times New Roman"/>
        </w:rPr>
        <w:t>D)</w:t>
      </w:r>
      <w:r>
        <w:rPr>
          <w:rFonts w:ascii="Times New Roman" w:eastAsia="HelveticaT" w:hAnsi="Times New Roman" w:cs="Times New Roman"/>
        </w:rPr>
        <w:t>2-</w:t>
      </w:r>
      <w:r w:rsidRPr="00F62FD5">
        <w:rPr>
          <w:rFonts w:ascii="Times New Roman" w:eastAsia="HelveticaT" w:hAnsi="Times New Roman" w:cs="Times New Roman"/>
        </w:rPr>
        <w:t>4</w:t>
      </w:r>
    </w:p>
    <w:p w:rsidR="00413BC7" w:rsidRDefault="00413BC7" w:rsidP="00E32921">
      <w:pPr>
        <w:spacing w:after="120" w:line="200" w:lineRule="atLeast"/>
        <w:rPr>
          <w:rFonts w:ascii="Times New Roman" w:hAnsi="Times New Roman" w:cs="Times New Roman"/>
          <w:sz w:val="44"/>
          <w:szCs w:val="44"/>
        </w:rPr>
      </w:pPr>
    </w:p>
    <w:p w:rsidR="00413BC7" w:rsidRDefault="00413BC7" w:rsidP="009A4A6A">
      <w:pPr>
        <w:spacing w:after="120" w:line="200" w:lineRule="atLeast"/>
        <w:ind w:left="-284" w:right="-1206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5" o:spid="_x0000_s1031" type="#_x0000_t75" alt="http://images.all-free-download.com/images/graphiclarge/summer_shining_sun_clip_art_19907.jpg" style="position:absolute;left:0;text-align:left;margin-left:-10.85pt;margin-top:29.5pt;width:109.5pt;height:111.75pt;z-index:-251659264;visibility:visible" wrapcoords="-148 0 -148 21455 21600 21455 21600 0 -148 0">
            <v:imagedata r:id="rId14" o:title=""/>
            <w10:wrap type="tight"/>
          </v:shape>
        </w:pict>
      </w:r>
      <w:r w:rsidRPr="00E32921">
        <w:rPr>
          <w:rFonts w:ascii="Times New Roman" w:hAnsi="Times New Roman" w:cs="Times New Roman"/>
          <w:b/>
          <w:bCs/>
        </w:rPr>
        <w:t>7-</w:t>
      </w:r>
      <w:r>
        <w:rPr>
          <w:rFonts w:ascii="Times New Roman" w:hAnsi="Times New Roman" w:cs="Times New Roman"/>
        </w:rPr>
        <w:t xml:space="preserve">Güneş’in gökyüzünde hareket ediyormuş gibi gözükmesinin sebebi nedir? </w:t>
      </w:r>
      <w:r w:rsidRPr="009A4A6A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       </w:t>
      </w:r>
    </w:p>
    <w:p w:rsidR="00413BC7" w:rsidRPr="009A4A6A" w:rsidRDefault="00413BC7" w:rsidP="009A4A6A">
      <w:pPr>
        <w:spacing w:after="120" w:line="200" w:lineRule="atLeast"/>
        <w:ind w:left="-284" w:right="-1206"/>
        <w:rPr>
          <w:rFonts w:ascii="Times New Roman" w:hAnsi="Times New Roman" w:cs="Times New Roman"/>
        </w:rPr>
      </w:pPr>
      <w:r w:rsidRPr="009A4A6A">
        <w:rPr>
          <w:rFonts w:ascii="Times New Roman" w:hAnsi="Times New Roman" w:cs="Times New Roman"/>
        </w:rPr>
        <w:t>A)Dünya’nın Güneş etrafında dönmesi</w:t>
      </w:r>
    </w:p>
    <w:p w:rsidR="00413BC7" w:rsidRPr="009A4A6A" w:rsidRDefault="00413BC7" w:rsidP="009A4A6A">
      <w:pPr>
        <w:spacing w:after="120" w:line="200" w:lineRule="atLeast"/>
        <w:ind w:left="-284" w:right="-1206"/>
        <w:rPr>
          <w:rFonts w:ascii="Times New Roman" w:hAnsi="Times New Roman" w:cs="Times New Roman"/>
        </w:rPr>
      </w:pPr>
      <w:r w:rsidRPr="009A4A6A">
        <w:rPr>
          <w:rFonts w:ascii="Times New Roman" w:hAnsi="Times New Roman" w:cs="Times New Roman"/>
        </w:rPr>
        <w:t>B)Ay’ın Dünya etrafında dönmesi</w:t>
      </w:r>
    </w:p>
    <w:p w:rsidR="00413BC7" w:rsidRPr="009A4A6A" w:rsidRDefault="00413BC7" w:rsidP="009A4A6A">
      <w:pPr>
        <w:spacing w:after="120" w:line="200" w:lineRule="atLeast"/>
        <w:ind w:left="-284" w:right="-1206"/>
        <w:rPr>
          <w:rFonts w:ascii="Times New Roman" w:hAnsi="Times New Roman" w:cs="Times New Roman"/>
        </w:rPr>
      </w:pPr>
      <w:r w:rsidRPr="009A4A6A">
        <w:rPr>
          <w:rFonts w:ascii="Times New Roman" w:hAnsi="Times New Roman" w:cs="Times New Roman"/>
        </w:rPr>
        <w:t>C)Dünya’nın kendi etrafında dönmesi</w:t>
      </w:r>
    </w:p>
    <w:p w:rsidR="00413BC7" w:rsidRDefault="00413BC7" w:rsidP="009A4A6A">
      <w:pPr>
        <w:spacing w:after="120" w:line="200" w:lineRule="atLeast"/>
        <w:ind w:left="-284" w:right="-1206"/>
        <w:rPr>
          <w:rFonts w:ascii="Times New Roman" w:hAnsi="Times New Roman" w:cs="Times New Roman"/>
        </w:rPr>
      </w:pPr>
      <w:r w:rsidRPr="009A4A6A">
        <w:rPr>
          <w:rFonts w:ascii="Times New Roman" w:hAnsi="Times New Roman" w:cs="Times New Roman"/>
        </w:rPr>
        <w:t>D)Ay’ın Dünya ile Birlikte Güneş etrafında dönmesi</w:t>
      </w:r>
    </w:p>
    <w:p w:rsidR="00413BC7" w:rsidRDefault="00413BC7" w:rsidP="009A4A6A">
      <w:pPr>
        <w:spacing w:after="120" w:line="200" w:lineRule="atLeast"/>
        <w:ind w:left="-284" w:right="-1206"/>
        <w:rPr>
          <w:rFonts w:ascii="Times New Roman" w:hAnsi="Times New Roman" w:cs="Times New Roman"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</w:rPr>
      </w:pPr>
      <w:r w:rsidRPr="0094285F">
        <w:rPr>
          <w:rFonts w:ascii="Times New Roman" w:hAnsi="Times New Roman" w:cs="Times New Roman"/>
          <w:b/>
          <w:bCs/>
        </w:rPr>
        <w:t>8-</w:t>
      </w:r>
      <w:r>
        <w:rPr>
          <w:rFonts w:ascii="Times New Roman" w:hAnsi="Times New Roman" w:cs="Times New Roman"/>
        </w:rPr>
        <w:t>Aşağıdaki kuvvetlerden hangisi diğerlerinden farklıdır?</w:t>
      </w: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</w:rPr>
      </w:pPr>
      <w:r w:rsidRPr="0094285F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>Çocuğun penaltı atışı yapması</w:t>
      </w: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B)Mıknatısın toplu iğneleri çekmesi</w:t>
      </w: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C)Ağaçtaki elmanın yere düşmesi</w:t>
      </w: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D)Saçımıza sürülen tarağın kağıt parçalarını çekmesi</w:t>
      </w: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Resim 8" o:spid="_x0000_s1032" type="#_x0000_t75" style="position:absolute;left:0;text-align:left;margin-left:-10.85pt;margin-top:.25pt;width:259.5pt;height:194.25pt;z-index:-251658240;visibility:visible">
            <v:imagedata r:id="rId15" o:title="" gain="1.25" blacklevel="3277f"/>
          </v:shape>
        </w:pict>
      </w:r>
      <w:r w:rsidRPr="00AA19CA">
        <w:rPr>
          <w:rFonts w:ascii="Times New Roman" w:hAnsi="Times New Roman" w:cs="Times New Roman"/>
          <w:b/>
          <w:bCs/>
        </w:rPr>
        <w:t>9-</w:t>
      </w: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94285F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CD7D25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Resim 9" o:spid="_x0000_s1033" type="#_x0000_t75" style="position:absolute;left:0;text-align:left;margin-left:12.4pt;margin-top:-.1pt;width:236.25pt;height:83.25pt;z-index:-251657216;visibility:visible">
            <v:imagedata r:id="rId16" o:title=""/>
          </v:shape>
        </w:pict>
      </w:r>
      <w:r>
        <w:rPr>
          <w:rFonts w:ascii="Times New Roman" w:hAnsi="Times New Roman" w:cs="Times New Roman"/>
          <w:b/>
          <w:bCs/>
        </w:rPr>
        <w:t>10-</w:t>
      </w:r>
    </w:p>
    <w:p w:rsidR="00413BC7" w:rsidRDefault="00413BC7" w:rsidP="00CD7D25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CD7D25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CD7D25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CD7D25">
      <w:pPr>
        <w:spacing w:after="120" w:line="200" w:lineRule="atLeast"/>
        <w:ind w:left="-142" w:right="-1206"/>
        <w:rPr>
          <w:rFonts w:ascii="Times New Roman" w:hAnsi="Times New Roman" w:cs="Times New Roman"/>
          <w:b/>
          <w:bCs/>
        </w:rPr>
      </w:pPr>
    </w:p>
    <w:p w:rsidR="00413BC7" w:rsidRDefault="00413BC7" w:rsidP="00CD7D25">
      <w:pPr>
        <w:spacing w:after="120" w:line="200" w:lineRule="atLeast"/>
        <w:ind w:left="-142" w:right="-1206"/>
        <w:rPr>
          <w:rFonts w:ascii="Times New Roman" w:hAnsi="Times New Roman" w:cs="Times New Roman"/>
        </w:rPr>
      </w:pPr>
      <w:r w:rsidRPr="00CD7D25">
        <w:rPr>
          <w:rFonts w:ascii="Times New Roman" w:hAnsi="Times New Roman" w:cs="Times New Roman"/>
        </w:rPr>
        <w:t xml:space="preserve">Yukarıdakilerden kaç tanesi </w:t>
      </w:r>
      <w:r w:rsidRPr="00226F9F">
        <w:rPr>
          <w:rFonts w:ascii="Times New Roman" w:hAnsi="Times New Roman" w:cs="Times New Roman"/>
          <w:u w:val="single"/>
        </w:rPr>
        <w:t>yanlıştır?</w:t>
      </w:r>
    </w:p>
    <w:p w:rsidR="00413BC7" w:rsidRPr="00226F9F" w:rsidRDefault="00413BC7" w:rsidP="00226F9F">
      <w:pPr>
        <w:spacing w:after="120" w:line="200" w:lineRule="atLeast"/>
        <w:ind w:right="-1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              B)2                C)3                D)4</w:t>
      </w:r>
    </w:p>
    <w:sectPr w:rsidR="00413BC7" w:rsidRPr="00226F9F" w:rsidSect="002E0A83">
      <w:type w:val="continuous"/>
      <w:pgSz w:w="11906" w:h="16838"/>
      <w:pgMar w:top="426" w:right="1417" w:bottom="142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BC7" w:rsidRDefault="00413BC7" w:rsidP="00AD2D70">
      <w:pPr>
        <w:spacing w:after="0" w:line="240" w:lineRule="auto"/>
      </w:pPr>
      <w:r>
        <w:separator/>
      </w:r>
    </w:p>
  </w:endnote>
  <w:endnote w:type="continuationSeparator" w:id="0">
    <w:p w:rsidR="00413BC7" w:rsidRDefault="00413BC7" w:rsidP="00AD2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BC7" w:rsidRDefault="00413BC7" w:rsidP="00AD2D70">
    <w:pPr>
      <w:pStyle w:val="Footer"/>
      <w:jc w:val="center"/>
    </w:pPr>
    <w:r>
      <w:t>www.egitimhane.com</w:t>
    </w:r>
  </w:p>
  <w:p w:rsidR="00413BC7" w:rsidRDefault="00413B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BC7" w:rsidRDefault="00413BC7" w:rsidP="00AD2D70">
      <w:pPr>
        <w:spacing w:after="0" w:line="240" w:lineRule="auto"/>
      </w:pPr>
      <w:r>
        <w:separator/>
      </w:r>
    </w:p>
  </w:footnote>
  <w:footnote w:type="continuationSeparator" w:id="0">
    <w:p w:rsidR="00413BC7" w:rsidRDefault="00413BC7" w:rsidP="00AD2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5CD"/>
    <w:multiLevelType w:val="hybridMultilevel"/>
    <w:tmpl w:val="90D49580"/>
    <w:lvl w:ilvl="0" w:tplc="7E8AE742">
      <w:start w:val="1"/>
      <w:numFmt w:val="decimal"/>
      <w:lvlText w:val="%1-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1F31F57"/>
    <w:multiLevelType w:val="hybridMultilevel"/>
    <w:tmpl w:val="AA307668"/>
    <w:lvl w:ilvl="0" w:tplc="3A3EAEF6">
      <w:start w:val="1"/>
      <w:numFmt w:val="upperLetter"/>
      <w:lvlText w:val="%1)"/>
      <w:lvlJc w:val="left"/>
      <w:pPr>
        <w:ind w:left="-131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78F35B92"/>
    <w:multiLevelType w:val="hybridMultilevel"/>
    <w:tmpl w:val="46966428"/>
    <w:lvl w:ilvl="0" w:tplc="D52A2F5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F512BF4"/>
    <w:multiLevelType w:val="hybridMultilevel"/>
    <w:tmpl w:val="BDBC808E"/>
    <w:lvl w:ilvl="0" w:tplc="FD1498B4">
      <w:start w:val="1"/>
      <w:numFmt w:val="upperRoman"/>
      <w:lvlText w:val="%1."/>
      <w:lvlJc w:val="left"/>
      <w:pPr>
        <w:ind w:left="-131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435"/>
    <w:rsid w:val="0002694A"/>
    <w:rsid w:val="000322DF"/>
    <w:rsid w:val="000337F8"/>
    <w:rsid w:val="000533AD"/>
    <w:rsid w:val="00056A2F"/>
    <w:rsid w:val="00075A70"/>
    <w:rsid w:val="0009791B"/>
    <w:rsid w:val="000B0C3A"/>
    <w:rsid w:val="00120BAD"/>
    <w:rsid w:val="0013218A"/>
    <w:rsid w:val="00171F22"/>
    <w:rsid w:val="00192E93"/>
    <w:rsid w:val="001A5E6B"/>
    <w:rsid w:val="001B5243"/>
    <w:rsid w:val="001D09B6"/>
    <w:rsid w:val="002116A8"/>
    <w:rsid w:val="00226F9F"/>
    <w:rsid w:val="002713F4"/>
    <w:rsid w:val="00281913"/>
    <w:rsid w:val="00283056"/>
    <w:rsid w:val="002A4E7B"/>
    <w:rsid w:val="002C3435"/>
    <w:rsid w:val="002E0A83"/>
    <w:rsid w:val="002F515E"/>
    <w:rsid w:val="00353C14"/>
    <w:rsid w:val="003C4BFA"/>
    <w:rsid w:val="003E07CF"/>
    <w:rsid w:val="00413BC7"/>
    <w:rsid w:val="00421329"/>
    <w:rsid w:val="0044703F"/>
    <w:rsid w:val="004514AB"/>
    <w:rsid w:val="00455AF3"/>
    <w:rsid w:val="004A196D"/>
    <w:rsid w:val="004B2A58"/>
    <w:rsid w:val="004B3E95"/>
    <w:rsid w:val="00530C53"/>
    <w:rsid w:val="005327D1"/>
    <w:rsid w:val="005655CD"/>
    <w:rsid w:val="0059782B"/>
    <w:rsid w:val="005B4BEE"/>
    <w:rsid w:val="005C3752"/>
    <w:rsid w:val="005C6E02"/>
    <w:rsid w:val="00624896"/>
    <w:rsid w:val="00682015"/>
    <w:rsid w:val="00691D41"/>
    <w:rsid w:val="006F4E56"/>
    <w:rsid w:val="006F6A72"/>
    <w:rsid w:val="007004DE"/>
    <w:rsid w:val="007177CA"/>
    <w:rsid w:val="007F18AB"/>
    <w:rsid w:val="008061CF"/>
    <w:rsid w:val="008315FA"/>
    <w:rsid w:val="008522F6"/>
    <w:rsid w:val="00871887"/>
    <w:rsid w:val="00890B77"/>
    <w:rsid w:val="008A1687"/>
    <w:rsid w:val="008B3214"/>
    <w:rsid w:val="008B5124"/>
    <w:rsid w:val="008F363B"/>
    <w:rsid w:val="0094285F"/>
    <w:rsid w:val="009668D6"/>
    <w:rsid w:val="009914F2"/>
    <w:rsid w:val="009A4A6A"/>
    <w:rsid w:val="00A76CFE"/>
    <w:rsid w:val="00A93AED"/>
    <w:rsid w:val="00AA19CA"/>
    <w:rsid w:val="00AA567C"/>
    <w:rsid w:val="00AB2FD0"/>
    <w:rsid w:val="00AD2D70"/>
    <w:rsid w:val="00AE7AA9"/>
    <w:rsid w:val="00B30DC5"/>
    <w:rsid w:val="00B35F7F"/>
    <w:rsid w:val="00B67663"/>
    <w:rsid w:val="00BC764F"/>
    <w:rsid w:val="00BD016F"/>
    <w:rsid w:val="00BD77C7"/>
    <w:rsid w:val="00C1319F"/>
    <w:rsid w:val="00C23F31"/>
    <w:rsid w:val="00C66D71"/>
    <w:rsid w:val="00CB6E04"/>
    <w:rsid w:val="00CD7D25"/>
    <w:rsid w:val="00CF6A94"/>
    <w:rsid w:val="00D96D54"/>
    <w:rsid w:val="00DB62AD"/>
    <w:rsid w:val="00DD20E5"/>
    <w:rsid w:val="00DE50DC"/>
    <w:rsid w:val="00DF0468"/>
    <w:rsid w:val="00E32921"/>
    <w:rsid w:val="00E41061"/>
    <w:rsid w:val="00E67F70"/>
    <w:rsid w:val="00E91636"/>
    <w:rsid w:val="00ED7646"/>
    <w:rsid w:val="00EF13A6"/>
    <w:rsid w:val="00F23097"/>
    <w:rsid w:val="00F50B5B"/>
    <w:rsid w:val="00F62FD5"/>
    <w:rsid w:val="00F70BDC"/>
    <w:rsid w:val="00FB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43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D7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6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A4E7B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AD2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2D70"/>
  </w:style>
  <w:style w:type="paragraph" w:styleId="Footer">
    <w:name w:val="footer"/>
    <w:basedOn w:val="Normal"/>
    <w:link w:val="FooterChar"/>
    <w:uiPriority w:val="99"/>
    <w:semiHidden/>
    <w:rsid w:val="00AD2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2D70"/>
  </w:style>
  <w:style w:type="character" w:styleId="Hyperlink">
    <w:name w:val="Hyperlink"/>
    <w:basedOn w:val="DefaultParagraphFont"/>
    <w:uiPriority w:val="99"/>
    <w:rsid w:val="001321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1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508</Words>
  <Characters>2901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Şeyma</dc:creator>
  <cp:keywords>www.sorubak.com</cp:keywords>
  <dc:description>www.sorubak.com</dc:description>
  <cp:lastModifiedBy>EDANUR</cp:lastModifiedBy>
  <cp:revision>3</cp:revision>
  <dcterms:created xsi:type="dcterms:W3CDTF">2013-03-16T17:19:00Z</dcterms:created>
  <dcterms:modified xsi:type="dcterms:W3CDTF">2013-03-17T16:41:00Z</dcterms:modified>
  <cp:category>www.sorubak.com</cp:category>
  <cp:version>www.sorubak.com</cp:version>
</cp:coreProperties>
</file>