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154" w:rsidRDefault="00553154" w:rsidP="00D14F4B">
      <w:pPr>
        <w:pStyle w:val="NoSpacing"/>
        <w:rPr>
          <w:rFonts w:ascii="Times New Roman" w:hAnsi="Times New Roman" w:cs="Times New Roman"/>
          <w:color w:val="404040"/>
          <w:sz w:val="24"/>
          <w:szCs w:val="24"/>
        </w:rPr>
      </w:pPr>
      <w:r>
        <w:rPr>
          <w:rFonts w:ascii="Times New Roman" w:hAnsi="Times New Roman" w:cs="Times New Roman"/>
          <w:color w:val="404040"/>
          <w:sz w:val="24"/>
          <w:szCs w:val="24"/>
        </w:rPr>
        <w:t>Adı – Soyadı :                                                                               No :</w:t>
      </w:r>
    </w:p>
    <w:p w:rsidR="00553154" w:rsidRDefault="00553154" w:rsidP="00D14F4B">
      <w:pPr>
        <w:jc w:val="center"/>
        <w:rPr>
          <w:color w:val="404040"/>
        </w:rPr>
      </w:pPr>
    </w:p>
    <w:p w:rsidR="00553154" w:rsidRDefault="00553154" w:rsidP="009374E3">
      <w:pPr>
        <w:jc w:val="both"/>
      </w:pPr>
      <w:hyperlink r:id="rId5" w:history="1">
        <w:r>
          <w:rPr>
            <w:rStyle w:val="Hyperlink"/>
          </w:rPr>
          <w:t>www.sorubak.com</w:t>
        </w:r>
      </w:hyperlink>
      <w:r>
        <w:t xml:space="preserve"> </w:t>
      </w:r>
    </w:p>
    <w:p w:rsidR="00553154" w:rsidRPr="00D14F4B" w:rsidRDefault="00553154" w:rsidP="00D14F4B">
      <w:pPr>
        <w:jc w:val="center"/>
        <w:rPr>
          <w:b/>
          <w:bCs/>
          <w:color w:val="404040"/>
        </w:rPr>
      </w:pPr>
      <w:r w:rsidRPr="00D14F4B">
        <w:rPr>
          <w:b/>
          <w:bCs/>
          <w:color w:val="404040"/>
        </w:rPr>
        <w:t xml:space="preserve">EĞİTİM ÖĞRETİM YILI ÇATALARIK İLKÖĞRETİM OKULU 5/A-B SINIFI </w:t>
      </w:r>
    </w:p>
    <w:p w:rsidR="00553154" w:rsidRDefault="00553154" w:rsidP="00D14F4B">
      <w:pPr>
        <w:jc w:val="center"/>
        <w:rPr>
          <w:b/>
          <w:bCs/>
          <w:color w:val="404040"/>
        </w:rPr>
      </w:pPr>
      <w:r w:rsidRPr="00D14F4B">
        <w:rPr>
          <w:b/>
          <w:bCs/>
          <w:color w:val="404040"/>
        </w:rPr>
        <w:t>İNGİLİZCE DERSİ 2. DÖNEM 2.YAZILI SORULARI</w:t>
      </w:r>
    </w:p>
    <w:p w:rsidR="00553154" w:rsidRDefault="00553154" w:rsidP="00D14F4B">
      <w:pPr>
        <w:jc w:val="center"/>
        <w:rPr>
          <w:b/>
          <w:bCs/>
          <w:color w:val="404040"/>
        </w:rPr>
      </w:pPr>
    </w:p>
    <w:p w:rsidR="00553154" w:rsidRDefault="00553154" w:rsidP="00D14F4B">
      <w:pPr>
        <w:rPr>
          <w:b/>
          <w:bCs/>
          <w:color w:val="404040"/>
        </w:rPr>
      </w:pPr>
      <w:r>
        <w:rPr>
          <w:b/>
          <w:bCs/>
          <w:color w:val="404040"/>
        </w:rPr>
        <w:t xml:space="preserve">A)READ THE TEXT AND WRITE TRUE—FALSE  </w:t>
      </w:r>
    </w:p>
    <w:p w:rsidR="00553154" w:rsidRDefault="00553154" w:rsidP="00D14F4B">
      <w:pPr>
        <w:rPr>
          <w:b/>
          <w:bCs/>
          <w:color w:val="404040"/>
        </w:rPr>
      </w:pPr>
      <w:r>
        <w:rPr>
          <w:b/>
          <w:bCs/>
          <w:color w:val="404040"/>
        </w:rPr>
        <w:t>My name is Mary .I live in a small town.In Winter it is cold and snowy.I like making a snowman with my brother on Sundays.In Summer it is sunny and hot.I like swimming in the river with my friends.In Autumn  it is rainy and cool.I like helping my mother at home .In Spring it is warm and rainy.I like going to the parks and playing there with my sister and friends.</w:t>
      </w:r>
    </w:p>
    <w:p w:rsidR="00553154" w:rsidRDefault="00553154" w:rsidP="00D14F4B">
      <w:pPr>
        <w:rPr>
          <w:b/>
          <w:bCs/>
          <w:color w:val="404040"/>
        </w:rPr>
      </w:pPr>
    </w:p>
    <w:p w:rsidR="00553154" w:rsidRDefault="00553154" w:rsidP="00D14F4B">
      <w:pPr>
        <w:rPr>
          <w:b/>
          <w:bCs/>
          <w:color w:val="404040"/>
        </w:rPr>
      </w:pPr>
      <w:r>
        <w:rPr>
          <w:b/>
          <w:bCs/>
          <w:color w:val="404040"/>
        </w:rPr>
        <w:t>1.I live in a small town…………….</w:t>
      </w:r>
      <w:r>
        <w:rPr>
          <w:b/>
          <w:bCs/>
          <w:color w:val="404040"/>
        </w:rPr>
        <w:tab/>
      </w:r>
      <w:r>
        <w:rPr>
          <w:b/>
          <w:bCs/>
          <w:color w:val="404040"/>
        </w:rPr>
        <w:tab/>
        <w:t>2.I don’t like making a snowman………..</w:t>
      </w:r>
    </w:p>
    <w:p w:rsidR="00553154" w:rsidRDefault="00553154" w:rsidP="00D14F4B">
      <w:pPr>
        <w:rPr>
          <w:b/>
          <w:bCs/>
          <w:color w:val="404040"/>
        </w:rPr>
      </w:pPr>
    </w:p>
    <w:p w:rsidR="00553154" w:rsidRDefault="00553154" w:rsidP="00D14F4B">
      <w:pPr>
        <w:rPr>
          <w:b/>
          <w:bCs/>
          <w:color w:val="404040"/>
        </w:rPr>
      </w:pPr>
      <w:r>
        <w:rPr>
          <w:b/>
          <w:bCs/>
          <w:color w:val="404040"/>
        </w:rPr>
        <w:t>3.Spring is warm and rainy……………..</w:t>
      </w:r>
      <w:r>
        <w:rPr>
          <w:b/>
          <w:bCs/>
          <w:color w:val="404040"/>
        </w:rPr>
        <w:tab/>
      </w:r>
      <w:r>
        <w:rPr>
          <w:b/>
          <w:bCs/>
          <w:color w:val="404040"/>
        </w:rPr>
        <w:tab/>
        <w:t>4.I like swimming in summer……………..</w:t>
      </w:r>
    </w:p>
    <w:p w:rsidR="00553154" w:rsidRDefault="00553154" w:rsidP="00D14F4B">
      <w:pPr>
        <w:rPr>
          <w:b/>
          <w:bCs/>
          <w:color w:val="404040"/>
        </w:rPr>
      </w:pPr>
    </w:p>
    <w:p w:rsidR="00553154" w:rsidRDefault="00553154" w:rsidP="00D14F4B">
      <w:pPr>
        <w:rPr>
          <w:b/>
          <w:bCs/>
          <w:color w:val="404040"/>
        </w:rPr>
      </w:pPr>
      <w:r>
        <w:rPr>
          <w:b/>
          <w:bCs/>
          <w:color w:val="404040"/>
        </w:rPr>
        <w:t>5.I swim in the river……………..</w:t>
      </w:r>
      <w:r>
        <w:rPr>
          <w:b/>
          <w:bCs/>
          <w:color w:val="404040"/>
        </w:rPr>
        <w:tab/>
      </w:r>
      <w:r>
        <w:rPr>
          <w:b/>
          <w:bCs/>
          <w:color w:val="404040"/>
        </w:rPr>
        <w:tab/>
      </w:r>
      <w:r>
        <w:rPr>
          <w:b/>
          <w:bCs/>
          <w:color w:val="404040"/>
        </w:rPr>
        <w:tab/>
        <w:t>6.I don’t like helping my mother……………</w:t>
      </w:r>
    </w:p>
    <w:p w:rsidR="00553154" w:rsidRDefault="00553154" w:rsidP="00D14F4B">
      <w:pPr>
        <w:rPr>
          <w:b/>
          <w:bCs/>
          <w:color w:val="404040"/>
        </w:rPr>
      </w:pPr>
    </w:p>
    <w:p w:rsidR="00553154" w:rsidRDefault="00553154" w:rsidP="00D14F4B">
      <w:pPr>
        <w:rPr>
          <w:b/>
          <w:bCs/>
          <w:color w:val="404040"/>
        </w:rPr>
      </w:pPr>
      <w:r>
        <w:rPr>
          <w:b/>
          <w:bCs/>
          <w:color w:val="404040"/>
        </w:rPr>
        <w:t>7.The weather isn’t snowy in winter…………</w:t>
      </w:r>
      <w:r>
        <w:rPr>
          <w:b/>
          <w:bCs/>
          <w:color w:val="404040"/>
        </w:rPr>
        <w:tab/>
        <w:t>8.The weather is rainy and cool in summer………..</w:t>
      </w:r>
    </w:p>
    <w:p w:rsidR="00553154" w:rsidRDefault="00553154" w:rsidP="00D14F4B">
      <w:pPr>
        <w:rPr>
          <w:b/>
          <w:bCs/>
          <w:color w:val="404040"/>
        </w:rPr>
      </w:pPr>
    </w:p>
    <w:p w:rsidR="00553154" w:rsidRDefault="00553154" w:rsidP="00D14F4B">
      <w:pPr>
        <w:rPr>
          <w:b/>
          <w:bCs/>
          <w:color w:val="404040"/>
        </w:rPr>
      </w:pPr>
      <w:r>
        <w:rPr>
          <w:b/>
          <w:bCs/>
          <w:color w:val="404040"/>
        </w:rPr>
        <w:t>9.I like going to the parks………………</w:t>
      </w:r>
      <w:r>
        <w:rPr>
          <w:b/>
          <w:bCs/>
          <w:color w:val="404040"/>
        </w:rPr>
        <w:tab/>
      </w:r>
      <w:r>
        <w:rPr>
          <w:b/>
          <w:bCs/>
          <w:color w:val="404040"/>
        </w:rPr>
        <w:tab/>
        <w:t>10.My sister plays with me…………….</w:t>
      </w:r>
    </w:p>
    <w:p w:rsidR="00553154" w:rsidRDefault="00553154" w:rsidP="00D14F4B">
      <w:pPr>
        <w:rPr>
          <w:b/>
          <w:bCs/>
          <w:color w:val="404040"/>
        </w:rPr>
      </w:pPr>
    </w:p>
    <w:p w:rsidR="00553154" w:rsidRDefault="00553154" w:rsidP="00D14F4B">
      <w:pPr>
        <w:rPr>
          <w:b/>
          <w:bCs/>
          <w:color w:val="404040"/>
        </w:rPr>
      </w:pPr>
      <w:r>
        <w:rPr>
          <w:b/>
          <w:bCs/>
          <w:color w:val="404040"/>
        </w:rPr>
        <w:t>B)FILL IN THE BLANKS WITH THE WORDS IN THE BOX</w:t>
      </w:r>
    </w:p>
    <w:p w:rsidR="00553154" w:rsidRDefault="00553154" w:rsidP="00D14F4B">
      <w:pPr>
        <w:rPr>
          <w:b/>
          <w:bCs/>
          <w:color w:val="404040"/>
        </w:rPr>
      </w:pPr>
    </w:p>
    <w:p w:rsidR="00553154" w:rsidRDefault="00553154" w:rsidP="00380010">
      <w:pPr>
        <w:rPr>
          <w:b/>
          <w:bCs/>
          <w:color w:val="404040"/>
        </w:rPr>
      </w:pPr>
      <w:r w:rsidRPr="00380010">
        <w:rPr>
          <w:noProof/>
        </w:rPr>
        <w:t xml:space="preserve"> </w:t>
      </w:r>
      <w:r w:rsidRPr="0039222E">
        <w:rPr>
          <w:b/>
          <w:bCs/>
          <w:noProof/>
          <w:color w:val="4040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alt="http://t2.gstatic.com/images?q=tbn:ANd9GcTBvWYAMLHT62l5dMU5LbofUchW0flJY_D_DUjvuV0_fg2DzDoI-pD9xJg5" style="width:105.75pt;height:102.75pt;rotation:180;flip:x y;visibility:visible">
            <v:imagedata r:id="rId6" o:title=""/>
          </v:shape>
        </w:pict>
      </w:r>
      <w:r w:rsidRPr="005F49D3">
        <w:rPr>
          <w:noProof/>
        </w:rPr>
        <w:pict>
          <v:shape id="Picture 10" o:spid="_x0000_i1026" type="#_x0000_t75" alt="http://www.cizgidizi.com/Meslekler/arsiv/araba_tamircisi.jpg" style="width:119.25pt;height:115.5pt;visibility:visible">
            <v:imagedata r:id="rId7" o:title=""/>
          </v:shape>
        </w:pict>
      </w:r>
      <w:r w:rsidRPr="005F49D3">
        <w:rPr>
          <w:noProof/>
        </w:rPr>
        <w:pict>
          <v:shape id="Picture 13" o:spid="_x0000_i1027" type="#_x0000_t75" alt="http://www.animaljr.com/wp-content/uploads/2010/07/pig-farmer-coloring-231x300.gif" style="width:90pt;height:117pt;visibility:visible">
            <v:imagedata r:id="rId8" o:title=""/>
          </v:shape>
        </w:pict>
      </w:r>
      <w:r w:rsidRPr="005F49D3">
        <w:rPr>
          <w:noProof/>
        </w:rPr>
        <w:pict>
          <v:shape id="Picture 16" o:spid="_x0000_i1028" type="#_x0000_t75" alt="http://s.oyunuoyna.com/oyunresim/old/6caedf044427550c9c5f5a7e16d6a2c8b6657f73aa6994ae883c864574d80ceca87ff679a2f3e71d9181a67b7542122c.JPG" style="width:98.25pt;height:100.5pt;visibility:visible">
            <v:imagedata r:id="rId9" o:title=""/>
          </v:shape>
        </w:pict>
      </w:r>
      <w:r w:rsidRPr="005F49D3">
        <w:rPr>
          <w:noProof/>
        </w:rPr>
        <w:pict>
          <v:shape id="Picture 19" o:spid="_x0000_i1029" type="#_x0000_t75" alt="http://image.shutterstock.com/display_pic_with_logo/10654/10654,1275120078,1/stock-vector-sketch-of-a-singer-girl-on-white-background-54095812.jpg" style="width:102.75pt;height:108pt;visibility:visible">
            <v:imagedata r:id="rId10" o:title=""/>
          </v:shape>
        </w:pict>
      </w:r>
    </w:p>
    <w:p w:rsidR="00553154" w:rsidRDefault="00553154" w:rsidP="00380010">
      <w:pPr>
        <w:rPr>
          <w:b/>
          <w:bCs/>
          <w:color w:val="404040"/>
        </w:rPr>
      </w:pPr>
      <w:r>
        <w:rPr>
          <w:b/>
          <w:bCs/>
          <w:color w:val="404040"/>
        </w:rPr>
        <w:t>11)………………..     12)………………….         13)…………………   14)………………..15)…………………</w:t>
      </w:r>
    </w:p>
    <w:p w:rsidR="00553154" w:rsidRDefault="00553154" w:rsidP="00380010">
      <w:pPr>
        <w:rPr>
          <w:b/>
          <w:bCs/>
          <w:color w:val="404040"/>
        </w:rPr>
      </w:pPr>
    </w:p>
    <w:p w:rsidR="00553154" w:rsidRDefault="00553154" w:rsidP="00380010">
      <w:pPr>
        <w:rPr>
          <w:b/>
          <w:bCs/>
          <w:color w:val="404040"/>
        </w:rPr>
      </w:pPr>
      <w:r>
        <w:rPr>
          <w:b/>
          <w:bCs/>
          <w:color w:val="404040"/>
        </w:rPr>
        <w:t>16)……………….      17)………………….        18)………………….  19)…………………20)…………………</w:t>
      </w:r>
    </w:p>
    <w:p w:rsidR="00553154" w:rsidRDefault="00553154" w:rsidP="00380010">
      <w:pPr>
        <w:rPr>
          <w:b/>
          <w:bCs/>
          <w:color w:val="404040"/>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340"/>
      </w:tblGrid>
      <w:tr w:rsidR="00553154">
        <w:trPr>
          <w:trHeight w:val="740"/>
        </w:trPr>
        <w:tc>
          <w:tcPr>
            <w:tcW w:w="6340" w:type="dxa"/>
          </w:tcPr>
          <w:p w:rsidR="00553154" w:rsidRDefault="00553154" w:rsidP="006C3C5F">
            <w:pPr>
              <w:ind w:left="87"/>
              <w:rPr>
                <w:b/>
                <w:bCs/>
                <w:color w:val="404040"/>
              </w:rPr>
            </w:pPr>
          </w:p>
          <w:p w:rsidR="00553154" w:rsidRDefault="00553154" w:rsidP="006C3C5F">
            <w:pPr>
              <w:ind w:left="87"/>
              <w:rPr>
                <w:b/>
                <w:bCs/>
                <w:color w:val="404040"/>
              </w:rPr>
            </w:pPr>
            <w:r>
              <w:rPr>
                <w:b/>
                <w:bCs/>
                <w:color w:val="404040"/>
              </w:rPr>
              <w:t>Footballer----farmer-----accountant---singer--- mechanic</w:t>
            </w:r>
          </w:p>
          <w:p w:rsidR="00553154" w:rsidRDefault="00553154" w:rsidP="006C3C5F">
            <w:pPr>
              <w:jc w:val="center"/>
              <w:rPr>
                <w:b/>
                <w:bCs/>
                <w:color w:val="404040"/>
              </w:rPr>
            </w:pPr>
          </w:p>
        </w:tc>
      </w:tr>
      <w:tr w:rsidR="00553154">
        <w:trPr>
          <w:trHeight w:val="740"/>
        </w:trPr>
        <w:tc>
          <w:tcPr>
            <w:tcW w:w="6340" w:type="dxa"/>
          </w:tcPr>
          <w:p w:rsidR="00553154" w:rsidRDefault="00553154" w:rsidP="006C3C5F">
            <w:pPr>
              <w:ind w:left="87"/>
              <w:rPr>
                <w:b/>
                <w:bCs/>
                <w:color w:val="404040"/>
              </w:rPr>
            </w:pPr>
            <w:r>
              <w:rPr>
                <w:b/>
                <w:bCs/>
                <w:color w:val="404040"/>
              </w:rPr>
              <w:t>Ball--- truck--- car---- calculator----microphone</w:t>
            </w:r>
          </w:p>
        </w:tc>
      </w:tr>
    </w:tbl>
    <w:p w:rsidR="00553154" w:rsidRDefault="00553154" w:rsidP="001C7047">
      <w:pPr>
        <w:rPr>
          <w:b/>
          <w:bCs/>
          <w:color w:val="404040"/>
        </w:rPr>
      </w:pPr>
    </w:p>
    <w:p w:rsidR="00553154" w:rsidRDefault="00553154" w:rsidP="001C7047">
      <w:pPr>
        <w:rPr>
          <w:b/>
          <w:bCs/>
          <w:color w:val="404040"/>
        </w:rPr>
      </w:pPr>
    </w:p>
    <w:p w:rsidR="00553154" w:rsidRDefault="00553154" w:rsidP="001C7047">
      <w:pPr>
        <w:rPr>
          <w:b/>
          <w:bCs/>
          <w:color w:val="404040"/>
        </w:rPr>
      </w:pPr>
      <w:r>
        <w:rPr>
          <w:b/>
          <w:bCs/>
          <w:color w:val="404040"/>
        </w:rPr>
        <w:t>C)LOOK AT THE PICTURES AND NAMES WRITE SENTENCES</w:t>
      </w:r>
    </w:p>
    <w:p w:rsidR="00553154" w:rsidRDefault="00553154" w:rsidP="001C7047">
      <w:pPr>
        <w:rPr>
          <w:b/>
          <w:bCs/>
          <w:color w:val="404040"/>
        </w:rPr>
      </w:pPr>
      <w:r>
        <w:rPr>
          <w:b/>
          <w:bCs/>
          <w:color w:val="404040"/>
        </w:rPr>
        <w:t>1)                                   2)                                 3)                                         4)                      5)</w:t>
      </w:r>
      <w:r w:rsidRPr="00D65183">
        <w:t xml:space="preserve"> </w:t>
      </w:r>
    </w:p>
    <w:p w:rsidR="00553154" w:rsidRPr="00D65183" w:rsidRDefault="00553154" w:rsidP="00F338DE">
      <w:pPr>
        <w:rPr>
          <w:noProof/>
        </w:rPr>
      </w:pPr>
      <w:r w:rsidRPr="005F49D3">
        <w:rPr>
          <w:noProof/>
        </w:rPr>
        <w:pict>
          <v:shape id="Picture 22" o:spid="_x0000_i1030" type="#_x0000_t75" alt="http://image.shutterstock.com/display_pic_with_logo/631441/631441,1298473528,2/stock-vector-this-is-a-vector-of-camera-sketch-on-my-imagination-71790886.jpg" style="width:81.75pt;height:83.25pt;visibility:visible">
            <v:imagedata r:id="rId11" o:title=""/>
          </v:shape>
        </w:pict>
      </w:r>
      <w:r>
        <w:rPr>
          <w:noProof/>
        </w:rPr>
        <w:t xml:space="preserve">         </w:t>
      </w:r>
      <w:r w:rsidRPr="005F49D3">
        <w:rPr>
          <w:noProof/>
        </w:rPr>
        <w:pict>
          <v:shape id="Picture 25" o:spid="_x0000_i1031" type="#_x0000_t75" alt="http://t3.gstatic.com/images?q=tbn:ANd9GcRDK0rYP70QKPMpGsj3YVneQWnP4Us381ibCt_aBuEvfmvLgEuMLw" style="width:102pt;height:90.75pt;visibility:visible">
            <v:imagedata r:id="rId12" o:title=""/>
          </v:shape>
        </w:pict>
      </w:r>
      <w:r w:rsidRPr="005F49D3">
        <w:rPr>
          <w:noProof/>
        </w:rPr>
        <w:pict>
          <v:shape id="Picture 28" o:spid="_x0000_i1032" type="#_x0000_t75" alt="http://t2.gstatic.com/images?q=tbn:ANd9GcSHcPRVrNHKMokkExlvS8ubaxwlLvKOBkBWh2bSpOkfsIHEP9lK9g" style="width:114.75pt;height:85.5pt;visibility:visible">
            <v:imagedata r:id="rId13" o:title=""/>
          </v:shape>
        </w:pict>
      </w:r>
      <w:r>
        <w:rPr>
          <w:noProof/>
        </w:rPr>
        <w:t xml:space="preserve">        </w:t>
      </w:r>
      <w:r w:rsidRPr="005F49D3">
        <w:rPr>
          <w:noProof/>
        </w:rPr>
        <w:pict>
          <v:shape id="Picture 31" o:spid="_x0000_i1033" type="#_x0000_t75" alt="http://lh4.ggpht.com/-Y-3Vx5Lnm5c/TlDQCpx5WpI/AAAAAAAAFNA/7oDANucsztQ/big-classy-watch-coloring-page.jpg" style="width:68.25pt;height:68.25pt;visibility:visible">
            <v:imagedata r:id="rId14" o:title=""/>
          </v:shape>
        </w:pict>
      </w:r>
      <w:r>
        <w:rPr>
          <w:noProof/>
        </w:rPr>
        <w:t xml:space="preserve">       </w:t>
      </w:r>
      <w:r w:rsidRPr="005F49D3">
        <w:rPr>
          <w:noProof/>
        </w:rPr>
        <w:pict>
          <v:shape id="Picture 34" o:spid="_x0000_i1034" type="#_x0000_t75" alt="http://galeri.uludagsozluk.com/18/garfield_130854.jpg" style="width:66.75pt;height:90.75pt;visibility:visible">
            <v:imagedata r:id="rId15" o:title=""/>
          </v:shape>
        </w:pict>
      </w:r>
    </w:p>
    <w:p w:rsidR="00553154" w:rsidRDefault="00553154" w:rsidP="00F338DE">
      <w:pPr>
        <w:rPr>
          <w:b/>
          <w:bCs/>
          <w:color w:val="404040"/>
        </w:rPr>
      </w:pPr>
    </w:p>
    <w:p w:rsidR="00553154" w:rsidRDefault="00553154" w:rsidP="00F338DE">
      <w:pPr>
        <w:rPr>
          <w:b/>
          <w:bCs/>
          <w:color w:val="404040"/>
        </w:rPr>
      </w:pPr>
      <w:r>
        <w:rPr>
          <w:b/>
          <w:bCs/>
          <w:color w:val="404040"/>
        </w:rPr>
        <w:t xml:space="preserve">        HARRY                            SELENA                    TOM                            CINDY                 JUSTIN</w:t>
      </w:r>
    </w:p>
    <w:p w:rsidR="00553154" w:rsidRDefault="00553154" w:rsidP="00F338DE">
      <w:pPr>
        <w:rPr>
          <w:b/>
          <w:bCs/>
          <w:color w:val="404040"/>
        </w:rPr>
      </w:pPr>
    </w:p>
    <w:p w:rsidR="00553154" w:rsidRDefault="00553154" w:rsidP="00F338DE">
      <w:pPr>
        <w:rPr>
          <w:b/>
          <w:bCs/>
          <w:color w:val="404040"/>
        </w:rPr>
      </w:pPr>
      <w:r>
        <w:rPr>
          <w:b/>
          <w:bCs/>
          <w:color w:val="404040"/>
        </w:rPr>
        <w:t>21)Whose camera is it?........................................................................</w:t>
      </w:r>
    </w:p>
    <w:p w:rsidR="00553154" w:rsidRDefault="00553154" w:rsidP="00F338DE">
      <w:pPr>
        <w:rPr>
          <w:b/>
          <w:bCs/>
          <w:color w:val="404040"/>
        </w:rPr>
      </w:pPr>
    </w:p>
    <w:p w:rsidR="00553154" w:rsidRDefault="00553154" w:rsidP="00F338DE">
      <w:pPr>
        <w:rPr>
          <w:b/>
          <w:bCs/>
          <w:color w:val="404040"/>
        </w:rPr>
      </w:pPr>
      <w:r>
        <w:rPr>
          <w:b/>
          <w:bCs/>
          <w:color w:val="404040"/>
        </w:rPr>
        <w:t>22)Whose TV is it?..............................................................................</w:t>
      </w:r>
    </w:p>
    <w:p w:rsidR="00553154" w:rsidRDefault="00553154" w:rsidP="00F338DE">
      <w:pPr>
        <w:rPr>
          <w:b/>
          <w:bCs/>
          <w:color w:val="404040"/>
        </w:rPr>
      </w:pPr>
    </w:p>
    <w:p w:rsidR="00553154" w:rsidRDefault="00553154" w:rsidP="00F338DE">
      <w:pPr>
        <w:rPr>
          <w:b/>
          <w:bCs/>
          <w:color w:val="404040"/>
        </w:rPr>
      </w:pPr>
      <w:r>
        <w:rPr>
          <w:b/>
          <w:bCs/>
          <w:color w:val="404040"/>
        </w:rPr>
        <w:t>23)………………………………………?It is Tom’s.</w:t>
      </w:r>
    </w:p>
    <w:p w:rsidR="00553154" w:rsidRDefault="00553154" w:rsidP="00F338DE">
      <w:pPr>
        <w:rPr>
          <w:b/>
          <w:bCs/>
          <w:color w:val="404040"/>
        </w:rPr>
      </w:pPr>
    </w:p>
    <w:p w:rsidR="00553154" w:rsidRDefault="00553154" w:rsidP="00F338DE">
      <w:pPr>
        <w:rPr>
          <w:b/>
          <w:bCs/>
          <w:color w:val="404040"/>
        </w:rPr>
      </w:pPr>
      <w:r>
        <w:rPr>
          <w:b/>
          <w:bCs/>
          <w:color w:val="404040"/>
        </w:rPr>
        <w:t>24)Whose watch is it?......................................................................</w:t>
      </w:r>
    </w:p>
    <w:p w:rsidR="00553154" w:rsidRDefault="00553154" w:rsidP="00F338DE">
      <w:pPr>
        <w:rPr>
          <w:b/>
          <w:bCs/>
          <w:color w:val="404040"/>
        </w:rPr>
      </w:pPr>
    </w:p>
    <w:p w:rsidR="00553154" w:rsidRDefault="00553154" w:rsidP="00D16645">
      <w:pPr>
        <w:rPr>
          <w:b/>
          <w:bCs/>
          <w:color w:val="404040"/>
        </w:rPr>
      </w:pPr>
      <w:r>
        <w:rPr>
          <w:b/>
          <w:bCs/>
          <w:color w:val="404040"/>
        </w:rPr>
        <w:t xml:space="preserve">25)………………………………………?It is Justin </w:t>
      </w:r>
    </w:p>
    <w:p w:rsidR="00553154" w:rsidRDefault="00553154" w:rsidP="00D16645">
      <w:pPr>
        <w:rPr>
          <w:b/>
          <w:bCs/>
          <w:color w:val="404040"/>
        </w:rPr>
      </w:pPr>
    </w:p>
    <w:p w:rsidR="00553154" w:rsidRDefault="00553154" w:rsidP="000D54D2">
      <w:pPr>
        <w:rPr>
          <w:b/>
          <w:bCs/>
          <w:color w:val="404040"/>
        </w:rPr>
      </w:pPr>
      <w:r>
        <w:rPr>
          <w:b/>
          <w:bCs/>
          <w:color w:val="404040"/>
        </w:rPr>
        <w:t>D)   ANSWER THE QUESTIONS</w:t>
      </w:r>
    </w:p>
    <w:p w:rsidR="00553154" w:rsidRDefault="00553154" w:rsidP="000D54D2">
      <w:pPr>
        <w:rPr>
          <w:b/>
          <w:bCs/>
          <w:color w:val="404040"/>
        </w:rPr>
      </w:pPr>
      <w:r>
        <w:rPr>
          <w:b/>
          <w:bCs/>
          <w:color w:val="404040"/>
        </w:rPr>
        <w:tab/>
      </w:r>
      <w:r>
        <w:rPr>
          <w:b/>
          <w:bCs/>
          <w:color w:val="404040"/>
        </w:rPr>
        <w:tab/>
      </w:r>
      <w:r>
        <w:rPr>
          <w:b/>
          <w:bCs/>
          <w:color w:val="404040"/>
        </w:rPr>
        <w:tab/>
      </w:r>
      <w:r>
        <w:rPr>
          <w:b/>
          <w:bCs/>
          <w:color w:val="404040"/>
        </w:rPr>
        <w:tab/>
      </w:r>
      <w:r>
        <w:rPr>
          <w:b/>
          <w:bCs/>
          <w:color w:val="404040"/>
        </w:rPr>
        <w:tab/>
      </w:r>
      <w:r>
        <w:rPr>
          <w:b/>
          <w:bCs/>
          <w:color w:val="404040"/>
        </w:rPr>
        <w:tab/>
      </w:r>
      <w:r>
        <w:rPr>
          <w:b/>
          <w:bCs/>
          <w:color w:val="404040"/>
        </w:rPr>
        <w:tab/>
        <w:t>26)What is his name?................................................</w:t>
      </w:r>
    </w:p>
    <w:p w:rsidR="00553154" w:rsidRDefault="00553154" w:rsidP="000D54D2">
      <w:pPr>
        <w:rPr>
          <w:b/>
          <w:bCs/>
          <w:color w:val="404040"/>
        </w:rPr>
      </w:pPr>
    </w:p>
    <w:p w:rsidR="00553154" w:rsidRDefault="00553154" w:rsidP="000D54D2">
      <w:pPr>
        <w:rPr>
          <w:b/>
          <w:bCs/>
          <w:color w:val="404040"/>
        </w:rPr>
      </w:pPr>
      <w:r>
        <w:rPr>
          <w:b/>
          <w:bCs/>
          <w:color w:val="404040"/>
        </w:rPr>
        <w:tab/>
      </w:r>
      <w:r>
        <w:rPr>
          <w:b/>
          <w:bCs/>
          <w:color w:val="404040"/>
        </w:rPr>
        <w:tab/>
      </w:r>
      <w:r>
        <w:rPr>
          <w:b/>
          <w:bCs/>
          <w:color w:val="404040"/>
        </w:rPr>
        <w:tab/>
      </w:r>
      <w:r>
        <w:rPr>
          <w:b/>
          <w:bCs/>
          <w:color w:val="404040"/>
        </w:rPr>
        <w:tab/>
      </w:r>
      <w:r>
        <w:rPr>
          <w:b/>
          <w:bCs/>
          <w:color w:val="404040"/>
        </w:rPr>
        <w:tab/>
      </w:r>
      <w:r>
        <w:rPr>
          <w:b/>
          <w:bCs/>
          <w:color w:val="404040"/>
        </w:rPr>
        <w:tab/>
        <w:t xml:space="preserve">             27)What does he like?.............................................</w:t>
      </w:r>
    </w:p>
    <w:p w:rsidR="00553154" w:rsidRDefault="00553154" w:rsidP="000D54D2">
      <w:pPr>
        <w:rPr>
          <w:b/>
          <w:bCs/>
          <w:color w:val="404040"/>
        </w:rPr>
      </w:pPr>
    </w:p>
    <w:p w:rsidR="00553154" w:rsidRDefault="00553154" w:rsidP="000D54D2">
      <w:pPr>
        <w:rPr>
          <w:b/>
          <w:bCs/>
          <w:color w:val="404040"/>
        </w:rPr>
      </w:pPr>
      <w:r>
        <w:rPr>
          <w:b/>
          <w:bCs/>
          <w:color w:val="404040"/>
        </w:rPr>
        <w:tab/>
      </w:r>
      <w:r>
        <w:rPr>
          <w:b/>
          <w:bCs/>
          <w:color w:val="404040"/>
        </w:rPr>
        <w:tab/>
      </w:r>
      <w:r>
        <w:rPr>
          <w:b/>
          <w:bCs/>
          <w:color w:val="404040"/>
        </w:rPr>
        <w:tab/>
      </w:r>
      <w:r>
        <w:rPr>
          <w:b/>
          <w:bCs/>
          <w:color w:val="404040"/>
        </w:rPr>
        <w:tab/>
      </w:r>
      <w:r>
        <w:rPr>
          <w:b/>
          <w:bCs/>
          <w:color w:val="404040"/>
        </w:rPr>
        <w:tab/>
      </w:r>
      <w:r>
        <w:rPr>
          <w:b/>
          <w:bCs/>
          <w:color w:val="404040"/>
        </w:rPr>
        <w:tab/>
      </w:r>
      <w:r>
        <w:rPr>
          <w:b/>
          <w:bCs/>
          <w:color w:val="404040"/>
        </w:rPr>
        <w:tab/>
        <w:t>28)What can Spiderman  do?.........................................</w:t>
      </w:r>
    </w:p>
    <w:p w:rsidR="00553154" w:rsidRDefault="00553154" w:rsidP="000D54D2">
      <w:pPr>
        <w:rPr>
          <w:b/>
          <w:bCs/>
          <w:color w:val="404040"/>
        </w:rPr>
      </w:pPr>
    </w:p>
    <w:p w:rsidR="00553154" w:rsidRDefault="00553154" w:rsidP="000D54D2">
      <w:pPr>
        <w:rPr>
          <w:b/>
          <w:bCs/>
          <w:color w:val="404040"/>
        </w:rPr>
      </w:pPr>
      <w:r>
        <w:rPr>
          <w:b/>
          <w:bCs/>
          <w:color w:val="404040"/>
        </w:rPr>
        <w:tab/>
      </w:r>
      <w:r>
        <w:rPr>
          <w:b/>
          <w:bCs/>
          <w:color w:val="404040"/>
        </w:rPr>
        <w:tab/>
      </w:r>
      <w:r>
        <w:rPr>
          <w:b/>
          <w:bCs/>
          <w:color w:val="404040"/>
        </w:rPr>
        <w:tab/>
      </w:r>
      <w:r>
        <w:rPr>
          <w:b/>
          <w:bCs/>
          <w:color w:val="404040"/>
        </w:rPr>
        <w:tab/>
      </w:r>
      <w:r>
        <w:rPr>
          <w:b/>
          <w:bCs/>
          <w:color w:val="404040"/>
        </w:rPr>
        <w:tab/>
      </w:r>
      <w:r>
        <w:rPr>
          <w:b/>
          <w:bCs/>
          <w:color w:val="404040"/>
        </w:rPr>
        <w:tab/>
      </w:r>
      <w:r>
        <w:rPr>
          <w:b/>
          <w:bCs/>
          <w:color w:val="404040"/>
        </w:rPr>
        <w:tab/>
        <w:t>29)What is he like?..........................................</w:t>
      </w:r>
    </w:p>
    <w:p w:rsidR="00553154" w:rsidRDefault="00553154" w:rsidP="000D54D2">
      <w:pPr>
        <w:rPr>
          <w:b/>
          <w:bCs/>
          <w:color w:val="404040"/>
        </w:rPr>
      </w:pPr>
    </w:p>
    <w:p w:rsidR="00553154" w:rsidRDefault="00553154" w:rsidP="000D54D2">
      <w:pPr>
        <w:rPr>
          <w:b/>
          <w:bCs/>
          <w:color w:val="404040"/>
        </w:rPr>
      </w:pPr>
      <w:r>
        <w:rPr>
          <w:b/>
          <w:bCs/>
          <w:color w:val="404040"/>
        </w:rPr>
        <w:tab/>
      </w:r>
      <w:r>
        <w:rPr>
          <w:b/>
          <w:bCs/>
          <w:color w:val="404040"/>
        </w:rPr>
        <w:tab/>
      </w:r>
      <w:r>
        <w:rPr>
          <w:b/>
          <w:bCs/>
          <w:color w:val="404040"/>
        </w:rPr>
        <w:tab/>
      </w:r>
      <w:r>
        <w:rPr>
          <w:b/>
          <w:bCs/>
          <w:color w:val="404040"/>
        </w:rPr>
        <w:tab/>
      </w:r>
      <w:r>
        <w:rPr>
          <w:b/>
          <w:bCs/>
          <w:color w:val="404040"/>
        </w:rPr>
        <w:tab/>
      </w:r>
      <w:r>
        <w:rPr>
          <w:b/>
          <w:bCs/>
          <w:color w:val="404040"/>
        </w:rPr>
        <w:tab/>
      </w:r>
      <w:r>
        <w:rPr>
          <w:b/>
          <w:bCs/>
          <w:color w:val="404040"/>
        </w:rPr>
        <w:tab/>
        <w:t>30)Can he fly?.........................................</w:t>
      </w:r>
    </w:p>
    <w:p w:rsidR="00553154" w:rsidRDefault="00553154" w:rsidP="000D54D2">
      <w:pPr>
        <w:rPr>
          <w:b/>
          <w:bCs/>
          <w:color w:val="404040"/>
        </w:rPr>
      </w:pPr>
      <w:r>
        <w:rPr>
          <w:b/>
          <w:bCs/>
          <w:color w:val="404040"/>
        </w:rPr>
        <w:t xml:space="preserve">                                                                                                                                                                 </w:t>
      </w:r>
    </w:p>
    <w:p w:rsidR="00553154" w:rsidRDefault="00553154" w:rsidP="000D54D2">
      <w:pPr>
        <w:rPr>
          <w:b/>
          <w:bCs/>
          <w:color w:val="404040"/>
        </w:rPr>
      </w:pPr>
    </w:p>
    <w:p w:rsidR="00553154" w:rsidRDefault="00553154" w:rsidP="000D54D2">
      <w:pPr>
        <w:rPr>
          <w:b/>
          <w:bCs/>
          <w:color w:val="404040"/>
        </w:rPr>
      </w:pPr>
    </w:p>
    <w:p w:rsidR="00553154" w:rsidRDefault="00553154" w:rsidP="007D668F">
      <w:r w:rsidRPr="007D668F">
        <w:rPr>
          <w:b/>
          <w:bCs/>
          <w:color w:val="404040"/>
        </w:rPr>
        <w:t xml:space="preserve">1.    </w:t>
      </w:r>
      <w:r>
        <w:t>A dog …….. run but it ………… fly.</w:t>
      </w:r>
      <w:r>
        <w:tab/>
      </w:r>
      <w:r>
        <w:tab/>
        <w:t>10.Farklı olanı bul</w:t>
      </w:r>
    </w:p>
    <w:p w:rsidR="00553154" w:rsidRDefault="00553154" w:rsidP="005E381B">
      <w:pPr>
        <w:pStyle w:val="ListParagraph"/>
      </w:pPr>
      <w:r>
        <w:t>Boşluğa aşağıdakilerden hangisi gelmeli?</w:t>
      </w:r>
    </w:p>
    <w:p w:rsidR="00553154" w:rsidRDefault="00553154" w:rsidP="005E381B">
      <w:pPr>
        <w:pStyle w:val="ListParagraph"/>
        <w:numPr>
          <w:ilvl w:val="0"/>
          <w:numId w:val="2"/>
        </w:numPr>
      </w:pPr>
      <w:r>
        <w:t xml:space="preserve"> can / can ‘t               C ) can ‘t  /  can</w:t>
      </w:r>
      <w:r>
        <w:tab/>
      </w:r>
      <w:r>
        <w:tab/>
      </w:r>
      <w:r>
        <w:tab/>
        <w:t>dentist—scissors—barber--teacher</w:t>
      </w:r>
    </w:p>
    <w:p w:rsidR="00553154" w:rsidRDefault="00553154" w:rsidP="005E381B">
      <w:pPr>
        <w:pStyle w:val="ListParagraph"/>
        <w:numPr>
          <w:ilvl w:val="0"/>
          <w:numId w:val="2"/>
        </w:numPr>
      </w:pPr>
      <w:r>
        <w:t xml:space="preserve"> can  /  can                D ) can ‘t  / can ‘t</w:t>
      </w:r>
    </w:p>
    <w:p w:rsidR="00553154" w:rsidRDefault="00553154" w:rsidP="007D668F">
      <w:pPr>
        <w:ind w:left="284"/>
      </w:pPr>
      <w:r>
        <w:t xml:space="preserve">2.I can ………….  </w:t>
      </w:r>
      <w:hyperlink r:id="rId16" w:history="1">
        <w:r w:rsidRPr="0039222E">
          <w:rPr>
            <w:rFonts w:ascii="Arial" w:hAnsi="Arial" w:cs="Arial"/>
            <w:noProof/>
            <w:color w:val="0000FF"/>
            <w:sz w:val="27"/>
            <w:szCs w:val="27"/>
          </w:rPr>
          <w:pict>
            <v:shape id="rg_hi" o:spid="_x0000_i1035" type="#_x0000_t75" alt="http://t0.gstatic.com/images?q=tbn:ANd9GcROC5ujE2Dz8KiLUw0wkFGN7VMqaGFo_08JRkBIGySF5s58YEdzug" href="http://www.google.com.tr/imgres?q=bisiklet+%C3%A7izimi&amp;hl=tr&amp;gbv=2&amp;biw=1366&amp;bih=673&amp;tbm=isch&amp;tbnid=kOuY_N_KztYYCM:&amp;imgrefurl=http://adventuresinthewonderland.wordpress.com/&amp;docid=PlHgYyaiMMjJWM&amp;imgurl=http://adventuresinthewonderland.files.wordpress.com/2011/02/bicycle-bike-cycle-cycling.png&amp;w=653&amp;h=379&amp;ei=E4eKT6fROtHLswaSvqjoCw&amp;zoom=1&amp;iact=hc&amp;vpx=159&amp;vpy=216&amp;dur=46&amp;hovh=171&amp;hovw=295&amp;tx=168&amp;ty=99&amp;sig=103912052095094897773&amp;page=2&amp;tbnh=102&amp;tbnw=176&amp;start=18&amp;ndsp=24&amp;ved=1t:429,r:0,s:18,i:1" style="width:99.75pt;height:33pt;visibility:visible" o:button="t">
              <v:fill o:detectmouseclick="t"/>
              <v:imagedata r:id="rId17" o:title=""/>
            </v:shape>
          </w:pict>
        </w:r>
      </w:hyperlink>
      <w:r>
        <w:tab/>
      </w:r>
      <w:r>
        <w:tab/>
        <w:t>F)ANSWER THE QUESTIONS</w:t>
      </w:r>
    </w:p>
    <w:p w:rsidR="00553154" w:rsidRDefault="00553154" w:rsidP="005E381B">
      <w:r>
        <w:t>A ) play golf                    C ) swim</w:t>
      </w:r>
    </w:p>
    <w:p w:rsidR="00553154" w:rsidRDefault="00553154" w:rsidP="005E381B">
      <w:r>
        <w:t>B ) ride a horse                D ) ride a bicycle</w:t>
      </w:r>
      <w:r>
        <w:tab/>
      </w:r>
      <w:r>
        <w:tab/>
        <w:t>41)What ‘s your name?...................................................</w:t>
      </w:r>
    </w:p>
    <w:p w:rsidR="00553154" w:rsidRDefault="00553154" w:rsidP="007D668F">
      <w:pPr>
        <w:ind w:left="284"/>
      </w:pPr>
      <w:r>
        <w:t>3.</w:t>
      </w:r>
      <w:hyperlink r:id="rId18" w:history="1">
        <w:r w:rsidRPr="005F49D3">
          <w:rPr>
            <w:noProof/>
          </w:rPr>
          <w:pict>
            <v:shape id="Resim 4" o:spid="_x0000_i1036" type="#_x0000_t75" alt="http://t2.gstatic.com/images?q=tbn:ANd9GcScLjJSjCebrx-PkKkAOc4JPit1lJ3auuaRtJpWVX6omlcGxLXzvw" href="http://www.google.com.tr/imgres?q=kelebek%C3%A7izimi&amp;hl=tr&amp;gbv=2&amp;biw=1366&amp;bih=673&amp;tbm=isch&amp;tbnid=ASV2PCXOkc7CGM:&amp;imgrefurl=http://www.buyutec.net/p-kelebek-cizimi-35490.html&amp;docid=5-ue1NEdA6OqgM&amp;imgurl=http://www.buyutec.net/data/media/2183/kelebek-cizimi-.jpg&amp;w=499&amp;h=402&amp;ei=YIiKT6LGEMrAswbP2K3iCw&amp;zoom=1&amp;iact=hc&amp;vpx=502&amp;vpy=184&amp;dur=47&amp;hovh=201&amp;hovw=250&amp;tx=130&amp;ty=124&amp;sig=103912052095094897773&amp;page=1&amp;tbnh=132&amp;tbnw=164&amp;start=0&amp;ndsp=21&amp;ved=1t:429,r:2,s:0,i:" style="width:69pt;height:51.75pt;visibility:visible" o:button="t">
              <v:fill o:detectmouseclick="t"/>
              <v:imagedata r:id="rId19" o:title="" cropbottom="10912f" cropright="3792f"/>
            </v:shape>
          </w:pict>
        </w:r>
      </w:hyperlink>
      <w:r>
        <w:tab/>
      </w:r>
      <w:r>
        <w:tab/>
      </w:r>
      <w:r>
        <w:tab/>
      </w:r>
      <w:r>
        <w:tab/>
      </w:r>
      <w:r>
        <w:tab/>
        <w:t>42)Where are you from?.......................................................</w:t>
      </w:r>
    </w:p>
    <w:p w:rsidR="00553154" w:rsidRDefault="00553154" w:rsidP="005E381B">
      <w:r>
        <w:t xml:space="preserve"> It can ‘t swim but  ……………….</w:t>
      </w:r>
    </w:p>
    <w:p w:rsidR="00553154" w:rsidRDefault="00553154" w:rsidP="005E381B">
      <w:r>
        <w:t>Resme göre boşluğa hangisi gelmeli?</w:t>
      </w:r>
    </w:p>
    <w:p w:rsidR="00553154" w:rsidRDefault="00553154" w:rsidP="005E381B">
      <w:r>
        <w:t xml:space="preserve">A ) It can run fast            C ) It can lift weight </w:t>
      </w:r>
      <w:r>
        <w:tab/>
        <w:t>43)What ‘s your job?............................................................</w:t>
      </w:r>
    </w:p>
    <w:p w:rsidR="00553154" w:rsidRDefault="00553154" w:rsidP="005E381B">
      <w:r>
        <w:t xml:space="preserve">B ) It can fly                    D ) It can climb. </w:t>
      </w:r>
    </w:p>
    <w:p w:rsidR="00553154" w:rsidRDefault="00553154" w:rsidP="005E381B"/>
    <w:p w:rsidR="00553154" w:rsidRDefault="00553154" w:rsidP="007D668F">
      <w:pPr>
        <w:ind w:left="284"/>
      </w:pPr>
      <w:r>
        <w:t>4.A : Do you like chicken and coke?</w:t>
      </w:r>
      <w:r>
        <w:tab/>
      </w:r>
      <w:r>
        <w:tab/>
        <w:t>44)What ‘s your favourite food?.........................................</w:t>
      </w:r>
    </w:p>
    <w:p w:rsidR="00553154" w:rsidRDefault="00553154" w:rsidP="005E381B">
      <w:pPr>
        <w:pStyle w:val="ListParagraph"/>
      </w:pPr>
      <w:r>
        <w:t>B : I …….  coke but I …………chicken.</w:t>
      </w:r>
    </w:p>
    <w:p w:rsidR="00553154" w:rsidRDefault="00553154" w:rsidP="005E381B">
      <w:r>
        <w:t>Boşluğa aşağıdakilerden hangisi gelmeli?</w:t>
      </w:r>
    </w:p>
    <w:p w:rsidR="00553154" w:rsidRDefault="00553154" w:rsidP="005E381B">
      <w:r>
        <w:t>A ) like / don’t                C ) like / like</w:t>
      </w:r>
      <w:r>
        <w:tab/>
      </w:r>
      <w:r>
        <w:tab/>
        <w:t>45)What is the capital city of Turkey?</w:t>
      </w:r>
    </w:p>
    <w:p w:rsidR="00553154" w:rsidRDefault="00553154" w:rsidP="005E381B">
      <w:r>
        <w:t>B ) don’t / like                D ) like / don’t like</w:t>
      </w:r>
    </w:p>
    <w:p w:rsidR="00553154" w:rsidRDefault="00553154" w:rsidP="005E381B"/>
    <w:p w:rsidR="00553154" w:rsidRDefault="00553154" w:rsidP="007D668F">
      <w:pPr>
        <w:ind w:left="284"/>
      </w:pPr>
      <w:r>
        <w:t>5.Farklı olanı işaretleyiniz.</w:t>
      </w:r>
    </w:p>
    <w:p w:rsidR="00553154" w:rsidRDefault="00553154" w:rsidP="005E381B">
      <w:r>
        <w:t>A ) milk                   C ) water</w:t>
      </w:r>
    </w:p>
    <w:p w:rsidR="00553154" w:rsidRDefault="00553154" w:rsidP="005E381B">
      <w:r>
        <w:t>B ) tomato               D ) orange juice</w:t>
      </w:r>
    </w:p>
    <w:p w:rsidR="00553154" w:rsidRDefault="00553154" w:rsidP="005E381B"/>
    <w:p w:rsidR="00553154" w:rsidRDefault="00553154" w:rsidP="007D668F">
      <w:pPr>
        <w:ind w:left="284"/>
      </w:pPr>
      <w:r>
        <w:t>6.I ……. like milk but I ………orange juice.</w:t>
      </w:r>
    </w:p>
    <w:p w:rsidR="00553154" w:rsidRDefault="00553154" w:rsidP="005E381B">
      <w:r>
        <w:t>A ) like / don’t like         C ) don’t / don’t like</w:t>
      </w:r>
    </w:p>
    <w:p w:rsidR="00553154" w:rsidRDefault="00553154" w:rsidP="005E381B">
      <w:r>
        <w:t>B ) don’t  / like               D ) like / like</w:t>
      </w:r>
    </w:p>
    <w:p w:rsidR="00553154" w:rsidRDefault="00553154" w:rsidP="000D54D2">
      <w:pPr>
        <w:rPr>
          <w:b/>
          <w:bCs/>
          <w:color w:val="404040"/>
        </w:rPr>
      </w:pPr>
      <w:r>
        <w:rPr>
          <w:b/>
          <w:bCs/>
          <w:color w:val="404040"/>
        </w:rPr>
        <w:t xml:space="preserve">                      </w:t>
      </w:r>
    </w:p>
    <w:p w:rsidR="00553154" w:rsidRDefault="00553154" w:rsidP="000D54D2">
      <w:pPr>
        <w:rPr>
          <w:b/>
          <w:bCs/>
          <w:color w:val="404040"/>
        </w:rPr>
      </w:pPr>
      <w:r>
        <w:rPr>
          <w:b/>
          <w:bCs/>
          <w:color w:val="404040"/>
        </w:rPr>
        <w:t xml:space="preserve">                                                                           </w:t>
      </w:r>
    </w:p>
    <w:p w:rsidR="00553154" w:rsidRDefault="00553154" w:rsidP="007D668F">
      <w:pPr>
        <w:ind w:left="284"/>
      </w:pPr>
      <w:r>
        <w:rPr>
          <w:noProof/>
        </w:rPr>
        <w:pict>
          <v:line id="Düz Bağlayıcı 9" o:spid="_x0000_s1026" style="position:absolute;left:0;text-align:left;z-index:251658240;visibility:visible" from="184.15pt,-.3pt" to="240.4pt,52.2pt" strokeweight="3pt">
            <v:shadow on="t" color="black" opacity="22937f" origin=",.5" offset="0,.63889mm"/>
          </v:line>
        </w:pict>
      </w:r>
      <w:r>
        <w:rPr>
          <w:noProof/>
        </w:rPr>
        <w:pict>
          <v:line id="Düz Bağlayıcı 8" o:spid="_x0000_s1027" style="position:absolute;left:0;text-align:left;flip:x;z-index:251659264;visibility:visible" from="184.15pt,-.3pt" to="234.4pt,52.2pt" strokeweight="3pt">
            <v:shadow on="t" color="black" opacity="22937f" origin=",.5" offset="0,.63889mm"/>
          </v:line>
        </w:pict>
      </w:r>
      <w:r>
        <w:t xml:space="preserve">7.She ………………. dogs.         </w:t>
      </w:r>
      <w:hyperlink r:id="rId20" w:history="1">
        <w:r w:rsidRPr="0039222E">
          <w:rPr>
            <w:rFonts w:ascii="Arial" w:hAnsi="Arial" w:cs="Arial"/>
            <w:noProof/>
            <w:color w:val="0000FF"/>
            <w:sz w:val="27"/>
            <w:szCs w:val="27"/>
          </w:rPr>
          <w:pict>
            <v:shape id="Resim 2" o:spid="_x0000_i1037" type="#_x0000_t75" alt="http://t1.gstatic.com/images?q=tbn:ANd9GcSUZsX1NE0do1ohoQjP6M639eSf3vWY-zP0OZtyX-SZJ0AbBqSAUQ" href="http://www.google.com.tr/imgres?q=%C3%87%C4%B0Z%C4%B0M+K%C3%96PEK&amp;hl=tr&amp;gbv=2&amp;biw=1366&amp;bih=673&amp;tbm=isch&amp;tbnid=bqeFOrtixBuV5M:&amp;imgrefurl=http://www.shutterstock.com/pic-47974282/stock-vector-dog-drawing.html&amp;docid=b42hDyK4dNGZ6M&amp;imgurl=http://image.shutterstock.com/display_pic_with_logo/483673/483673,1267740382,2/stock-vector-dog-drawing-47974282.jpg&amp;w=450&amp;h=470&amp;ei=NIWKT7T4FIvVsgag2ZSwCw&amp;zoom=1&amp;iact=hc&amp;vpx=704&amp;vpy=2&amp;dur=2539&amp;hovh=229&amp;hovw=220&amp;tx=94&amp;ty=112&amp;sig=103912052095094897773&amp;page=2&amp;tbnh=140&amp;tbnw=125&amp;start=24&amp;ndsp=28&amp;ved=1t:429,r:17,s:24,i:1" style="width:53.25pt;height:51.75pt;visibility:visible" o:button="t">
              <v:fill o:detectmouseclick="t"/>
              <v:imagedata r:id="rId21" o:title="" croptop="12134f" cropbottom="14710f" cropleft="11479f" cropright="10903f"/>
            </v:shape>
          </w:pict>
        </w:r>
      </w:hyperlink>
    </w:p>
    <w:p w:rsidR="00553154" w:rsidRDefault="00553154" w:rsidP="005E381B">
      <w:pPr>
        <w:ind w:left="284"/>
      </w:pPr>
      <w:r>
        <w:t>A ) don’t like                C ) doesn’t like</w:t>
      </w:r>
    </w:p>
    <w:p w:rsidR="00553154" w:rsidRDefault="00553154" w:rsidP="005E381B">
      <w:pPr>
        <w:ind w:left="284"/>
      </w:pPr>
      <w:r>
        <w:t>B ) don’t likes               D ) doesn’t likes</w:t>
      </w:r>
    </w:p>
    <w:p w:rsidR="00553154" w:rsidRDefault="00553154" w:rsidP="005E381B">
      <w:pPr>
        <w:ind w:left="284"/>
      </w:pPr>
    </w:p>
    <w:p w:rsidR="00553154" w:rsidRDefault="00553154" w:rsidP="007D668F">
      <w:pPr>
        <w:ind w:left="284"/>
      </w:pPr>
      <w:r>
        <w:t>8.A: ……………………….</w:t>
      </w:r>
    </w:p>
    <w:p w:rsidR="00553154" w:rsidRDefault="00553154" w:rsidP="005E381B">
      <w:pPr>
        <w:pStyle w:val="ListParagraph"/>
        <w:ind w:left="644"/>
      </w:pPr>
      <w:r>
        <w:t xml:space="preserve">B: I like reading.I don’t like computer </w:t>
      </w:r>
    </w:p>
    <w:p w:rsidR="00553154" w:rsidRDefault="00553154" w:rsidP="005E381B">
      <w:pPr>
        <w:pStyle w:val="ListParagraph"/>
        <w:ind w:left="644"/>
      </w:pPr>
      <w:r>
        <w:t xml:space="preserve">     games.</w:t>
      </w:r>
    </w:p>
    <w:p w:rsidR="00553154" w:rsidRDefault="00553154" w:rsidP="005E381B">
      <w:pPr>
        <w:pStyle w:val="ListParagraph"/>
        <w:ind w:left="644"/>
      </w:pPr>
      <w:r>
        <w:t>Bu cevabın sorusu aşağıdakilerden hangisi?</w:t>
      </w:r>
    </w:p>
    <w:p w:rsidR="00553154" w:rsidRDefault="00553154" w:rsidP="005E381B">
      <w:r>
        <w:t>A ) Do you like playing computer games?</w:t>
      </w:r>
    </w:p>
    <w:p w:rsidR="00553154" w:rsidRDefault="00553154" w:rsidP="005E381B">
      <w:r>
        <w:t>B ) Do you like reading?</w:t>
      </w:r>
    </w:p>
    <w:p w:rsidR="00553154" w:rsidRDefault="00553154" w:rsidP="005E381B">
      <w:r>
        <w:t>C ) What do you like?</w:t>
      </w:r>
    </w:p>
    <w:p w:rsidR="00553154" w:rsidRDefault="00553154" w:rsidP="005E381B">
      <w:r>
        <w:t xml:space="preserve">D ) Do you like reading or playing computer    </w:t>
      </w:r>
    </w:p>
    <w:p w:rsidR="00553154" w:rsidRDefault="00553154" w:rsidP="005E381B">
      <w:r>
        <w:t xml:space="preserve">      games?</w:t>
      </w:r>
    </w:p>
    <w:p w:rsidR="00553154" w:rsidRDefault="00553154" w:rsidP="005E381B"/>
    <w:p w:rsidR="00553154" w:rsidRDefault="00553154" w:rsidP="007D668F">
      <w:pPr>
        <w:ind w:left="284"/>
      </w:pPr>
      <w:r>
        <w:t>9.Farklı olanı işaretleyiniz.</w:t>
      </w:r>
    </w:p>
    <w:p w:rsidR="00553154" w:rsidRDefault="00553154" w:rsidP="005E381B">
      <w:r>
        <w:t>A ) pencil       B ) play         C ) swim        D ) drink</w:t>
      </w:r>
    </w:p>
    <w:p w:rsidR="00553154" w:rsidRDefault="00553154" w:rsidP="005E381B"/>
    <w:p w:rsidR="00553154" w:rsidRDefault="00553154" w:rsidP="000D54D2">
      <w:pP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Default="00553154" w:rsidP="00D14F4B">
      <w:pPr>
        <w:jc w:val="center"/>
        <w:rPr>
          <w:b/>
          <w:bCs/>
          <w:color w:val="404040"/>
        </w:rPr>
      </w:pPr>
    </w:p>
    <w:p w:rsidR="00553154" w:rsidRPr="00D14F4B" w:rsidRDefault="00553154">
      <w:pPr>
        <w:rPr>
          <w:sz w:val="28"/>
          <w:szCs w:val="28"/>
        </w:rPr>
      </w:pPr>
    </w:p>
    <w:sectPr w:rsidR="00553154" w:rsidRPr="00D14F4B" w:rsidSect="00D14F4B">
      <w:pgSz w:w="12242" w:h="19442" w:code="121"/>
      <w:pgMar w:top="851"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E4D8E"/>
    <w:multiLevelType w:val="hybridMultilevel"/>
    <w:tmpl w:val="CF0EF808"/>
    <w:lvl w:ilvl="0" w:tplc="F9EEB3DC">
      <w:start w:val="1"/>
      <w:numFmt w:val="decimal"/>
      <w:lvlText w:val="%1."/>
      <w:lvlJc w:val="left"/>
      <w:pPr>
        <w:ind w:left="644"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525E2C24"/>
    <w:multiLevelType w:val="hybridMultilevel"/>
    <w:tmpl w:val="7D14D66E"/>
    <w:lvl w:ilvl="0" w:tplc="1980CB28">
      <w:start w:val="1"/>
      <w:numFmt w:val="upperLetter"/>
      <w:lvlText w:val="%1)"/>
      <w:lvlJc w:val="left"/>
      <w:pPr>
        <w:ind w:left="4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F4B"/>
    <w:rsid w:val="000D54D2"/>
    <w:rsid w:val="00192588"/>
    <w:rsid w:val="001C7047"/>
    <w:rsid w:val="00361DFB"/>
    <w:rsid w:val="00380010"/>
    <w:rsid w:val="0039222E"/>
    <w:rsid w:val="004B4916"/>
    <w:rsid w:val="005061C6"/>
    <w:rsid w:val="00553154"/>
    <w:rsid w:val="005E381B"/>
    <w:rsid w:val="005F49D3"/>
    <w:rsid w:val="005F578F"/>
    <w:rsid w:val="006C3C5F"/>
    <w:rsid w:val="0073366B"/>
    <w:rsid w:val="00775B1A"/>
    <w:rsid w:val="007D668F"/>
    <w:rsid w:val="00844308"/>
    <w:rsid w:val="009374E3"/>
    <w:rsid w:val="009F37F5"/>
    <w:rsid w:val="00D14F4B"/>
    <w:rsid w:val="00D16645"/>
    <w:rsid w:val="00D65183"/>
    <w:rsid w:val="00DC4AFB"/>
    <w:rsid w:val="00E93398"/>
    <w:rsid w:val="00F338D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4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14F4B"/>
    <w:rPr>
      <w:rFonts w:cs="Calibri"/>
      <w:lang w:eastAsia="en-US"/>
    </w:rPr>
  </w:style>
  <w:style w:type="paragraph" w:styleId="BalloonText">
    <w:name w:val="Balloon Text"/>
    <w:basedOn w:val="Normal"/>
    <w:link w:val="BalloonTextChar"/>
    <w:uiPriority w:val="99"/>
    <w:semiHidden/>
    <w:rsid w:val="00D14F4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4F4B"/>
    <w:rPr>
      <w:rFonts w:ascii="Tahoma" w:hAnsi="Tahoma" w:cs="Tahoma"/>
      <w:sz w:val="16"/>
      <w:szCs w:val="16"/>
      <w:lang w:eastAsia="tr-TR"/>
    </w:rPr>
  </w:style>
  <w:style w:type="paragraph" w:styleId="ListParagraph">
    <w:name w:val="List Paragraph"/>
    <w:basedOn w:val="Normal"/>
    <w:uiPriority w:val="99"/>
    <w:qFormat/>
    <w:rsid w:val="005E381B"/>
    <w:pPr>
      <w:ind w:left="720"/>
    </w:pPr>
  </w:style>
  <w:style w:type="character" w:styleId="Hyperlink">
    <w:name w:val="Hyperlink"/>
    <w:basedOn w:val="DefaultParagraphFont"/>
    <w:uiPriority w:val="99"/>
    <w:rsid w:val="009374E3"/>
    <w:rPr>
      <w:color w:val="0000FF"/>
      <w:u w:val="single"/>
    </w:rPr>
  </w:style>
</w:styles>
</file>

<file path=word/webSettings.xml><?xml version="1.0" encoding="utf-8"?>
<w:webSettings xmlns:r="http://schemas.openxmlformats.org/officeDocument/2006/relationships" xmlns:w="http://schemas.openxmlformats.org/wordprocessingml/2006/main">
  <w:divs>
    <w:div w:id="1032194460">
      <w:marLeft w:val="0"/>
      <w:marRight w:val="0"/>
      <w:marTop w:val="0"/>
      <w:marBottom w:val="0"/>
      <w:divBdr>
        <w:top w:val="none" w:sz="0" w:space="0" w:color="auto"/>
        <w:left w:val="none" w:sz="0" w:space="0" w:color="auto"/>
        <w:bottom w:val="none" w:sz="0" w:space="0" w:color="auto"/>
        <w:right w:val="none" w:sz="0" w:space="0" w:color="auto"/>
      </w:divBdr>
    </w:div>
    <w:div w:id="1032194461">
      <w:marLeft w:val="0"/>
      <w:marRight w:val="0"/>
      <w:marTop w:val="0"/>
      <w:marBottom w:val="0"/>
      <w:divBdr>
        <w:top w:val="none" w:sz="0" w:space="0" w:color="auto"/>
        <w:left w:val="none" w:sz="0" w:space="0" w:color="auto"/>
        <w:bottom w:val="none" w:sz="0" w:space="0" w:color="auto"/>
        <w:right w:val="none" w:sz="0" w:space="0" w:color="auto"/>
      </w:divBdr>
    </w:div>
    <w:div w:id="1032194462">
      <w:marLeft w:val="0"/>
      <w:marRight w:val="0"/>
      <w:marTop w:val="0"/>
      <w:marBottom w:val="0"/>
      <w:divBdr>
        <w:top w:val="none" w:sz="0" w:space="0" w:color="auto"/>
        <w:left w:val="none" w:sz="0" w:space="0" w:color="auto"/>
        <w:bottom w:val="none" w:sz="0" w:space="0" w:color="auto"/>
        <w:right w:val="none" w:sz="0" w:space="0" w:color="auto"/>
      </w:divBdr>
    </w:div>
    <w:div w:id="1032194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hyperlink" Target="http://www.google.com.tr/imgres?q=kelebek%C3%A7izimi&amp;hl=tr&amp;gbv=2&amp;biw=1366&amp;bih=673&amp;tbm=isch&amp;tbnid=ASV2PCXOkc7CGM:&amp;imgrefurl=http://www.buyutec.net/p-kelebek-cizimi-35490.html&amp;docid=5-ue1NEdA6OqgM&amp;imgurl=http://www.buyutec.net/data/media/2183/kelebek-cizimi-.jpg&amp;w=499&amp;h=402&amp;ei=YIiKT6LGEMrAswbP2K3iCw&amp;zoom=1&amp;iact=hc&amp;vpx=502&amp;vpy=184&amp;dur=47&amp;hovh=201&amp;hovw=250&amp;tx=130&amp;ty=124&amp;sig=103912052095094897773&amp;page=1&amp;tbnh=132&amp;tbnw=164&amp;start=0&amp;ndsp=21&amp;ved=1t:429,r:2,s:0,i:67" TargetMode="External"/><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www.google.com.tr/imgres?q=bisiklet+%C3%A7izimi&amp;hl=tr&amp;gbv=2&amp;biw=1366&amp;bih=673&amp;tbm=isch&amp;tbnid=kOuY_N_KztYYCM:&amp;imgrefurl=http://adventuresinthewonderland.wordpress.com/&amp;docid=PlHgYyaiMMjJWM&amp;imgurl=http://adventuresinthewonderland.files.wordpress.com/2011/02/bicycle-bike-cycle-cycling.png&amp;w=653&amp;h=379&amp;ei=E4eKT6fROtHLswaSvqjoCw&amp;zoom=1&amp;iact=hc&amp;vpx=159&amp;vpy=216&amp;dur=46&amp;hovh=171&amp;hovw=295&amp;tx=168&amp;ty=99&amp;sig=103912052095094897773&amp;page=2&amp;tbnh=102&amp;tbnw=176&amp;start=18&amp;ndsp=24&amp;ved=1t:429,r:0,s:18,i:105" TargetMode="External"/><Relationship Id="rId20" Type="http://schemas.openxmlformats.org/officeDocument/2006/relationships/hyperlink" Target="http://www.google.com.tr/imgres?q=%C3%87%C4%B0Z%C4%B0M+K%C3%96PEK&amp;hl=tr&amp;gbv=2&amp;biw=1366&amp;bih=673&amp;tbm=isch&amp;tbnid=bqeFOrtixBuV5M:&amp;imgrefurl=http://www.shutterstock.com/pic-47974282/stock-vector-dog-drawing.html&amp;docid=b42hDyK4dNGZ6M&amp;imgurl=http://image.shutterstock.com/display_pic_with_logo/483673/483673,1267740382,2/stock-vector-dog-drawing-47974282.jpg&amp;w=450&amp;h=470&amp;ei=NIWKT7T4FIvVsgag2ZSwCw&amp;zoom=1&amp;iact=hc&amp;vpx=704&amp;vpy=2&amp;dur=2539&amp;hovh=229&amp;hovw=220&amp;tx=94&amp;ty=112&amp;sig=103912052095094897773&amp;page=2&amp;tbnh=140&amp;tbnw=125&amp;start=24&amp;ndsp=28&amp;ved=1t:429,r:17,s:24,i:193"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914</Words>
  <Characters>5215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murat</dc:creator>
  <cp:keywords>www.sorubak.com</cp:keywords>
  <dc:description>www.sorubak.com</dc:description>
  <cp:lastModifiedBy>EDANUR</cp:lastModifiedBy>
  <cp:revision>3</cp:revision>
  <dcterms:created xsi:type="dcterms:W3CDTF">2012-04-29T13:24:00Z</dcterms:created>
  <dcterms:modified xsi:type="dcterms:W3CDTF">2013-04-14T21:11:00Z</dcterms:modified>
  <cp:category>www.sorubak.com</cp:category>
</cp:coreProperties>
</file>