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120"/>
        <w:gridCol w:w="1800"/>
      </w:tblGrid>
      <w:tr w:rsidR="00C54392" w:rsidRPr="00144EEE">
        <w:trPr>
          <w:trHeight w:val="891"/>
        </w:trPr>
        <w:tc>
          <w:tcPr>
            <w:tcW w:w="3348" w:type="dxa"/>
          </w:tcPr>
          <w:p w:rsidR="00C54392" w:rsidRPr="00144EEE" w:rsidRDefault="00C54392" w:rsidP="00E25455">
            <w:pPr>
              <w:rPr>
                <w:rFonts w:ascii="Cambria" w:hAnsi="Cambria" w:cs="Cambria"/>
                <w:b/>
                <w:bCs/>
              </w:rPr>
            </w:pPr>
            <w:r w:rsidRPr="00144EEE">
              <w:rPr>
                <w:rFonts w:ascii="Cambria" w:hAnsi="Cambria" w:cs="Cambria"/>
                <w:b/>
                <w:bCs/>
              </w:rPr>
              <w:t>Adı:……………………………..</w:t>
            </w:r>
          </w:p>
          <w:p w:rsidR="00C54392" w:rsidRPr="00144EEE" w:rsidRDefault="00C54392" w:rsidP="00E25455">
            <w:pPr>
              <w:rPr>
                <w:rFonts w:ascii="Cambria" w:hAnsi="Cambria" w:cs="Cambria"/>
                <w:b/>
                <w:bCs/>
              </w:rPr>
            </w:pPr>
            <w:r w:rsidRPr="00144EEE">
              <w:rPr>
                <w:rFonts w:ascii="Cambria" w:hAnsi="Cambria" w:cs="Cambria"/>
                <w:b/>
                <w:bCs/>
              </w:rPr>
              <w:t>Soyadı:…………………………….</w:t>
            </w:r>
          </w:p>
          <w:p w:rsidR="00C54392" w:rsidRPr="00144EEE" w:rsidRDefault="00C54392" w:rsidP="00E25455">
            <w:pPr>
              <w:rPr>
                <w:rFonts w:ascii="Cambria" w:hAnsi="Cambria" w:cs="Cambria"/>
                <w:b/>
                <w:bCs/>
              </w:rPr>
            </w:pPr>
            <w:r w:rsidRPr="00144EEE">
              <w:rPr>
                <w:rFonts w:ascii="Cambria" w:hAnsi="Cambria" w:cs="Cambria"/>
                <w:b/>
                <w:bCs/>
              </w:rPr>
              <w:t>No:…………………..</w:t>
            </w:r>
          </w:p>
        </w:tc>
        <w:tc>
          <w:tcPr>
            <w:tcW w:w="6120" w:type="dxa"/>
          </w:tcPr>
          <w:p w:rsidR="00C54392" w:rsidRDefault="00C54392" w:rsidP="009A331B">
            <w:pPr>
              <w:jc w:val="both"/>
            </w:pPr>
            <w:hyperlink r:id="rId5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C54392" w:rsidRPr="00144EEE" w:rsidRDefault="00C54392" w:rsidP="00E25455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144EEE">
              <w:rPr>
                <w:rFonts w:ascii="Cambria" w:hAnsi="Cambria" w:cs="Cambria"/>
                <w:b/>
                <w:bCs/>
              </w:rPr>
              <w:t>EĞİTİM ÖĞRETİM YILI</w:t>
            </w:r>
          </w:p>
          <w:p w:rsidR="00C54392" w:rsidRPr="00144EEE" w:rsidRDefault="00C54392" w:rsidP="00E25455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144EEE">
              <w:rPr>
                <w:rFonts w:ascii="Cambria" w:hAnsi="Cambria" w:cs="Cambria"/>
                <w:b/>
                <w:bCs/>
              </w:rPr>
              <w:t>GÜNEYCİK  İLKÖĞRETİM OKULU 5/A SINIFI 2.DÖNEM</w:t>
            </w:r>
          </w:p>
          <w:p w:rsidR="00C54392" w:rsidRPr="00144EEE" w:rsidRDefault="00C54392" w:rsidP="00E25455">
            <w:pPr>
              <w:jc w:val="center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İNGİLİZCE DERSİ 2</w:t>
            </w:r>
            <w:r w:rsidRPr="00144EEE">
              <w:rPr>
                <w:rFonts w:ascii="Cambria" w:hAnsi="Cambria" w:cs="Cambria"/>
                <w:b/>
                <w:bCs/>
              </w:rPr>
              <w:t>. YAZILI SINAV SORULARI</w:t>
            </w:r>
          </w:p>
        </w:tc>
        <w:tc>
          <w:tcPr>
            <w:tcW w:w="1800" w:type="dxa"/>
          </w:tcPr>
          <w:p w:rsidR="00C54392" w:rsidRPr="00144EEE" w:rsidRDefault="00C54392" w:rsidP="00E25455">
            <w:pPr>
              <w:rPr>
                <w:rFonts w:ascii="Cambria" w:hAnsi="Cambria" w:cs="Cambria"/>
                <w:b/>
                <w:bCs/>
              </w:rPr>
            </w:pPr>
            <w:r w:rsidRPr="00144EEE">
              <w:rPr>
                <w:rFonts w:ascii="Cambria" w:hAnsi="Cambria" w:cs="Cambria"/>
                <w:b/>
                <w:bCs/>
              </w:rPr>
              <w:t>Aldığı Not</w:t>
            </w:r>
          </w:p>
        </w:tc>
      </w:tr>
    </w:tbl>
    <w:p w:rsidR="00C54392" w:rsidRPr="0046247E" w:rsidRDefault="00C54392" w:rsidP="00D14F4B">
      <w:pPr>
        <w:jc w:val="center"/>
        <w:rPr>
          <w:b/>
          <w:bCs/>
          <w:color w:val="404040"/>
        </w:rPr>
      </w:pPr>
    </w:p>
    <w:p w:rsidR="00C54392" w:rsidRPr="0046247E" w:rsidRDefault="00C54392" w:rsidP="00D14F4B">
      <w:pPr>
        <w:rPr>
          <w:b/>
          <w:bCs/>
          <w:color w:val="404040"/>
        </w:rPr>
      </w:pPr>
      <w:r w:rsidRPr="0046247E">
        <w:rPr>
          <w:b/>
          <w:bCs/>
          <w:color w:val="404040"/>
        </w:rPr>
        <w:t xml:space="preserve">A)READ THE TEXT AND WRITE TRUE—FALSE  </w:t>
      </w:r>
      <w:r>
        <w:rPr>
          <w:b/>
          <w:bCs/>
          <w:color w:val="404040"/>
        </w:rPr>
        <w:t>(20 P)</w:t>
      </w:r>
    </w:p>
    <w:p w:rsidR="00C54392" w:rsidRPr="0046247E" w:rsidRDefault="00C54392" w:rsidP="00D14F4B">
      <w:pPr>
        <w:rPr>
          <w:b/>
          <w:bCs/>
          <w:color w:val="404040"/>
        </w:rPr>
      </w:pPr>
    </w:p>
    <w:p w:rsidR="00C54392" w:rsidRPr="0046247E" w:rsidRDefault="00C54392" w:rsidP="001040DC">
      <w:pPr>
        <w:ind w:firstLine="708"/>
        <w:rPr>
          <w:color w:val="404040"/>
        </w:rPr>
      </w:pPr>
      <w:r w:rsidRPr="0046247E">
        <w:rPr>
          <w:color w:val="404040"/>
        </w:rPr>
        <w:t>My name is Mary . I live in a small town. In Winter it is cold and snowy. I like making a snowman with my brother on Sundays .In Summer it is sunny and hot. I like swimming in the river with my friends. In Autumn  it is rainy and cool. I like helping my mother at home . In Spring it is warm and rainy. I like going to the parks and playing there with my sister and friends.</w:t>
      </w:r>
    </w:p>
    <w:p w:rsidR="00C54392" w:rsidRPr="0046247E" w:rsidRDefault="00C54392" w:rsidP="00D14F4B">
      <w:pPr>
        <w:rPr>
          <w:b/>
          <w:bCs/>
          <w:color w:val="404040"/>
        </w:rPr>
      </w:pPr>
    </w:p>
    <w:p w:rsidR="00C54392" w:rsidRPr="0046247E" w:rsidRDefault="00C54392" w:rsidP="00D14F4B">
      <w:pPr>
        <w:rPr>
          <w:b/>
          <w:bCs/>
          <w:color w:val="404040"/>
        </w:rPr>
      </w:pPr>
      <w:r w:rsidRPr="0046247E">
        <w:rPr>
          <w:b/>
          <w:bCs/>
          <w:color w:val="404040"/>
        </w:rPr>
        <w:t>1.I live in a small town…………….</w:t>
      </w:r>
      <w:r w:rsidRPr="0046247E">
        <w:rPr>
          <w:b/>
          <w:bCs/>
          <w:color w:val="404040"/>
        </w:rPr>
        <w:tab/>
      </w:r>
      <w:r w:rsidRPr="0046247E">
        <w:rPr>
          <w:b/>
          <w:bCs/>
          <w:color w:val="404040"/>
        </w:rPr>
        <w:tab/>
      </w:r>
      <w:r>
        <w:rPr>
          <w:b/>
          <w:bCs/>
          <w:color w:val="404040"/>
        </w:rPr>
        <w:t xml:space="preserve"> </w:t>
      </w:r>
      <w:r w:rsidRPr="0046247E">
        <w:rPr>
          <w:b/>
          <w:bCs/>
          <w:color w:val="404040"/>
        </w:rPr>
        <w:t>2.I don’t like making a snowman………..</w:t>
      </w:r>
    </w:p>
    <w:p w:rsidR="00C54392" w:rsidRPr="0046247E" w:rsidRDefault="00C54392" w:rsidP="00D14F4B">
      <w:pPr>
        <w:rPr>
          <w:b/>
          <w:bCs/>
          <w:color w:val="404040"/>
        </w:rPr>
      </w:pPr>
    </w:p>
    <w:p w:rsidR="00C54392" w:rsidRPr="0046247E" w:rsidRDefault="00C54392" w:rsidP="00D14F4B">
      <w:pPr>
        <w:rPr>
          <w:b/>
          <w:bCs/>
          <w:color w:val="404040"/>
        </w:rPr>
      </w:pPr>
      <w:r w:rsidRPr="0046247E">
        <w:rPr>
          <w:b/>
          <w:bCs/>
          <w:color w:val="404040"/>
        </w:rPr>
        <w:t>3.Spring is warm and rainy……………..</w:t>
      </w:r>
      <w:r w:rsidRPr="0046247E">
        <w:rPr>
          <w:b/>
          <w:bCs/>
          <w:color w:val="404040"/>
        </w:rPr>
        <w:tab/>
      </w:r>
      <w:r w:rsidRPr="0046247E">
        <w:rPr>
          <w:b/>
          <w:bCs/>
          <w:color w:val="404040"/>
        </w:rPr>
        <w:tab/>
        <w:t>4.I like swimming in summer……………..</w:t>
      </w:r>
    </w:p>
    <w:p w:rsidR="00C54392" w:rsidRPr="0046247E" w:rsidRDefault="00C54392" w:rsidP="00D14F4B">
      <w:pPr>
        <w:rPr>
          <w:b/>
          <w:bCs/>
          <w:color w:val="404040"/>
        </w:rPr>
      </w:pPr>
    </w:p>
    <w:p w:rsidR="00C54392" w:rsidRPr="0046247E" w:rsidRDefault="00C54392" w:rsidP="00D14F4B">
      <w:pPr>
        <w:rPr>
          <w:b/>
          <w:bCs/>
          <w:color w:val="404040"/>
        </w:rPr>
      </w:pPr>
      <w:r w:rsidRPr="0046247E">
        <w:rPr>
          <w:b/>
          <w:bCs/>
          <w:color w:val="404040"/>
        </w:rPr>
        <w:t>5.I swim in the river……………..</w:t>
      </w:r>
      <w:r w:rsidRPr="0046247E">
        <w:rPr>
          <w:b/>
          <w:bCs/>
          <w:color w:val="404040"/>
        </w:rPr>
        <w:tab/>
      </w:r>
      <w:r w:rsidRPr="0046247E">
        <w:rPr>
          <w:b/>
          <w:bCs/>
          <w:color w:val="404040"/>
        </w:rPr>
        <w:tab/>
      </w:r>
      <w:r w:rsidRPr="0046247E">
        <w:rPr>
          <w:b/>
          <w:bCs/>
          <w:color w:val="404040"/>
        </w:rPr>
        <w:tab/>
        <w:t>6.I don’t like helping my mother……………</w:t>
      </w:r>
    </w:p>
    <w:p w:rsidR="00C54392" w:rsidRPr="0046247E" w:rsidRDefault="00C54392" w:rsidP="00D14F4B">
      <w:pPr>
        <w:rPr>
          <w:b/>
          <w:bCs/>
          <w:color w:val="404040"/>
        </w:rPr>
      </w:pPr>
    </w:p>
    <w:p w:rsidR="00C54392" w:rsidRPr="0046247E" w:rsidRDefault="00C54392" w:rsidP="00D14F4B">
      <w:pPr>
        <w:rPr>
          <w:b/>
          <w:bCs/>
          <w:color w:val="404040"/>
        </w:rPr>
      </w:pPr>
      <w:r w:rsidRPr="0046247E">
        <w:rPr>
          <w:b/>
          <w:bCs/>
          <w:color w:val="404040"/>
        </w:rPr>
        <w:t>7.The weather isn’t snowy in winter…………</w:t>
      </w:r>
      <w:r w:rsidRPr="0046247E">
        <w:rPr>
          <w:b/>
          <w:bCs/>
          <w:color w:val="404040"/>
        </w:rPr>
        <w:tab/>
        <w:t>8.The weather is rainy and cool in summer………..</w:t>
      </w:r>
    </w:p>
    <w:p w:rsidR="00C54392" w:rsidRPr="0046247E" w:rsidRDefault="00C54392" w:rsidP="00D14F4B">
      <w:pPr>
        <w:rPr>
          <w:b/>
          <w:bCs/>
          <w:color w:val="404040"/>
        </w:rPr>
      </w:pPr>
    </w:p>
    <w:p w:rsidR="00C54392" w:rsidRPr="0046247E" w:rsidRDefault="00C54392" w:rsidP="004D3A12">
      <w:pPr>
        <w:rPr>
          <w:b/>
          <w:bCs/>
          <w:color w:val="404040"/>
        </w:rPr>
      </w:pPr>
      <w:r w:rsidRPr="0046247E">
        <w:rPr>
          <w:b/>
          <w:bCs/>
          <w:color w:val="404040"/>
        </w:rPr>
        <w:t>9.I like going to the parks………………</w:t>
      </w:r>
      <w:r w:rsidRPr="0046247E">
        <w:rPr>
          <w:b/>
          <w:bCs/>
          <w:color w:val="404040"/>
        </w:rPr>
        <w:tab/>
      </w:r>
      <w:r w:rsidRPr="0046247E">
        <w:rPr>
          <w:b/>
          <w:bCs/>
          <w:color w:val="404040"/>
        </w:rPr>
        <w:tab/>
        <w:t xml:space="preserve">10.My sister plays with me……………. </w:t>
      </w:r>
    </w:p>
    <w:p w:rsidR="00C54392" w:rsidRPr="0046247E" w:rsidRDefault="00C54392" w:rsidP="004D3A12">
      <w:pPr>
        <w:rPr>
          <w:b/>
          <w:bCs/>
          <w:color w:val="404040"/>
        </w:rPr>
      </w:pPr>
    </w:p>
    <w:p w:rsidR="00C54392" w:rsidRPr="0046247E" w:rsidRDefault="00C54392" w:rsidP="004D3A12">
      <w:pPr>
        <w:rPr>
          <w:b/>
          <w:bCs/>
          <w:color w:val="404040"/>
        </w:rPr>
      </w:pPr>
    </w:p>
    <w:p w:rsidR="00C54392" w:rsidRPr="0046247E" w:rsidRDefault="00C54392" w:rsidP="004D3A12">
      <w:r w:rsidRPr="0046247E">
        <w:rPr>
          <w:b/>
          <w:bCs/>
          <w:color w:val="404040"/>
        </w:rPr>
        <w:t>B</w:t>
      </w:r>
      <w:r>
        <w:rPr>
          <w:b/>
          <w:bCs/>
          <w:color w:val="404040"/>
        </w:rPr>
        <w:t xml:space="preserve">)   </w:t>
      </w:r>
      <w:r w:rsidRPr="004A0446">
        <w:rPr>
          <w:b/>
          <w:bCs/>
        </w:rPr>
        <w:t>Aşağıdaki cümleleri Türkçe’ye çeviriniz.</w:t>
      </w:r>
      <w:r>
        <w:rPr>
          <w:b/>
          <w:bCs/>
        </w:rPr>
        <w:t xml:space="preserve">  ( 10 P)</w:t>
      </w:r>
    </w:p>
    <w:p w:rsidR="00C54392" w:rsidRPr="0046247E" w:rsidRDefault="00C54392" w:rsidP="004D3A12"/>
    <w:p w:rsidR="00C54392" w:rsidRPr="0046247E" w:rsidRDefault="00C54392" w:rsidP="004D3A12">
      <w:r w:rsidRPr="0046247E">
        <w:t>I have got a pencil. ……………………………………………………….</w:t>
      </w:r>
    </w:p>
    <w:p w:rsidR="00C54392" w:rsidRPr="0046247E" w:rsidRDefault="00C54392" w:rsidP="004D3A12"/>
    <w:p w:rsidR="00C54392" w:rsidRPr="0046247E" w:rsidRDefault="00C54392" w:rsidP="004D3A12">
      <w:r w:rsidRPr="0046247E">
        <w:t>We have got a dog………………………………………………………..</w:t>
      </w:r>
    </w:p>
    <w:p w:rsidR="00C54392" w:rsidRPr="0046247E" w:rsidRDefault="00C54392" w:rsidP="004D3A12"/>
    <w:p w:rsidR="00C54392" w:rsidRPr="0046247E" w:rsidRDefault="00C54392" w:rsidP="004D3A12">
      <w:r w:rsidRPr="0046247E">
        <w:t>She has got a rabbit………………………………………………………..</w:t>
      </w:r>
    </w:p>
    <w:p w:rsidR="00C54392" w:rsidRPr="0046247E" w:rsidRDefault="00C54392" w:rsidP="004D3A12"/>
    <w:p w:rsidR="00C54392" w:rsidRPr="0046247E" w:rsidRDefault="00C54392" w:rsidP="004D3A12">
      <w:r w:rsidRPr="0046247E">
        <w:t>Ayşe has got a sister………………………………………………………</w:t>
      </w:r>
    </w:p>
    <w:p w:rsidR="00C54392" w:rsidRPr="0046247E" w:rsidRDefault="00C54392" w:rsidP="004D3A12">
      <w:pPr>
        <w:rPr>
          <w:b/>
          <w:bCs/>
          <w:color w:val="404040"/>
        </w:rPr>
      </w:pPr>
    </w:p>
    <w:p w:rsidR="00C54392" w:rsidRPr="0046247E" w:rsidRDefault="00C54392" w:rsidP="000D54D2">
      <w:pPr>
        <w:rPr>
          <w:b/>
          <w:bCs/>
          <w:color w:val="404040"/>
        </w:rPr>
      </w:pPr>
      <w:r>
        <w:rPr>
          <w:b/>
          <w:bCs/>
          <w:color w:val="404040"/>
        </w:rPr>
        <w:t xml:space="preserve">C)Answer the questions </w:t>
      </w:r>
    </w:p>
    <w:p w:rsidR="00C54392" w:rsidRPr="0046247E" w:rsidRDefault="00C54392" w:rsidP="000D54D2">
      <w:pPr>
        <w:rPr>
          <w:b/>
          <w:bCs/>
          <w:color w:val="404040"/>
        </w:rPr>
      </w:pPr>
    </w:p>
    <w:p w:rsidR="00C54392" w:rsidRPr="0046247E" w:rsidRDefault="00C54392" w:rsidP="004D3A12">
      <w:r w:rsidRPr="0046247E">
        <w:rPr>
          <w:b/>
          <w:bCs/>
          <w:color w:val="404040"/>
        </w:rPr>
        <w:t>1.</w:t>
      </w:r>
      <w:r>
        <w:rPr>
          <w:b/>
          <w:bCs/>
          <w:color w:val="404040"/>
        </w:rPr>
        <w:t xml:space="preserve"> </w:t>
      </w:r>
      <w:r w:rsidRPr="0046247E">
        <w:rPr>
          <w:b/>
          <w:bCs/>
          <w:color w:val="404040"/>
        </w:rPr>
        <w:t xml:space="preserve"> </w:t>
      </w:r>
      <w:r w:rsidRPr="0046247E">
        <w:rPr>
          <w:b/>
          <w:bCs/>
        </w:rPr>
        <w:t>A dog …….. run but it ………… fly.</w:t>
      </w:r>
      <w:r w:rsidRPr="0046247E">
        <w:rPr>
          <w:b/>
          <w:bCs/>
        </w:rPr>
        <w:tab/>
      </w:r>
      <w:r w:rsidRPr="0046247E">
        <w:tab/>
      </w:r>
    </w:p>
    <w:p w:rsidR="00C54392" w:rsidRPr="0046247E" w:rsidRDefault="00C54392" w:rsidP="004D3A12">
      <w:pPr>
        <w:pStyle w:val="ListParagraph"/>
        <w:numPr>
          <w:ilvl w:val="0"/>
          <w:numId w:val="2"/>
        </w:numPr>
      </w:pPr>
      <w:r w:rsidRPr="0046247E">
        <w:t xml:space="preserve"> can / can ‘t               B ) can ‘t  /  can</w:t>
      </w:r>
      <w:r w:rsidRPr="0046247E">
        <w:tab/>
        <w:t xml:space="preserve"> C) can  /  can                D ) can ‘t  / can ‘t</w:t>
      </w:r>
    </w:p>
    <w:p w:rsidR="00C54392" w:rsidRPr="0046247E" w:rsidRDefault="00C54392" w:rsidP="004D3A12">
      <w:pPr>
        <w:pStyle w:val="ListParagraph"/>
        <w:ind w:left="480"/>
      </w:pPr>
    </w:p>
    <w:p w:rsidR="00C54392" w:rsidRPr="0046247E" w:rsidRDefault="00C54392" w:rsidP="004D3A12">
      <w:r w:rsidRPr="0046247E">
        <w:rPr>
          <w:b/>
          <w:bCs/>
        </w:rPr>
        <w:t>2.I can ………….</w:t>
      </w:r>
      <w:r w:rsidRPr="0046247E">
        <w:t xml:space="preserve">  </w:t>
      </w:r>
      <w:hyperlink r:id="rId6" w:history="1">
        <w:r w:rsidRPr="00A22D4A">
          <w:rPr>
            <w:noProof/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i1025" type="#_x0000_t75" alt="http://t0.gstatic.com/images?q=tbn:ANd9GcROC5ujE2Dz8KiLUw0wkFGN7VMqaGFo_08JRkBIGySF5s58YEdzug" href="http://www.google.com.tr/imgres?q=bisiklet+%C3%A7izimi&amp;hl=tr&amp;gbv=2&amp;biw=1366&amp;bih=673&amp;tbm=isch&amp;tbnid=kOuY_N_KztYYCM:&amp;imgrefurl=http://adventuresinthewonderland.wordpress.com/&amp;docid=PlHgYyaiMMjJWM&amp;imgurl=http://adventuresinthewonderland.files.wordpress.com/2011/02/bicycle-bike-cycle-cycling.png&amp;w=653&amp;h=379&amp;ei=E4eKT6fROtHLswaSvqjoCw&amp;zoom=1&amp;iact=hc&amp;vpx=159&amp;vpy=216&amp;dur=46&amp;hovh=171&amp;hovw=295&amp;tx=168&amp;ty=99&amp;sig=103912052095094897773&amp;page=2&amp;tbnh=102&amp;tbnw=176&amp;start=18&amp;ndsp=24&amp;ved=1t:429,r:0,s:18,i:1" style="width:99.75pt;height:33pt;visibility:visible" o:button="t">
              <v:fill o:detectmouseclick="t"/>
              <v:imagedata r:id="rId7" o:title=""/>
            </v:shape>
          </w:pict>
        </w:r>
      </w:hyperlink>
      <w:r w:rsidRPr="0046247E">
        <w:tab/>
      </w:r>
      <w:r w:rsidRPr="0046247E">
        <w:tab/>
      </w:r>
    </w:p>
    <w:p w:rsidR="00C54392" w:rsidRPr="0046247E" w:rsidRDefault="00C54392" w:rsidP="005E381B">
      <w:r w:rsidRPr="0046247E">
        <w:t>A ) play golf                    C ) swim                           B ) ride a horse                D ) ride a bicycle</w:t>
      </w:r>
    </w:p>
    <w:p w:rsidR="00C54392" w:rsidRPr="0046247E" w:rsidRDefault="00C54392" w:rsidP="005E381B"/>
    <w:p w:rsidR="00C54392" w:rsidRDefault="00C54392" w:rsidP="004D3A12">
      <w:r w:rsidRPr="0046247E">
        <w:tab/>
      </w:r>
      <w:r w:rsidRPr="0046247E">
        <w:tab/>
      </w:r>
    </w:p>
    <w:p w:rsidR="00C54392" w:rsidRPr="004A0446" w:rsidRDefault="00C54392" w:rsidP="004D3A12">
      <w:pPr>
        <w:rPr>
          <w:b/>
          <w:bCs/>
        </w:rPr>
      </w:pPr>
      <w:r>
        <w:rPr>
          <w:b/>
          <w:bCs/>
        </w:rPr>
        <w:t>3.</w:t>
      </w:r>
    </w:p>
    <w:p w:rsidR="00C54392" w:rsidRPr="0046247E" w:rsidRDefault="00C54392" w:rsidP="004D3A12">
      <w:r>
        <w:rPr>
          <w:noProof/>
        </w:rPr>
        <w:pict>
          <v:shape id="Resim 4" o:spid="_x0000_s1026" type="#_x0000_t75" alt="http://t2.gstatic.com/images?q=tbn:ANd9GcScLjJSjCebrx-PkKkAOc4JPit1lJ3auuaRtJpWVX6omlcGxLXzvw" href="http://www.google.com.tr/imgres?q=kelebek%C3%A7izimi&amp;hl=tr&amp;gbv=2&amp;biw=1366&amp;bih=673&amp;tbm=isch&amp;tbnid=ASV2PCXOkc7CGM:&amp;imgrefurl=http://www.buyutec.net/p-kelebek-cizimi-35490.html&amp;docid=5-ue1NEdA6OqgM&amp;imgurl=http://www.buyutec.net/data/media/2183/kelebek-cizimi-.jpg&amp;w=499&amp;h=402&amp;ei=YIiKT6LGEMrAswbP2K3iCw&amp;zoom=1&amp;iact=hc&amp;vpx=502&amp;vpy=184&amp;dur=47&amp;hovh=201&amp;hovw=250&amp;tx=130&amp;ty=124&amp;sig=103912052095094897773&amp;page=1&amp;tbnh=132&amp;tbnw=164&amp;start=0&amp;ndsp=21&amp;ved=1t:429,r:2,s:0,i:" style="position:absolute;margin-left:10.65pt;margin-top:12.75pt;width:73.1pt;height:51.85pt;z-index:-251660800;visibility:visible" wrapcoords="-223 0 -223 21287 21600 21287 21600 0 -223 0" o:button="t">
            <v:fill o:detectmouseclick="t"/>
            <v:imagedata r:id="rId8" o:title="" cropbottom="10931f" cropright="3818f"/>
            <w10:wrap type="tight"/>
          </v:shape>
        </w:pict>
      </w:r>
      <w:r w:rsidRPr="0046247E">
        <w:tab/>
      </w:r>
      <w:r w:rsidRPr="0046247E">
        <w:tab/>
      </w:r>
      <w:r w:rsidRPr="0046247E">
        <w:tab/>
      </w:r>
      <w:r w:rsidRPr="0046247E">
        <w:tab/>
      </w:r>
      <w:r w:rsidRPr="0046247E">
        <w:tab/>
      </w:r>
    </w:p>
    <w:p w:rsidR="00C54392" w:rsidRDefault="00C54392" w:rsidP="005E381B">
      <w:r w:rsidRPr="0046247E">
        <w:t xml:space="preserve"> It can ‘t swim but  ……………….</w:t>
      </w:r>
      <w:r>
        <w:t xml:space="preserve">   </w:t>
      </w:r>
      <w:r w:rsidRPr="0046247E">
        <w:t>Resme göre boşluğa hangisi gelmeli?</w:t>
      </w:r>
    </w:p>
    <w:p w:rsidR="00C54392" w:rsidRPr="004A0446" w:rsidRDefault="00C54392" w:rsidP="005E381B">
      <w:pPr>
        <w:rPr>
          <w:sz w:val="10"/>
          <w:szCs w:val="10"/>
        </w:rPr>
      </w:pPr>
    </w:p>
    <w:p w:rsidR="00C54392" w:rsidRPr="0046247E" w:rsidRDefault="00C54392" w:rsidP="005E381B">
      <w:r w:rsidRPr="0046247E">
        <w:t xml:space="preserve">A ) It can run fast            B ) It can lift weight </w:t>
      </w:r>
      <w:r w:rsidRPr="0046247E">
        <w:tab/>
        <w:t xml:space="preserve">    C ) It can fly                    D ) It can climb. </w:t>
      </w:r>
    </w:p>
    <w:p w:rsidR="00C54392" w:rsidRPr="0046247E" w:rsidRDefault="00C54392" w:rsidP="005E381B"/>
    <w:p w:rsidR="00C54392" w:rsidRDefault="00C54392" w:rsidP="00684F0E"/>
    <w:p w:rsidR="00C54392" w:rsidRPr="0046247E" w:rsidRDefault="00C54392" w:rsidP="00684F0E"/>
    <w:p w:rsidR="00C54392" w:rsidRPr="0046247E" w:rsidRDefault="00C54392" w:rsidP="00684F0E">
      <w:r w:rsidRPr="0046247E">
        <w:rPr>
          <w:b/>
          <w:bCs/>
        </w:rPr>
        <w:t>4.</w:t>
      </w:r>
      <w:r>
        <w:rPr>
          <w:b/>
          <w:bCs/>
        </w:rPr>
        <w:t xml:space="preserve"> </w:t>
      </w:r>
      <w:r w:rsidRPr="0046247E">
        <w:t>A : Do you like chicken and coke?</w:t>
      </w:r>
      <w:r w:rsidRPr="0046247E">
        <w:tab/>
      </w:r>
      <w:r w:rsidRPr="0046247E">
        <w:tab/>
      </w:r>
    </w:p>
    <w:p w:rsidR="00C54392" w:rsidRDefault="00C54392" w:rsidP="004A0446">
      <w:r>
        <w:t xml:space="preserve">    B : I</w:t>
      </w:r>
      <w:r w:rsidRPr="0046247E">
        <w:t>….  coke but I …………chicken.</w:t>
      </w:r>
    </w:p>
    <w:p w:rsidR="00C54392" w:rsidRPr="0046247E" w:rsidRDefault="00C54392" w:rsidP="004A0446"/>
    <w:p w:rsidR="00C54392" w:rsidRPr="0046247E" w:rsidRDefault="00C54392" w:rsidP="005E381B">
      <w:r w:rsidRPr="0046247E">
        <w:t>Boşluğa aşağıdakilerden hangisi gelmeli?</w:t>
      </w:r>
    </w:p>
    <w:p w:rsidR="00C54392" w:rsidRPr="0046247E" w:rsidRDefault="00C54392" w:rsidP="005E381B">
      <w:r w:rsidRPr="0046247E">
        <w:t>A ) like / don’t                B) like / like</w:t>
      </w:r>
      <w:r w:rsidRPr="0046247E">
        <w:tab/>
        <w:t>C ) don’t / like                D ) like / don’t like</w:t>
      </w:r>
    </w:p>
    <w:p w:rsidR="00C54392" w:rsidRPr="0046247E" w:rsidRDefault="00C54392" w:rsidP="005E381B"/>
    <w:p w:rsidR="00C54392" w:rsidRPr="0046247E" w:rsidRDefault="00C54392" w:rsidP="005E381B"/>
    <w:p w:rsidR="00C54392" w:rsidRPr="0046247E" w:rsidRDefault="00C54392" w:rsidP="00684F0E">
      <w:pPr>
        <w:rPr>
          <w:b/>
          <w:bCs/>
        </w:rPr>
      </w:pPr>
      <w:r w:rsidRPr="0046247E">
        <w:rPr>
          <w:b/>
          <w:bCs/>
        </w:rPr>
        <w:t>5.I ……. like milk but I ………orange juice.</w:t>
      </w:r>
    </w:p>
    <w:p w:rsidR="00C54392" w:rsidRPr="0046247E" w:rsidRDefault="00C54392" w:rsidP="005E381B">
      <w:r w:rsidRPr="0046247E">
        <w:t xml:space="preserve">     A ) like / don’t like         B) don’t / don’t like         C ) don’t  / like               D ) like / like</w:t>
      </w:r>
    </w:p>
    <w:p w:rsidR="00C54392" w:rsidRPr="0046247E" w:rsidRDefault="00C54392" w:rsidP="000D54D2">
      <w:pPr>
        <w:rPr>
          <w:b/>
          <w:bCs/>
          <w:color w:val="404040"/>
        </w:rPr>
      </w:pPr>
      <w:r w:rsidRPr="0046247E">
        <w:rPr>
          <w:b/>
          <w:bCs/>
          <w:color w:val="404040"/>
        </w:rPr>
        <w:t xml:space="preserve">                      </w:t>
      </w:r>
    </w:p>
    <w:p w:rsidR="00C54392" w:rsidRPr="0046247E" w:rsidRDefault="00C54392" w:rsidP="000D54D2">
      <w:pPr>
        <w:rPr>
          <w:b/>
          <w:bCs/>
          <w:color w:val="404040"/>
        </w:rPr>
      </w:pPr>
      <w:r>
        <w:rPr>
          <w:noProof/>
        </w:rPr>
        <w:pict>
          <v:line id="Düz Bağlayıcı 8" o:spid="_x0000_s1027" style="position:absolute;flip:x;z-index:251652608;visibility:visible" from="468.15pt,1.5pt" to="518.4pt,54pt" strokeweight="3pt">
            <v:shadow on="t" color="black" opacity="22937f" origin=",.5" offset="0,.63889mm"/>
          </v:line>
        </w:pict>
      </w:r>
      <w:r>
        <w:rPr>
          <w:noProof/>
        </w:rPr>
        <w:pict>
          <v:line id="Düz Bağlayıcı 9" o:spid="_x0000_s1028" style="position:absolute;z-index:251651584;visibility:visible" from="462.15pt,1.5pt" to="518.4pt,54pt" strokeweight="3pt">
            <v:shadow on="t" color="black" opacity="22937f" origin=",.5" offset="0,.63889mm"/>
          </v:line>
        </w:pict>
      </w:r>
      <w:r>
        <w:rPr>
          <w:noProof/>
        </w:rPr>
        <w:pict>
          <v:shape id="Resim 2" o:spid="_x0000_s1029" type="#_x0000_t75" alt="http://t1.gstatic.com/images?q=tbn:ANd9GcSUZsX1NE0do1ohoQjP6M639eSf3vWY-zP0OZtyX-SZJ0AbBqSAUQ" href="http://www.google.com.tr/imgres?q=%C3%87%C4%B0Z%C4%B0M+K%C3%96PEK&amp;hl=tr&amp;gbv=2&amp;biw=1366&amp;bih=673&amp;tbm=isch&amp;tbnid=bqeFOrtixBuV5M:&amp;imgrefurl=http://www.shutterstock.com/pic-47974282/stock-vector-dog-drawing.html&amp;docid=b42hDyK4dNGZ6M&amp;imgurl=http://image.shutterstock.com/display_pic_with_logo/483673/483673,1267740382,2/stock-vector-dog-drawing-47974282.jpg&amp;w=450&amp;h=470&amp;ei=NIWKT7T4FIvVsgag2ZSwCw&amp;zoom=1&amp;iact=hc&amp;vpx=704&amp;vpy=2&amp;dur=2539&amp;hovh=229&amp;hovw=220&amp;tx=94&amp;ty=112&amp;sig=103912052095094897773&amp;page=2&amp;tbnh=140&amp;tbnw=125&amp;start=24&amp;ndsp=28&amp;ved=1t:429,r:17,s:24,i:1" style="position:absolute;margin-left:462.65pt;margin-top:1.2pt;width:56.1pt;height:51.85pt;z-index:-251662848;visibility:visible" wrapcoords="-288 0 -288 21287 21600 21287 21600 0 -288 0" o:button="t">
            <v:fill o:detectmouseclick="t"/>
            <v:imagedata r:id="rId9" o:title="" croptop="12150f" cropbottom="14726f" cropleft="11498f" cropright="10922f"/>
            <w10:wrap type="tight"/>
          </v:shape>
        </w:pict>
      </w:r>
      <w:r w:rsidRPr="0046247E">
        <w:rPr>
          <w:b/>
          <w:bCs/>
          <w:color w:val="404040"/>
        </w:rPr>
        <w:t xml:space="preserve">                                                                           </w:t>
      </w:r>
    </w:p>
    <w:p w:rsidR="00C54392" w:rsidRPr="0046247E" w:rsidRDefault="00C54392" w:rsidP="00684F0E">
      <w:pPr>
        <w:rPr>
          <w:b/>
          <w:bCs/>
        </w:rPr>
      </w:pPr>
      <w:r w:rsidRPr="0046247E">
        <w:rPr>
          <w:b/>
          <w:bCs/>
        </w:rPr>
        <w:t xml:space="preserve">6.She ………………. dogs.         </w:t>
      </w:r>
    </w:p>
    <w:p w:rsidR="00C54392" w:rsidRPr="0046247E" w:rsidRDefault="00C54392" w:rsidP="004D3A12">
      <w:pPr>
        <w:ind w:left="284"/>
      </w:pPr>
      <w:r w:rsidRPr="0046247E">
        <w:t>A ) don’t like                C ) doesn’t like               B ) don’t likes               D ) doesn’t likes</w:t>
      </w:r>
    </w:p>
    <w:p w:rsidR="00C54392" w:rsidRPr="0046247E" w:rsidRDefault="00C54392" w:rsidP="005E381B">
      <w:pPr>
        <w:ind w:left="284"/>
      </w:pPr>
    </w:p>
    <w:p w:rsidR="00C54392" w:rsidRPr="0046247E" w:rsidRDefault="00C54392" w:rsidP="00684F0E">
      <w:r w:rsidRPr="0046247E">
        <w:rPr>
          <w:b/>
          <w:bCs/>
        </w:rPr>
        <w:t>7.</w:t>
      </w:r>
      <w:r>
        <w:rPr>
          <w:b/>
          <w:bCs/>
        </w:rPr>
        <w:t xml:space="preserve">       </w:t>
      </w:r>
      <w:r w:rsidRPr="0046247E">
        <w:t>A: ……………………….</w:t>
      </w:r>
    </w:p>
    <w:p w:rsidR="00C54392" w:rsidRPr="0046247E" w:rsidRDefault="00C54392" w:rsidP="005E381B">
      <w:pPr>
        <w:pStyle w:val="ListParagraph"/>
        <w:ind w:left="644"/>
      </w:pPr>
      <w:r w:rsidRPr="0046247E">
        <w:t xml:space="preserve">B: I like reading. I don’t like computer </w:t>
      </w:r>
    </w:p>
    <w:p w:rsidR="00C54392" w:rsidRPr="0046247E" w:rsidRDefault="00C54392" w:rsidP="005E381B">
      <w:pPr>
        <w:pStyle w:val="ListParagraph"/>
        <w:ind w:left="644"/>
      </w:pPr>
      <w:r w:rsidRPr="0046247E">
        <w:t xml:space="preserve">     games.</w:t>
      </w:r>
    </w:p>
    <w:p w:rsidR="00C54392" w:rsidRDefault="00C54392" w:rsidP="005E381B">
      <w:pPr>
        <w:pStyle w:val="ListParagraph"/>
        <w:ind w:left="644"/>
        <w:rPr>
          <w:b/>
          <w:bCs/>
        </w:rPr>
      </w:pPr>
      <w:r w:rsidRPr="0046247E">
        <w:rPr>
          <w:b/>
          <w:bCs/>
        </w:rPr>
        <w:t>Bu cevabın sorusu aşağıdakilerden hangisi?</w:t>
      </w:r>
    </w:p>
    <w:p w:rsidR="00C54392" w:rsidRPr="0046247E" w:rsidRDefault="00C54392" w:rsidP="005E381B">
      <w:pPr>
        <w:pStyle w:val="ListParagraph"/>
        <w:ind w:left="644"/>
        <w:rPr>
          <w:b/>
          <w:bCs/>
        </w:rPr>
      </w:pPr>
    </w:p>
    <w:p w:rsidR="00C54392" w:rsidRPr="0046247E" w:rsidRDefault="00C54392" w:rsidP="005E381B">
      <w:r w:rsidRPr="0046247E">
        <w:t>A ) Do you like playing computer games?         B ) Do you like reading?</w:t>
      </w:r>
    </w:p>
    <w:p w:rsidR="00C54392" w:rsidRPr="0046247E" w:rsidRDefault="00C54392" w:rsidP="005E381B">
      <w:r w:rsidRPr="0046247E">
        <w:t xml:space="preserve">C ) What do you like?               </w:t>
      </w:r>
      <w:r>
        <w:t xml:space="preserve">                           </w:t>
      </w:r>
      <w:r w:rsidRPr="0046247E">
        <w:t xml:space="preserve">D ) Do you like reading or playing computer    </w:t>
      </w:r>
    </w:p>
    <w:p w:rsidR="00C54392" w:rsidRPr="0046247E" w:rsidRDefault="00C54392" w:rsidP="005E381B">
      <w:r w:rsidRPr="0046247E">
        <w:t xml:space="preserve">      games?</w:t>
      </w:r>
    </w:p>
    <w:p w:rsidR="00C54392" w:rsidRPr="0046247E" w:rsidRDefault="00C54392" w:rsidP="005E381B"/>
    <w:p w:rsidR="00C54392" w:rsidRPr="0046247E" w:rsidRDefault="00C54392" w:rsidP="00D14F4B">
      <w:pPr>
        <w:jc w:val="center"/>
        <w:rPr>
          <w:b/>
          <w:bCs/>
          <w:color w:val="404040"/>
        </w:rPr>
      </w:pPr>
    </w:p>
    <w:p w:rsidR="00C54392" w:rsidRPr="0046247E" w:rsidRDefault="00C54392" w:rsidP="0046247E">
      <w:pPr>
        <w:rPr>
          <w:b/>
          <w:bCs/>
          <w:color w:val="404040"/>
        </w:rPr>
      </w:pPr>
      <w:r w:rsidRPr="0046247E">
        <w:rPr>
          <w:b/>
          <w:bCs/>
          <w:color w:val="404040"/>
        </w:rPr>
        <w:t>9.</w:t>
      </w:r>
    </w:p>
    <w:p w:rsidR="00C54392" w:rsidRPr="0046247E" w:rsidRDefault="00C54392" w:rsidP="00D14F4B">
      <w:pPr>
        <w:jc w:val="center"/>
        <w:rPr>
          <w:b/>
          <w:bCs/>
          <w:color w:val="404040"/>
        </w:rPr>
      </w:pPr>
    </w:p>
    <w:p w:rsidR="00C54392" w:rsidRPr="0046247E" w:rsidRDefault="00C54392" w:rsidP="0046247E">
      <w:pPr>
        <w:ind w:firstLine="708"/>
        <w:rPr>
          <w:lang w:val="en-GB"/>
        </w:rPr>
      </w:pPr>
      <w:r>
        <w:rPr>
          <w:noProof/>
        </w:rPr>
        <w:pict>
          <v:shape id="Resim 1" o:spid="_x0000_s1030" type="#_x0000_t75" alt="superhero" style="position:absolute;left:0;text-align:left;margin-left:-.35pt;margin-top:-.4pt;width:92.15pt;height:106pt;z-index:-251661824;visibility:visible" wrapcoords="-176 0 -176 21447 21600 21447 21600 0 -176 0">
            <v:imagedata r:id="rId10" o:title=""/>
            <w10:wrap type="tight"/>
          </v:shape>
        </w:pict>
      </w:r>
      <w:r w:rsidRPr="0046247E">
        <w:rPr>
          <w:lang w:val="en-GB"/>
        </w:rPr>
        <w:t xml:space="preserve">  He is a Super Power. He is a super hero. He is very strong. He can fly. He loves   </w:t>
      </w:r>
    </w:p>
    <w:p w:rsidR="00C54392" w:rsidRPr="0046247E" w:rsidRDefault="00C54392" w:rsidP="004D3A12">
      <w:pPr>
        <w:rPr>
          <w:lang w:val="en-GB"/>
        </w:rPr>
      </w:pPr>
      <w:r w:rsidRPr="0046247E">
        <w:rPr>
          <w:lang w:val="en-GB"/>
        </w:rPr>
        <w:t xml:space="preserve">    helping pe</w:t>
      </w:r>
      <w:r>
        <w:rPr>
          <w:lang w:val="en-GB"/>
        </w:rPr>
        <w:t xml:space="preserve">ople. He can run very fast but he </w:t>
      </w:r>
      <w:r w:rsidRPr="0046247E">
        <w:rPr>
          <w:lang w:val="en-GB"/>
        </w:rPr>
        <w:t xml:space="preserve"> do</w:t>
      </w:r>
      <w:r>
        <w:rPr>
          <w:lang w:val="en-GB"/>
        </w:rPr>
        <w:t>es</w:t>
      </w:r>
      <w:r w:rsidRPr="0046247E">
        <w:rPr>
          <w:lang w:val="en-GB"/>
        </w:rPr>
        <w:t xml:space="preserve">n’t like running.  He loves jumping </w:t>
      </w:r>
    </w:p>
    <w:p w:rsidR="00C54392" w:rsidRPr="0046247E" w:rsidRDefault="00C54392" w:rsidP="004D3A12">
      <w:pPr>
        <w:rPr>
          <w:lang w:val="en-GB"/>
        </w:rPr>
      </w:pPr>
      <w:r w:rsidRPr="0046247E">
        <w:rPr>
          <w:lang w:val="en-GB"/>
        </w:rPr>
        <w:t xml:space="preserve">    and flying.      </w:t>
      </w:r>
    </w:p>
    <w:p w:rsidR="00C54392" w:rsidRPr="0046247E" w:rsidRDefault="00C54392" w:rsidP="004D3A12">
      <w:pPr>
        <w:rPr>
          <w:lang w:val="en-GB"/>
        </w:rPr>
      </w:pPr>
      <w:r w:rsidRPr="0046247E">
        <w:rPr>
          <w:lang w:val="en-GB"/>
        </w:rPr>
        <w:t xml:space="preserve">                                                       </w:t>
      </w:r>
    </w:p>
    <w:p w:rsidR="00C54392" w:rsidRDefault="00C54392" w:rsidP="004D3A12">
      <w:pPr>
        <w:rPr>
          <w:b/>
          <w:bCs/>
          <w:color w:val="000000"/>
        </w:rPr>
      </w:pPr>
      <w:r w:rsidRPr="0046247E">
        <w:rPr>
          <w:lang w:val="en-GB"/>
        </w:rPr>
        <w:t xml:space="preserve">       </w:t>
      </w:r>
      <w:r w:rsidRPr="0046247E">
        <w:rPr>
          <w:b/>
          <w:bCs/>
          <w:lang w:val="en-GB"/>
        </w:rPr>
        <w:t xml:space="preserve">Aşağıdaki soruları metne gore cevaplayınız.  </w:t>
      </w:r>
      <w:r>
        <w:rPr>
          <w:b/>
          <w:bCs/>
          <w:color w:val="000000"/>
        </w:rPr>
        <w:t>(9 P)</w:t>
      </w:r>
    </w:p>
    <w:p w:rsidR="00C54392" w:rsidRPr="0046247E" w:rsidRDefault="00C54392" w:rsidP="004D3A12">
      <w:pPr>
        <w:rPr>
          <w:b/>
          <w:bCs/>
          <w:color w:val="000000"/>
        </w:rPr>
      </w:pPr>
    </w:p>
    <w:p w:rsidR="00C54392" w:rsidRPr="0046247E" w:rsidRDefault="00C54392" w:rsidP="004D3A12">
      <w:pPr>
        <w:rPr>
          <w:b/>
          <w:bCs/>
          <w:color w:val="000000"/>
        </w:rPr>
      </w:pPr>
    </w:p>
    <w:p w:rsidR="00C54392" w:rsidRPr="0046247E" w:rsidRDefault="00C54392" w:rsidP="004D3A12">
      <w:pPr>
        <w:rPr>
          <w:b/>
          <w:bCs/>
          <w:color w:val="000000"/>
        </w:rPr>
      </w:pPr>
    </w:p>
    <w:p w:rsidR="00C54392" w:rsidRPr="0046247E" w:rsidRDefault="00C54392" w:rsidP="004D3A12">
      <w:pPr>
        <w:numPr>
          <w:ilvl w:val="0"/>
          <w:numId w:val="3"/>
        </w:numPr>
        <w:rPr>
          <w:b/>
          <w:bCs/>
          <w:lang w:val="en-GB"/>
        </w:rPr>
      </w:pPr>
      <w:r w:rsidRPr="0046247E">
        <w:rPr>
          <w:b/>
          <w:bCs/>
          <w:lang w:val="en-GB"/>
        </w:rPr>
        <w:t>Can he fly?                                     ............................................................................</w:t>
      </w:r>
    </w:p>
    <w:p w:rsidR="00C54392" w:rsidRPr="0046247E" w:rsidRDefault="00C54392" w:rsidP="004D3A12">
      <w:pPr>
        <w:numPr>
          <w:ilvl w:val="0"/>
          <w:numId w:val="3"/>
        </w:numPr>
        <w:rPr>
          <w:b/>
          <w:bCs/>
          <w:lang w:val="en-GB"/>
        </w:rPr>
      </w:pPr>
      <w:r w:rsidRPr="0046247E">
        <w:rPr>
          <w:b/>
          <w:bCs/>
          <w:lang w:val="en-GB"/>
        </w:rPr>
        <w:t>Does he like running?                   .............................................................................</w:t>
      </w:r>
    </w:p>
    <w:p w:rsidR="00C54392" w:rsidRDefault="00C54392" w:rsidP="004D3A12">
      <w:pPr>
        <w:numPr>
          <w:ilvl w:val="0"/>
          <w:numId w:val="3"/>
        </w:numPr>
        <w:rPr>
          <w:b/>
          <w:bCs/>
          <w:lang w:val="en-GB"/>
        </w:rPr>
      </w:pPr>
      <w:r w:rsidRPr="0046247E">
        <w:rPr>
          <w:b/>
          <w:bCs/>
          <w:lang w:val="en-GB"/>
        </w:rPr>
        <w:t>Does he like jumping?                  ..............................................................................</w:t>
      </w:r>
    </w:p>
    <w:p w:rsidR="00C54392" w:rsidRDefault="00C54392" w:rsidP="004A0446">
      <w:pPr>
        <w:rPr>
          <w:b/>
          <w:bCs/>
          <w:lang w:val="en-GB"/>
        </w:rPr>
      </w:pPr>
    </w:p>
    <w:p w:rsidR="00C54392" w:rsidRPr="004A0446" w:rsidRDefault="00C54392" w:rsidP="004A0446">
      <w:pPr>
        <w:rPr>
          <w:b/>
          <w:bCs/>
          <w:color w:val="000000"/>
        </w:rPr>
      </w:pPr>
      <w:r w:rsidRPr="004A0446">
        <w:rPr>
          <w:b/>
          <w:bCs/>
          <w:lang w:val="en-GB"/>
        </w:rPr>
        <w:t xml:space="preserve">10. </w:t>
      </w:r>
      <w:r w:rsidRPr="004A0446">
        <w:rPr>
          <w:lang w:val="en-GB"/>
        </w:rPr>
        <w:t xml:space="preserve">Aşağıdaki boşluklara </w:t>
      </w:r>
      <w:r w:rsidRPr="004A0446">
        <w:rPr>
          <w:b/>
          <w:bCs/>
          <w:lang w:val="en-GB"/>
        </w:rPr>
        <w:t xml:space="preserve">‘’am-is-are’’ </w:t>
      </w:r>
      <w:r w:rsidRPr="004A0446">
        <w:rPr>
          <w:lang w:val="en-GB"/>
        </w:rPr>
        <w:t>kelimelerinden uygun olanını getiriniz.</w:t>
      </w:r>
      <w:r w:rsidRPr="004A0446">
        <w:rPr>
          <w:b/>
          <w:bCs/>
          <w:color w:val="000000"/>
        </w:rPr>
        <w:t xml:space="preserve"> (5</w:t>
      </w:r>
      <w:r>
        <w:rPr>
          <w:b/>
          <w:bCs/>
          <w:color w:val="000000"/>
        </w:rPr>
        <w:t xml:space="preserve"> P</w:t>
      </w:r>
      <w:r w:rsidRPr="004A0446">
        <w:rPr>
          <w:b/>
          <w:bCs/>
          <w:color w:val="000000"/>
        </w:rPr>
        <w:t>)</w:t>
      </w:r>
    </w:p>
    <w:p w:rsidR="00C54392" w:rsidRDefault="00C54392" w:rsidP="004A0446">
      <w:pPr>
        <w:rPr>
          <w:color w:val="000000"/>
        </w:rPr>
      </w:pPr>
    </w:p>
    <w:p w:rsidR="00C54392" w:rsidRPr="004A0446" w:rsidRDefault="00C54392" w:rsidP="004A0446">
      <w:pPr>
        <w:rPr>
          <w:color w:val="000000"/>
        </w:rPr>
      </w:pPr>
      <w:r w:rsidRPr="004A0446">
        <w:rPr>
          <w:color w:val="000000"/>
        </w:rPr>
        <w:t>1-</w:t>
      </w:r>
      <w:r>
        <w:rPr>
          <w:color w:val="000000"/>
        </w:rPr>
        <w:t xml:space="preserve">   </w:t>
      </w:r>
      <w:r w:rsidRPr="004A0446">
        <w:rPr>
          <w:color w:val="000000"/>
        </w:rPr>
        <w:t xml:space="preserve">They…….. my family.                                          </w:t>
      </w:r>
    </w:p>
    <w:p w:rsidR="00C54392" w:rsidRPr="004A0446" w:rsidRDefault="00C54392" w:rsidP="004A0446">
      <w:pPr>
        <w:rPr>
          <w:color w:val="000000"/>
        </w:rPr>
      </w:pPr>
      <w:r>
        <w:rPr>
          <w:color w:val="000000"/>
        </w:rPr>
        <w:t xml:space="preserve">2 -   </w:t>
      </w:r>
      <w:r w:rsidRPr="004A0446">
        <w:rPr>
          <w:color w:val="000000"/>
        </w:rPr>
        <w:t>I …… a doctor.</w:t>
      </w:r>
    </w:p>
    <w:p w:rsidR="00C54392" w:rsidRPr="004A0446" w:rsidRDefault="00C54392" w:rsidP="004A0446">
      <w:pPr>
        <w:rPr>
          <w:color w:val="000000"/>
        </w:rPr>
      </w:pPr>
      <w:r>
        <w:rPr>
          <w:color w:val="000000"/>
        </w:rPr>
        <w:t xml:space="preserve">3-   </w:t>
      </w:r>
      <w:r w:rsidRPr="004A0446">
        <w:rPr>
          <w:color w:val="000000"/>
        </w:rPr>
        <w:t>It …… very big.</w:t>
      </w:r>
    </w:p>
    <w:p w:rsidR="00C54392" w:rsidRPr="004A0446" w:rsidRDefault="00C54392" w:rsidP="004A0446">
      <w:pPr>
        <w:rPr>
          <w:color w:val="000000"/>
        </w:rPr>
      </w:pPr>
      <w:r>
        <w:rPr>
          <w:color w:val="000000"/>
        </w:rPr>
        <w:t xml:space="preserve">4-   </w:t>
      </w:r>
      <w:r w:rsidRPr="004A0446">
        <w:rPr>
          <w:color w:val="000000"/>
        </w:rPr>
        <w:t>We ……. in the kitchen.</w:t>
      </w:r>
    </w:p>
    <w:p w:rsidR="00C54392" w:rsidRDefault="00C54392" w:rsidP="004A0446">
      <w:pPr>
        <w:rPr>
          <w:color w:val="000000"/>
        </w:rPr>
      </w:pPr>
      <w:r>
        <w:rPr>
          <w:color w:val="000000"/>
        </w:rPr>
        <w:t xml:space="preserve">5-   </w:t>
      </w:r>
      <w:r w:rsidRPr="004A0446">
        <w:rPr>
          <w:color w:val="000000"/>
        </w:rPr>
        <w:t>She ……. very beatiful</w:t>
      </w:r>
    </w:p>
    <w:p w:rsidR="00C54392" w:rsidRDefault="00C54392" w:rsidP="004A0446">
      <w:pPr>
        <w:rPr>
          <w:color w:val="000000"/>
        </w:rPr>
      </w:pPr>
    </w:p>
    <w:p w:rsidR="00C54392" w:rsidRPr="004A0446" w:rsidRDefault="00C54392" w:rsidP="004A0446">
      <w:pPr>
        <w:rPr>
          <w:color w:val="000000"/>
        </w:rPr>
      </w:pPr>
      <w:r w:rsidRPr="004A0446">
        <w:rPr>
          <w:b/>
          <w:bCs/>
          <w:color w:val="000000"/>
        </w:rPr>
        <w:t xml:space="preserve">11. </w:t>
      </w:r>
      <w:r w:rsidRPr="004A0446">
        <w:t xml:space="preserve">Aşağıdaki boşluklara </w:t>
      </w:r>
      <w:r w:rsidRPr="004A0446">
        <w:rPr>
          <w:b/>
          <w:bCs/>
        </w:rPr>
        <w:t>‘’do, don’t , does veya doesn’t’’</w:t>
      </w:r>
      <w:r w:rsidRPr="004A0446">
        <w:t xml:space="preserve"> kelimelerinden uygun olanlarını yerleştiriniz.</w:t>
      </w:r>
      <w:r w:rsidRPr="004A0446">
        <w:rPr>
          <w:lang w:val="en-GB"/>
        </w:rPr>
        <w:t xml:space="preserve"> (</w:t>
      </w:r>
      <w:r>
        <w:rPr>
          <w:b/>
          <w:bCs/>
          <w:color w:val="000000"/>
        </w:rPr>
        <w:t xml:space="preserve">10 </w:t>
      </w:r>
      <w:r w:rsidRPr="004A0446">
        <w:rPr>
          <w:b/>
          <w:bCs/>
          <w:color w:val="000000"/>
        </w:rPr>
        <w:t>P)</w:t>
      </w:r>
    </w:p>
    <w:p w:rsidR="00C54392" w:rsidRPr="004A0446" w:rsidRDefault="00C54392" w:rsidP="004A0446">
      <w:pPr>
        <w:rPr>
          <w:b/>
          <w:bCs/>
          <w:color w:val="000000"/>
        </w:rPr>
      </w:pPr>
    </w:p>
    <w:p w:rsidR="00C54392" w:rsidRPr="004A0446" w:rsidRDefault="00C54392" w:rsidP="004A0446">
      <w:pPr>
        <w:numPr>
          <w:ilvl w:val="0"/>
          <w:numId w:val="5"/>
        </w:numPr>
      </w:pPr>
      <w:r w:rsidRPr="004A0446">
        <w:rPr>
          <w:b/>
          <w:bCs/>
          <w:color w:val="000000"/>
        </w:rPr>
        <w:t xml:space="preserve">………. he like playing football?                    </w:t>
      </w:r>
      <w:r>
        <w:rPr>
          <w:b/>
          <w:bCs/>
          <w:color w:val="000000"/>
        </w:rPr>
        <w:t xml:space="preserve">    </w:t>
      </w:r>
      <w:r w:rsidRPr="004A0446">
        <w:rPr>
          <w:b/>
          <w:bCs/>
          <w:color w:val="000000"/>
        </w:rPr>
        <w:t>* No, he ………..</w:t>
      </w:r>
    </w:p>
    <w:p w:rsidR="00C54392" w:rsidRPr="004A0446" w:rsidRDefault="00C54392" w:rsidP="004A0446">
      <w:pPr>
        <w:numPr>
          <w:ilvl w:val="0"/>
          <w:numId w:val="5"/>
        </w:numPr>
      </w:pPr>
      <w:r w:rsidRPr="004A0446">
        <w:rPr>
          <w:b/>
          <w:bCs/>
          <w:color w:val="000000"/>
        </w:rPr>
        <w:t>……….. you like listening music?                      * Yes, I …………</w:t>
      </w:r>
    </w:p>
    <w:p w:rsidR="00C54392" w:rsidRPr="004A0446" w:rsidRDefault="00C54392" w:rsidP="004A0446">
      <w:pPr>
        <w:numPr>
          <w:ilvl w:val="0"/>
          <w:numId w:val="5"/>
        </w:numPr>
      </w:pPr>
      <w:r w:rsidRPr="004A0446">
        <w:rPr>
          <w:b/>
          <w:bCs/>
          <w:color w:val="000000"/>
        </w:rPr>
        <w:t>……….. they like watching TV?                        * No, they ………</w:t>
      </w:r>
    </w:p>
    <w:p w:rsidR="00C54392" w:rsidRPr="004A0446" w:rsidRDefault="00C54392" w:rsidP="004A0446">
      <w:pPr>
        <w:numPr>
          <w:ilvl w:val="0"/>
          <w:numId w:val="5"/>
        </w:numPr>
      </w:pPr>
      <w:r w:rsidRPr="004A0446">
        <w:rPr>
          <w:b/>
          <w:bCs/>
          <w:color w:val="000000"/>
        </w:rPr>
        <w:t>………. Ayşe like skipping rope?                       * Yes, she ………</w:t>
      </w:r>
    </w:p>
    <w:p w:rsidR="00C54392" w:rsidRDefault="00C54392" w:rsidP="004A0446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 e)   </w:t>
      </w:r>
      <w:r w:rsidRPr="004A0446">
        <w:rPr>
          <w:b/>
          <w:bCs/>
          <w:color w:val="000000"/>
        </w:rPr>
        <w:t xml:space="preserve">………. your cat playing ball?                            * No,  it  </w:t>
      </w:r>
      <w:r>
        <w:rPr>
          <w:b/>
          <w:bCs/>
          <w:color w:val="000000"/>
        </w:rPr>
        <w:t>………..</w:t>
      </w:r>
      <w:r w:rsidRPr="004A0446">
        <w:rPr>
          <w:b/>
          <w:bCs/>
          <w:color w:val="000000"/>
        </w:rPr>
        <w:t xml:space="preserve">              </w:t>
      </w:r>
    </w:p>
    <w:p w:rsidR="00C54392" w:rsidRDefault="00C54392" w:rsidP="004A0446">
      <w:pPr>
        <w:rPr>
          <w:b/>
          <w:bCs/>
          <w:color w:val="000000"/>
        </w:rPr>
      </w:pPr>
    </w:p>
    <w:p w:rsidR="00C54392" w:rsidRDefault="00C54392" w:rsidP="004A0446">
      <w:pPr>
        <w:rPr>
          <w:b/>
          <w:bCs/>
          <w:color w:val="000000"/>
        </w:rPr>
      </w:pPr>
    </w:p>
    <w:p w:rsidR="00C54392" w:rsidRPr="004A0446" w:rsidRDefault="00C54392" w:rsidP="004A0446">
      <w:pPr>
        <w:rPr>
          <w:b/>
          <w:bCs/>
          <w:color w:val="000000"/>
        </w:rPr>
      </w:pPr>
    </w:p>
    <w:p w:rsidR="00C54392" w:rsidRPr="004A0446" w:rsidRDefault="00C54392" w:rsidP="004A0446">
      <w:pPr>
        <w:tabs>
          <w:tab w:val="left" w:pos="708"/>
          <w:tab w:val="left" w:pos="1416"/>
          <w:tab w:val="left" w:pos="2124"/>
          <w:tab w:val="center" w:pos="4536"/>
        </w:tabs>
        <w:rPr>
          <w:b/>
          <w:bCs/>
        </w:rPr>
      </w:pPr>
      <w:r>
        <w:rPr>
          <w:b/>
          <w:bCs/>
        </w:rPr>
        <w:t>12</w:t>
      </w:r>
      <w:r w:rsidRPr="004A0446">
        <w:rPr>
          <w:b/>
          <w:bCs/>
        </w:rPr>
        <w:t>. Masanın  üstünde al</w:t>
      </w:r>
      <w:bookmarkStart w:id="0" w:name="_GoBack"/>
      <w:bookmarkEnd w:id="0"/>
      <w:r w:rsidRPr="004A0446">
        <w:rPr>
          <w:b/>
          <w:bCs/>
        </w:rPr>
        <w:t>tında yanında neler olduğunu yazınız.</w:t>
      </w:r>
      <w:r>
        <w:rPr>
          <w:b/>
          <w:bCs/>
        </w:rPr>
        <w:t xml:space="preserve">  ( 25 P)</w:t>
      </w:r>
    </w:p>
    <w:p w:rsidR="00C54392" w:rsidRPr="00E05A3E" w:rsidRDefault="00C54392" w:rsidP="004A0446">
      <w:pPr>
        <w:tabs>
          <w:tab w:val="left" w:pos="708"/>
          <w:tab w:val="left" w:pos="1416"/>
          <w:tab w:val="left" w:pos="2124"/>
          <w:tab w:val="center" w:pos="4536"/>
        </w:tabs>
      </w:pPr>
      <w:r>
        <w:rPr>
          <w:noProof/>
        </w:rPr>
        <w:pict>
          <v:shape id="Resim 9" o:spid="_x0000_s1031" type="#_x0000_t75" style="position:absolute;margin-left:192.55pt;margin-top:139.55pt;width:52.8pt;height:74.6pt;z-index:-251652608;visibility:visible">
            <v:imagedata r:id="rId11" o:title=""/>
          </v:shape>
        </w:pict>
      </w:r>
      <w:r>
        <w:rPr>
          <w:noProof/>
        </w:rPr>
        <w:pict>
          <v:shape id="Resim 8" o:spid="_x0000_s1032" type="#_x0000_t75" style="position:absolute;margin-left:113.4pt;margin-top:26.85pt;width:53.35pt;height:89.25pt;z-index:-251653632;visibility:visible">
            <v:imagedata r:id="rId12" o:title=""/>
          </v:shape>
        </w:pict>
      </w:r>
      <w:r>
        <w:rPr>
          <w:noProof/>
        </w:rPr>
        <w:pict>
          <v:shape id="Resim 7" o:spid="_x0000_s1033" type="#_x0000_t75" style="position:absolute;margin-left:-26.95pt;margin-top:101.2pt;width:113.95pt;height:66.25pt;z-index:-251654656;visibility:visible">
            <v:imagedata r:id="rId13" o:title=""/>
          </v:shape>
        </w:pict>
      </w:r>
      <w:r>
        <w:rPr>
          <w:noProof/>
        </w:rPr>
        <w:pict>
          <v:shape id="Resim 6" o:spid="_x0000_s1034" type="#_x0000_t75" style="position:absolute;margin-left:-26.95pt;margin-top:123.4pt;width:113.95pt;height:66.25pt;z-index:-251655680;visibility:visible">
            <v:imagedata r:id="rId13" o:title=""/>
          </v:shape>
        </w:pict>
      </w:r>
      <w:r>
        <w:rPr>
          <w:noProof/>
        </w:rPr>
        <w:pict>
          <v:shape id="Resim 5" o:spid="_x0000_s1035" type="#_x0000_t75" style="position:absolute;margin-left:-26.95pt;margin-top:147.9pt;width:113.95pt;height:66.25pt;z-index:-251656704;visibility:visible">
            <v:imagedata r:id="rId13" o:title=""/>
          </v:shape>
        </w:pict>
      </w:r>
      <w:r>
        <w:rPr>
          <w:noProof/>
        </w:rPr>
        <w:pict>
          <v:shape id="_x0000_s1036" type="#_x0000_t75" style="position:absolute;margin-left:237.95pt;margin-top:73.95pt;width:50.6pt;height:42.15pt;z-index:-251657728;visibility:visible">
            <v:imagedata r:id="rId14" o:title=""/>
          </v:shape>
        </w:pict>
      </w:r>
      <w:r>
        <w:rPr>
          <w:noProof/>
        </w:rPr>
        <w:pict>
          <v:shape id="Resim 3" o:spid="_x0000_s1037" type="#_x0000_t75" style="position:absolute;margin-left:128.25pt;margin-top:167.45pt;width:55.65pt;height:41.3pt;z-index:-251658752;visibility:visible">
            <v:imagedata r:id="rId15" o:title=""/>
          </v:shape>
        </w:pict>
      </w:r>
      <w:r>
        <w:rPr>
          <w:noProof/>
        </w:rPr>
        <w:pict>
          <v:shape id="_x0000_s1038" type="#_x0000_t75" alt="masa_181" style="position:absolute;margin-left:79.65pt;margin-top:63.9pt;width:208.65pt;height:208.9pt;z-index:-251659776;visibility:visible" wrapcoords="-78 0 -78 21523 21600 21523 21600 0 -78 0">
            <v:imagedata r:id="rId16" o:title=""/>
            <w10:wrap type="tight"/>
          </v:shape>
        </w:pict>
      </w:r>
      <w:r w:rsidRPr="00E05A3E">
        <w:tab/>
      </w:r>
      <w:r w:rsidRPr="00E05A3E">
        <w:tab/>
        <w:t xml:space="preserve"> </w:t>
      </w:r>
      <w:r w:rsidRPr="00E05A3E">
        <w:tab/>
      </w:r>
    </w:p>
    <w:p w:rsidR="00C54392" w:rsidRPr="004A0446" w:rsidRDefault="00C54392" w:rsidP="004A0446">
      <w:pPr>
        <w:rPr>
          <w:color w:val="000000"/>
        </w:rPr>
      </w:pPr>
    </w:p>
    <w:p w:rsidR="00C54392" w:rsidRPr="004A0446" w:rsidRDefault="00C54392" w:rsidP="004A0446">
      <w:pPr>
        <w:rPr>
          <w:lang w:val="en-GB"/>
        </w:rPr>
      </w:pPr>
    </w:p>
    <w:p w:rsidR="00C54392" w:rsidRPr="0046247E" w:rsidRDefault="00C54392" w:rsidP="004A0446">
      <w:pPr>
        <w:rPr>
          <w:b/>
          <w:bCs/>
          <w:lang w:val="en-GB"/>
        </w:rPr>
      </w:pPr>
    </w:p>
    <w:p w:rsidR="00C54392" w:rsidRDefault="00C54392" w:rsidP="004D3A12">
      <w:pPr>
        <w:rPr>
          <w:b/>
          <w:bCs/>
          <w:color w:val="404040"/>
        </w:rPr>
      </w:pPr>
      <w:r>
        <w:rPr>
          <w:b/>
          <w:bCs/>
          <w:color w:val="404040"/>
        </w:rPr>
        <w:tab/>
        <w:t xml:space="preserve">                                               1……………………………………………………..</w:t>
      </w:r>
    </w:p>
    <w:p w:rsidR="00C54392" w:rsidRDefault="00C54392" w:rsidP="004D3A12">
      <w:pPr>
        <w:rPr>
          <w:b/>
          <w:bCs/>
          <w:color w:val="404040"/>
        </w:rPr>
      </w:pPr>
      <w:r>
        <w:rPr>
          <w:b/>
          <w:bCs/>
          <w:color w:val="404040"/>
        </w:rPr>
        <w:t xml:space="preserve">                                                        </w:t>
      </w:r>
    </w:p>
    <w:p w:rsidR="00C54392" w:rsidRDefault="00C54392" w:rsidP="004A0446">
      <w:pPr>
        <w:ind w:left="708"/>
        <w:rPr>
          <w:b/>
          <w:bCs/>
          <w:color w:val="404040"/>
        </w:rPr>
      </w:pPr>
      <w:r>
        <w:rPr>
          <w:b/>
          <w:bCs/>
          <w:color w:val="404040"/>
        </w:rPr>
        <w:t xml:space="preserve">                            2………………………………………………………</w:t>
      </w:r>
    </w:p>
    <w:p w:rsidR="00C54392" w:rsidRDefault="00C54392" w:rsidP="004A0446">
      <w:pPr>
        <w:ind w:left="708"/>
        <w:rPr>
          <w:b/>
          <w:bCs/>
          <w:color w:val="404040"/>
        </w:rPr>
      </w:pPr>
    </w:p>
    <w:p w:rsidR="00C54392" w:rsidRDefault="00C54392" w:rsidP="004A0446">
      <w:pPr>
        <w:ind w:left="708"/>
        <w:rPr>
          <w:b/>
          <w:bCs/>
          <w:color w:val="404040"/>
        </w:rPr>
      </w:pPr>
      <w:r>
        <w:rPr>
          <w:b/>
          <w:bCs/>
          <w:color w:val="404040"/>
        </w:rPr>
        <w:t>3………………………………………………………</w:t>
      </w:r>
    </w:p>
    <w:p w:rsidR="00C54392" w:rsidRDefault="00C54392" w:rsidP="004A0446">
      <w:pPr>
        <w:ind w:left="708"/>
        <w:rPr>
          <w:b/>
          <w:bCs/>
          <w:color w:val="404040"/>
        </w:rPr>
      </w:pPr>
    </w:p>
    <w:p w:rsidR="00C54392" w:rsidRDefault="00C54392" w:rsidP="004A0446">
      <w:pPr>
        <w:ind w:left="708"/>
        <w:rPr>
          <w:b/>
          <w:bCs/>
          <w:color w:val="404040"/>
        </w:rPr>
      </w:pPr>
      <w:r>
        <w:rPr>
          <w:b/>
          <w:bCs/>
          <w:color w:val="404040"/>
        </w:rPr>
        <w:t>4………………………………………………………</w:t>
      </w:r>
    </w:p>
    <w:p w:rsidR="00C54392" w:rsidRDefault="00C54392" w:rsidP="004A0446">
      <w:pPr>
        <w:ind w:left="708"/>
        <w:rPr>
          <w:b/>
          <w:bCs/>
          <w:color w:val="404040"/>
        </w:rPr>
      </w:pPr>
    </w:p>
    <w:p w:rsidR="00C54392" w:rsidRPr="0046247E" w:rsidRDefault="00C54392" w:rsidP="004A0446">
      <w:pPr>
        <w:ind w:left="708"/>
        <w:rPr>
          <w:b/>
          <w:bCs/>
          <w:color w:val="404040"/>
        </w:rPr>
      </w:pPr>
      <w:r>
        <w:rPr>
          <w:b/>
          <w:bCs/>
          <w:color w:val="404040"/>
        </w:rPr>
        <w:t>5………………………………………………………</w:t>
      </w:r>
      <w:r>
        <w:rPr>
          <w:b/>
          <w:bCs/>
          <w:color w:val="404040"/>
        </w:rPr>
        <w:tab/>
      </w:r>
      <w:r>
        <w:rPr>
          <w:b/>
          <w:bCs/>
          <w:color w:val="404040"/>
        </w:rPr>
        <w:tab/>
      </w:r>
      <w:r>
        <w:rPr>
          <w:b/>
          <w:bCs/>
          <w:color w:val="404040"/>
        </w:rPr>
        <w:tab/>
      </w:r>
      <w:r>
        <w:rPr>
          <w:b/>
          <w:bCs/>
          <w:color w:val="404040"/>
        </w:rPr>
        <w:tab/>
      </w:r>
      <w:r>
        <w:rPr>
          <w:b/>
          <w:bCs/>
          <w:color w:val="404040"/>
        </w:rPr>
        <w:tab/>
      </w:r>
      <w:r>
        <w:rPr>
          <w:b/>
          <w:bCs/>
          <w:color w:val="404040"/>
        </w:rPr>
        <w:tab/>
      </w:r>
    </w:p>
    <w:p w:rsidR="00C54392" w:rsidRPr="0046247E" w:rsidRDefault="00C54392" w:rsidP="00D14F4B">
      <w:pPr>
        <w:jc w:val="center"/>
        <w:rPr>
          <w:b/>
          <w:bCs/>
          <w:color w:val="404040"/>
        </w:rPr>
      </w:pPr>
    </w:p>
    <w:p w:rsidR="00C54392" w:rsidRPr="0046247E" w:rsidRDefault="00C54392" w:rsidP="00D14F4B">
      <w:pPr>
        <w:jc w:val="center"/>
        <w:rPr>
          <w:b/>
          <w:bCs/>
          <w:color w:val="404040"/>
        </w:rPr>
      </w:pPr>
    </w:p>
    <w:p w:rsidR="00C54392" w:rsidRPr="0046247E" w:rsidRDefault="00C54392" w:rsidP="00D14F4B">
      <w:pPr>
        <w:jc w:val="center"/>
        <w:rPr>
          <w:b/>
          <w:bCs/>
          <w:color w:val="404040"/>
        </w:rPr>
      </w:pPr>
    </w:p>
    <w:p w:rsidR="00C54392" w:rsidRPr="0046247E" w:rsidRDefault="00C54392" w:rsidP="00D14F4B">
      <w:pPr>
        <w:jc w:val="center"/>
        <w:rPr>
          <w:b/>
          <w:bCs/>
          <w:color w:val="404040"/>
        </w:rPr>
      </w:pPr>
    </w:p>
    <w:p w:rsidR="00C54392" w:rsidRPr="0046247E" w:rsidRDefault="00C54392" w:rsidP="001040DC">
      <w:pPr>
        <w:rPr>
          <w:b/>
          <w:bCs/>
          <w:color w:val="404040"/>
        </w:rPr>
      </w:pPr>
    </w:p>
    <w:p w:rsidR="00C54392" w:rsidRPr="0046247E" w:rsidRDefault="00C54392" w:rsidP="00D14F4B">
      <w:pPr>
        <w:jc w:val="center"/>
        <w:rPr>
          <w:b/>
          <w:bCs/>
          <w:color w:val="404040"/>
        </w:rPr>
      </w:pPr>
    </w:p>
    <w:p w:rsidR="00C54392" w:rsidRPr="0046247E" w:rsidRDefault="00C54392" w:rsidP="00D14F4B">
      <w:pPr>
        <w:jc w:val="center"/>
        <w:rPr>
          <w:b/>
          <w:bCs/>
          <w:color w:val="404040"/>
        </w:rPr>
      </w:pPr>
    </w:p>
    <w:p w:rsidR="00C54392" w:rsidRPr="001040DC" w:rsidRDefault="00C54392">
      <w:pPr>
        <w:rPr>
          <w:b/>
          <w:bCs/>
          <w:i/>
          <w:iCs/>
        </w:rPr>
      </w:pPr>
      <w:r w:rsidRPr="001040DC">
        <w:rPr>
          <w:b/>
          <w:bCs/>
          <w:i/>
          <w:iCs/>
        </w:rPr>
        <w:t>Good Luck</w:t>
      </w:r>
      <w:r>
        <w:rPr>
          <w:b/>
          <w:bCs/>
          <w:i/>
          <w:iCs/>
        </w:rPr>
        <w:t>……..</w:t>
      </w:r>
    </w:p>
    <w:sectPr w:rsidR="00C54392" w:rsidRPr="001040DC" w:rsidSect="00D14F4B">
      <w:pgSz w:w="12242" w:h="19442" w:code="121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E5372"/>
    <w:multiLevelType w:val="hybridMultilevel"/>
    <w:tmpl w:val="E806F146"/>
    <w:lvl w:ilvl="0" w:tplc="888A9CA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1842"/>
    <w:multiLevelType w:val="hybridMultilevel"/>
    <w:tmpl w:val="8A600C30"/>
    <w:lvl w:ilvl="0" w:tplc="DC7641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E4D8E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5E2C24"/>
    <w:multiLevelType w:val="hybridMultilevel"/>
    <w:tmpl w:val="7D14D66E"/>
    <w:lvl w:ilvl="0" w:tplc="1980CB28">
      <w:start w:val="1"/>
      <w:numFmt w:val="upperLetter"/>
      <w:lvlText w:val="%1)"/>
      <w:lvlJc w:val="left"/>
      <w:pPr>
        <w:ind w:left="4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B94A01"/>
    <w:multiLevelType w:val="hybridMultilevel"/>
    <w:tmpl w:val="8F1A7D7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/>
        <w:bCs/>
        <w:color w:val="000000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F4B"/>
    <w:rsid w:val="000D54D2"/>
    <w:rsid w:val="001040DC"/>
    <w:rsid w:val="00144EEE"/>
    <w:rsid w:val="00192588"/>
    <w:rsid w:val="001C7047"/>
    <w:rsid w:val="00261E19"/>
    <w:rsid w:val="00361DFB"/>
    <w:rsid w:val="00380010"/>
    <w:rsid w:val="0046247E"/>
    <w:rsid w:val="004A0446"/>
    <w:rsid w:val="004D3A12"/>
    <w:rsid w:val="005061C6"/>
    <w:rsid w:val="005E2219"/>
    <w:rsid w:val="005E381B"/>
    <w:rsid w:val="005F578F"/>
    <w:rsid w:val="00684F0E"/>
    <w:rsid w:val="006C3C5F"/>
    <w:rsid w:val="0073366B"/>
    <w:rsid w:val="007D668F"/>
    <w:rsid w:val="00844308"/>
    <w:rsid w:val="009A331B"/>
    <w:rsid w:val="009F37F5"/>
    <w:rsid w:val="00A22D4A"/>
    <w:rsid w:val="00C54392"/>
    <w:rsid w:val="00D14F4B"/>
    <w:rsid w:val="00D16645"/>
    <w:rsid w:val="00D65183"/>
    <w:rsid w:val="00DC4AFB"/>
    <w:rsid w:val="00E05A3E"/>
    <w:rsid w:val="00E25455"/>
    <w:rsid w:val="00E93398"/>
    <w:rsid w:val="00F16B72"/>
    <w:rsid w:val="00F3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4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14F4B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14F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4F4B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5E381B"/>
    <w:pPr>
      <w:ind w:left="720"/>
    </w:pPr>
  </w:style>
  <w:style w:type="character" w:styleId="Hyperlink">
    <w:name w:val="Hyperlink"/>
    <w:basedOn w:val="DefaultParagraphFont"/>
    <w:uiPriority w:val="99"/>
    <w:rsid w:val="009A33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99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bisiklet+%C3%A7izimi&amp;hl=tr&amp;gbv=2&amp;biw=1366&amp;bih=673&amp;tbm=isch&amp;tbnid=kOuY_N_KztYYCM:&amp;imgrefurl=http://adventuresinthewonderland.wordpress.com/&amp;docid=PlHgYyaiMMjJWM&amp;imgurl=http://adventuresinthewonderland.files.wordpress.com/2011/02/bicycle-bike-cycle-cycling.png&amp;w=653&amp;h=379&amp;ei=E4eKT6fROtHLswaSvqjoCw&amp;zoom=1&amp;iact=hc&amp;vpx=159&amp;vpy=216&amp;dur=46&amp;hovh=171&amp;hovw=295&amp;tx=168&amp;ty=99&amp;sig=103912052095094897773&amp;page=2&amp;tbnh=102&amp;tbnw=176&amp;start=18&amp;ndsp=24&amp;ved=1t:429,r:0,s:18,i:105" TargetMode="External"/><Relationship Id="rId11" Type="http://schemas.openxmlformats.org/officeDocument/2006/relationships/image" Target="media/image5.wmf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9.w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743</Words>
  <Characters>4237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EDANUR</cp:lastModifiedBy>
  <cp:revision>4</cp:revision>
  <dcterms:created xsi:type="dcterms:W3CDTF">2012-05-05T20:12:00Z</dcterms:created>
  <dcterms:modified xsi:type="dcterms:W3CDTF">2013-04-14T21:11:00Z</dcterms:modified>
  <cp:category>www.sorubak.com</cp:category>
</cp:coreProperties>
</file>