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47" w:rsidRDefault="007B6147" w:rsidP="00EC7C27">
      <w:pPr>
        <w:rPr>
          <w:b/>
          <w:bCs/>
        </w:rPr>
      </w:pPr>
      <w:r>
        <w:rPr>
          <w:noProof/>
        </w:rPr>
        <w:pict>
          <v:rect id="_x0000_s1026" style="position:absolute;margin-left:17.85pt;margin-top:7.65pt;width:513pt;height:54pt;z-index:251658240" filled="f" fillcolor="#9f3" strokecolor="red" strokeweight="6pt">
            <v:stroke dashstyle="1 1"/>
            <v:textbox style="mso-next-textbox:#_x0000_s1026">
              <w:txbxContent>
                <w:p w:rsidR="007B6147" w:rsidRDefault="007B6147" w:rsidP="00623BA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2012-2013 </w:t>
                  </w:r>
                  <w:r w:rsidRPr="00641F3D">
                    <w:rPr>
                      <w:b/>
                      <w:bCs/>
                    </w:rPr>
                    <w:t xml:space="preserve"> EĞİTİ</w:t>
                  </w:r>
                  <w:r>
                    <w:rPr>
                      <w:b/>
                      <w:bCs/>
                    </w:rPr>
                    <w:t xml:space="preserve">M ÖĞRETİM YILI MAHRAMLI </w:t>
                  </w:r>
                  <w:r w:rsidRPr="00641F3D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 xml:space="preserve">İLKÖĞRETİM OKULU </w:t>
                  </w:r>
                </w:p>
                <w:p w:rsidR="007B6147" w:rsidRDefault="007B6147" w:rsidP="00623BA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DİN KÜLTÜRÜ VE AHLAK BİLGİSİ</w:t>
                  </w:r>
                  <w:r w:rsidRPr="00641F3D">
                    <w:rPr>
                      <w:b/>
                      <w:bCs/>
                    </w:rPr>
                    <w:t xml:space="preserve"> DERSİ 2.DÖNEM 1.YAZILI SINAVI</w:t>
                  </w:r>
                </w:p>
                <w:p w:rsidR="007B6147" w:rsidRPr="00641F3D" w:rsidRDefault="007B6147" w:rsidP="00623BA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ADI SOYADI:……………………………   NO:……        SINIF:……                        .…/…./2013</w:t>
                  </w:r>
                </w:p>
              </w:txbxContent>
            </v:textbox>
          </v:rect>
        </w:pict>
      </w: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623BA8">
      <w:pPr>
        <w:rPr>
          <w:rFonts w:ascii="Monotype Corsiva" w:hAnsi="Monotype Corsiva" w:cs="Monotype Corsiva"/>
          <w:b/>
          <w:bCs/>
        </w:rPr>
      </w:pPr>
      <w:r>
        <w:rPr>
          <w:rFonts w:ascii="Monotype Corsiva" w:hAnsi="Monotype Corsiva" w:cs="Monotype Corsiva"/>
          <w:b/>
          <w:bCs/>
        </w:rPr>
        <w:t>S</w:t>
      </w:r>
      <w:r w:rsidRPr="00623BA8">
        <w:rPr>
          <w:rFonts w:ascii="Monotype Corsiva" w:hAnsi="Monotype Corsiva" w:cs="Monotype Corsiva"/>
          <w:b/>
          <w:bCs/>
        </w:rPr>
        <w:t>1</w:t>
      </w:r>
      <w:r>
        <w:rPr>
          <w:rFonts w:ascii="Monotype Corsiva" w:hAnsi="Monotype Corsiva" w:cs="Monotype Corsiva"/>
          <w:b/>
          <w:bCs/>
        </w:rPr>
        <w:t>)</w:t>
      </w:r>
      <w:r w:rsidRPr="00623BA8">
        <w:rPr>
          <w:rFonts w:ascii="Monotype Corsiva" w:hAnsi="Monotype Corsiva" w:cs="Monotype Corsiva"/>
          <w:b/>
          <w:bCs/>
        </w:rPr>
        <w:t xml:space="preserve">-İslam dininin temel kaynağı olan Kur’an hangi     konulardan temel bilgiler verir? </w:t>
      </w:r>
    </w:p>
    <w:p w:rsidR="007B6147" w:rsidRPr="00623BA8" w:rsidRDefault="007B6147" w:rsidP="00623BA8">
      <w:pPr>
        <w:rPr>
          <w:rFonts w:ascii="Monotype Corsiva" w:hAnsi="Monotype Corsiva" w:cs="Monotype Corsiva"/>
          <w:b/>
          <w:bCs/>
        </w:rPr>
      </w:pPr>
      <w:r>
        <w:rPr>
          <w:noProof/>
        </w:rPr>
        <w:pict>
          <v:rect id="_x0000_s1027" style="position:absolute;margin-left:9pt;margin-top:8.4pt;width:225pt;height:63pt;z-index:251659264" strokecolor="#339" strokeweight="3pt">
            <v:stroke linestyle="thinThin"/>
            <v:textbox style="mso-next-textbox:#_x0000_s1027">
              <w:txbxContent>
                <w:p w:rsidR="007B6147" w:rsidRDefault="007B6147" w:rsidP="00623BA8">
                  <w:r>
                    <w:t>1-………………   2-…………………….</w:t>
                  </w:r>
                </w:p>
                <w:p w:rsidR="007B6147" w:rsidRDefault="007B6147" w:rsidP="00623BA8"/>
                <w:p w:rsidR="007B6147" w:rsidRDefault="007B6147" w:rsidP="00623BA8">
                  <w:r>
                    <w:t>3-………………..  4-……………………</w:t>
                  </w:r>
                </w:p>
              </w:txbxContent>
            </v:textbox>
          </v:rect>
        </w:pict>
      </w:r>
    </w:p>
    <w:p w:rsidR="007B6147" w:rsidRPr="00623BA8" w:rsidRDefault="007B6147" w:rsidP="00623BA8">
      <w:pPr>
        <w:rPr>
          <w:rFonts w:ascii="Monotype Corsiva" w:hAnsi="Monotype Corsiva" w:cs="Monotype Corsiva"/>
        </w:rPr>
      </w:pPr>
    </w:p>
    <w:p w:rsidR="007B6147" w:rsidRPr="00623BA8" w:rsidRDefault="007B6147" w:rsidP="00623BA8">
      <w:pPr>
        <w:rPr>
          <w:rFonts w:ascii="Monotype Corsiva" w:hAnsi="Monotype Corsiva" w:cs="Monotype Corsiva"/>
        </w:rPr>
      </w:pPr>
    </w:p>
    <w:p w:rsidR="007B6147" w:rsidRPr="00623BA8" w:rsidRDefault="007B6147" w:rsidP="00623BA8">
      <w:pPr>
        <w:rPr>
          <w:rFonts w:ascii="Monotype Corsiva" w:hAnsi="Monotype Corsiva" w:cs="Monotype Corsiva"/>
        </w:rPr>
      </w:pPr>
    </w:p>
    <w:p w:rsidR="007B6147" w:rsidRPr="00623BA8" w:rsidRDefault="007B6147" w:rsidP="00623BA8">
      <w:pPr>
        <w:rPr>
          <w:rFonts w:ascii="Monotype Corsiva" w:hAnsi="Monotype Corsiva" w:cs="Monotype Corsiva"/>
        </w:rPr>
      </w:pPr>
    </w:p>
    <w:p w:rsidR="007B6147" w:rsidRPr="00623BA8" w:rsidRDefault="007B6147" w:rsidP="00623BA8">
      <w:pPr>
        <w:rPr>
          <w:rFonts w:ascii="Monotype Corsiva" w:hAnsi="Monotype Corsiva" w:cs="Monotype Corsiva"/>
        </w:rPr>
      </w:pPr>
    </w:p>
    <w:p w:rsidR="007B6147" w:rsidRPr="00623BA8" w:rsidRDefault="007B6147" w:rsidP="00623BA8">
      <w:pPr>
        <w:rPr>
          <w:rFonts w:ascii="Monotype Corsiva" w:hAnsi="Monotype Corsiva" w:cs="Monotype Corsiva"/>
        </w:rPr>
      </w:pPr>
      <w:hyperlink r:id="rId5" w:history="1">
        <w:r>
          <w:rPr>
            <w:rStyle w:val="Hyperlink"/>
            <w:b/>
            <w:bCs/>
            <w:i/>
            <w:iCs/>
          </w:rPr>
          <w:t>www.sorubak.com</w:t>
        </w:r>
      </w:hyperlink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ab/>
      </w:r>
    </w:p>
    <w:p w:rsidR="007B6147" w:rsidRPr="00623BA8" w:rsidRDefault="007B6147" w:rsidP="00623BA8">
      <w:pPr>
        <w:rPr>
          <w:rFonts w:ascii="Monotype Corsiva" w:hAnsi="Monotype Corsiva" w:cs="Monotype Corsiva"/>
          <w:b/>
          <w:bCs/>
        </w:rPr>
      </w:pPr>
      <w:r>
        <w:rPr>
          <w:rFonts w:ascii="Monotype Corsiva" w:hAnsi="Monotype Corsiva" w:cs="Monotype Corsiva"/>
          <w:b/>
          <w:bCs/>
        </w:rPr>
        <w:t>S2)</w:t>
      </w:r>
      <w:r w:rsidRPr="00623BA8">
        <w:rPr>
          <w:rFonts w:ascii="Monotype Corsiva" w:hAnsi="Monotype Corsiva" w:cs="Monotype Corsiva"/>
          <w:b/>
          <w:bCs/>
        </w:rPr>
        <w:t xml:space="preserve">- Aşağıdaki ibadetlerin farz olanların başına (F) ,vacip olanların başına (V) ,sünnet olanların başına   (S) harfi yerleştiriniz. </w:t>
      </w:r>
    </w:p>
    <w:p w:rsidR="007B6147" w:rsidRPr="00623BA8" w:rsidRDefault="007B6147" w:rsidP="00623BA8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623BA8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……Cuma namazı kılmak      ……Hacca gitmek</w:t>
      </w:r>
    </w:p>
    <w:p w:rsidR="007B6147" w:rsidRPr="00623BA8" w:rsidRDefault="007B6147" w:rsidP="00623BA8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……Selam vermek                  .…..Dişleri fırçalamak</w:t>
      </w:r>
    </w:p>
    <w:p w:rsidR="007B6147" w:rsidRPr="00623BA8" w:rsidRDefault="007B6147" w:rsidP="00623BA8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 xml:space="preserve">……Zekat vermek                  …… Vitir namazı </w:t>
      </w:r>
    </w:p>
    <w:p w:rsidR="007B6147" w:rsidRPr="00623BA8" w:rsidRDefault="007B6147" w:rsidP="00623BA8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……Kurban kesmek               ……Bayram namazı</w:t>
      </w:r>
    </w:p>
    <w:p w:rsidR="007B6147" w:rsidRPr="00623BA8" w:rsidRDefault="007B6147" w:rsidP="00623BA8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……Oruç tutmak                    ……Teravih namazı</w:t>
      </w:r>
    </w:p>
    <w:p w:rsidR="007B6147" w:rsidRPr="00623BA8" w:rsidRDefault="007B6147" w:rsidP="00623BA8">
      <w:pPr>
        <w:rPr>
          <w:rFonts w:ascii="Monotype Corsiva" w:hAnsi="Monotype Corsiva" w:cs="Monotype Corsiva"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  <w:r>
        <w:rPr>
          <w:rFonts w:ascii="Monotype Corsiva" w:hAnsi="Monotype Corsiva" w:cs="Monotype Corsiva"/>
          <w:b/>
          <w:bCs/>
        </w:rPr>
        <w:t>S3</w:t>
      </w:r>
      <w:r w:rsidRPr="00623BA8">
        <w:rPr>
          <w:rFonts w:ascii="Monotype Corsiva" w:hAnsi="Monotype Corsiva" w:cs="Monotype Corsiva"/>
          <w:b/>
          <w:bCs/>
        </w:rPr>
        <w:t>)-Hz. Muhammed (SAV)’in ilk eşi aşağıdakilerden hangisidir?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A)-Hz Ayşe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B)-Hz Zeynep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C)Hz Hatice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D)-Hz Ümmü Seleme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  <w:r>
        <w:rPr>
          <w:rFonts w:ascii="Monotype Corsiva" w:hAnsi="Monotype Corsiva" w:cs="Monotype Corsiva"/>
          <w:b/>
          <w:bCs/>
        </w:rPr>
        <w:t>S4</w:t>
      </w:r>
      <w:r w:rsidRPr="00623BA8">
        <w:rPr>
          <w:rFonts w:ascii="Monotype Corsiva" w:hAnsi="Monotype Corsiva" w:cs="Monotype Corsiva"/>
          <w:b/>
          <w:bCs/>
        </w:rPr>
        <w:t>)-Aşağıdakilerden hangisi Peygamberimizin soyunu devam ettiren çocuğudur?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A)-Hz Zeynep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B)-Hz Abdullah</w:t>
      </w:r>
      <w:r w:rsidRPr="00623BA8">
        <w:rPr>
          <w:rFonts w:ascii="Monotype Corsiva" w:hAnsi="Monotype Corsiva" w:cs="Monotype Corsiva"/>
        </w:rPr>
        <w:tab/>
        <w:t>C)-Hz Rukiye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D)-Hz Fatıma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  <w:r>
        <w:rPr>
          <w:rFonts w:ascii="Monotype Corsiva" w:hAnsi="Monotype Corsiva" w:cs="Monotype Corsiva"/>
          <w:b/>
          <w:bCs/>
        </w:rPr>
        <w:t>S5</w:t>
      </w:r>
      <w:r w:rsidRPr="00623BA8">
        <w:rPr>
          <w:rFonts w:ascii="Monotype Corsiva" w:hAnsi="Monotype Corsiva" w:cs="Monotype Corsiva"/>
          <w:b/>
          <w:bCs/>
        </w:rPr>
        <w:t xml:space="preserve">)-Aşağıdakilerden hangisi Peygamberimizin Aile içindeki örnek davranışlarından </w:t>
      </w:r>
      <w:r w:rsidRPr="00623BA8">
        <w:rPr>
          <w:rFonts w:ascii="Monotype Corsiva" w:hAnsi="Monotype Corsiva" w:cs="Monotype Corsiva"/>
          <w:b/>
          <w:bCs/>
          <w:u w:val="single"/>
        </w:rPr>
        <w:t>biri olamaz</w:t>
      </w:r>
      <w:r w:rsidRPr="00623BA8">
        <w:rPr>
          <w:rFonts w:ascii="Monotype Corsiva" w:hAnsi="Monotype Corsiva" w:cs="Monotype Corsiva"/>
          <w:b/>
          <w:bCs/>
        </w:rPr>
        <w:t>?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A)-Hoşgörülü olma           B)-Saygı ve sevgiye dayalı olma</w:t>
      </w:r>
      <w:r w:rsidRPr="00623BA8">
        <w:rPr>
          <w:rFonts w:ascii="Monotype Corsiva" w:hAnsi="Monotype Corsiva" w:cs="Monotype Corsiva"/>
        </w:rPr>
        <w:tab/>
        <w:t>C)- Adaletsiz olma</w:t>
      </w:r>
      <w:r w:rsidRPr="00623BA8">
        <w:rPr>
          <w:rFonts w:ascii="Monotype Corsiva" w:hAnsi="Monotype Corsiva" w:cs="Monotype Corsiva"/>
        </w:rPr>
        <w:tab/>
        <w:t xml:space="preserve">      D)- Merhametli olma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  <w:r>
        <w:rPr>
          <w:rFonts w:ascii="Monotype Corsiva" w:hAnsi="Monotype Corsiva" w:cs="Monotype Corsiva"/>
          <w:b/>
          <w:bCs/>
        </w:rPr>
        <w:t>S6</w:t>
      </w:r>
      <w:r w:rsidRPr="00623BA8">
        <w:rPr>
          <w:rFonts w:ascii="Monotype Corsiva" w:hAnsi="Monotype Corsiva" w:cs="Monotype Corsiva"/>
          <w:b/>
          <w:bCs/>
        </w:rPr>
        <w:t xml:space="preserve">)-Aşağıdakilerden hangisini yaparsak Peygamberimizin </w:t>
      </w:r>
      <w:r w:rsidRPr="00623BA8">
        <w:rPr>
          <w:rFonts w:ascii="Monotype Corsiva" w:hAnsi="Monotype Corsiva" w:cs="Monotype Corsiva"/>
          <w:b/>
          <w:bCs/>
          <w:u w:val="single"/>
        </w:rPr>
        <w:t xml:space="preserve">Aile bireylere danışma ve görüşlerine değer vermesi </w:t>
      </w:r>
      <w:r w:rsidRPr="00623BA8">
        <w:rPr>
          <w:rFonts w:ascii="Monotype Corsiva" w:hAnsi="Monotype Corsiva" w:cs="Monotype Corsiva"/>
          <w:b/>
          <w:bCs/>
        </w:rPr>
        <w:t>sözünü yerine getirmiş oluruz?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A)-Eline geçmiş olan yüksek miktardaki parayı aileden saklamak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B)-Evlenecek olan birisinin evleneceği kişiyi ailesine söylememe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C)-Yeni bir işe başlamadan önce Anne-Baba ile bu iş hakkında konuşmak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D)-Bağımlı olduğu kötü maddeleri(sigara,esrar vb.) ailesinden saklamak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  <w:r w:rsidRPr="00623BA8">
        <w:rPr>
          <w:rFonts w:ascii="Monotype Corsiva" w:hAnsi="Monotype Corsiva" w:cs="Monotype Corsiva"/>
          <w:b/>
          <w:bCs/>
        </w:rPr>
        <w:t>S</w:t>
      </w:r>
      <w:r>
        <w:rPr>
          <w:rFonts w:ascii="Monotype Corsiva" w:hAnsi="Monotype Corsiva" w:cs="Monotype Corsiva"/>
          <w:b/>
          <w:bCs/>
        </w:rPr>
        <w:t>7</w:t>
      </w:r>
      <w:r w:rsidRPr="00623BA8">
        <w:rPr>
          <w:rFonts w:ascii="Monotype Corsiva" w:hAnsi="Monotype Corsiva" w:cs="Monotype Corsiva"/>
          <w:b/>
          <w:bCs/>
        </w:rPr>
        <w:t>)-“</w:t>
      </w:r>
      <w:r w:rsidRPr="00623BA8">
        <w:rPr>
          <w:rFonts w:ascii="Monotype Corsiva" w:hAnsi="Monotype Corsiva" w:cs="Monotype Corsiva"/>
          <w:b/>
          <w:bCs/>
          <w:u w:val="single"/>
        </w:rPr>
        <w:t>Yiyiniz,içiniz ancak israf etmeyiniz. Bilin ki Allah israf edenleri sevmez</w:t>
      </w:r>
      <w:r w:rsidRPr="00623BA8">
        <w:rPr>
          <w:rFonts w:ascii="Monotype Corsiva" w:hAnsi="Monotype Corsiva" w:cs="Monotype Corsiva"/>
          <w:b/>
          <w:bCs/>
        </w:rPr>
        <w:t>” ayetinde ne anlatılıyor ?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A)-Kul hakkı yememek</w:t>
      </w:r>
      <w:r w:rsidRPr="00623BA8">
        <w:rPr>
          <w:rFonts w:ascii="Monotype Corsiva" w:hAnsi="Monotype Corsiva" w:cs="Monotype Corsiva"/>
        </w:rPr>
        <w:tab/>
        <w:t>B)-Tutumlu olmak</w:t>
      </w:r>
      <w:r w:rsidRPr="00623BA8">
        <w:rPr>
          <w:rFonts w:ascii="Monotype Corsiva" w:hAnsi="Monotype Corsiva" w:cs="Monotype Corsiva"/>
        </w:rPr>
        <w:tab/>
        <w:t>C)-Allah’a şirk koşmamak</w:t>
      </w:r>
      <w:r w:rsidRPr="00623BA8">
        <w:rPr>
          <w:rFonts w:ascii="Monotype Corsiva" w:hAnsi="Monotype Corsiva" w:cs="Monotype Corsiva"/>
        </w:rPr>
        <w:tab/>
        <w:t>D)-Haram yememek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  <w:r>
        <w:rPr>
          <w:rFonts w:ascii="Monotype Corsiva" w:hAnsi="Monotype Corsiva" w:cs="Monotype Corsiva"/>
          <w:b/>
          <w:bCs/>
        </w:rPr>
        <w:t>S8</w:t>
      </w:r>
      <w:r w:rsidRPr="00623BA8">
        <w:rPr>
          <w:rFonts w:ascii="Monotype Corsiva" w:hAnsi="Monotype Corsiva" w:cs="Monotype Corsiva"/>
          <w:b/>
          <w:bCs/>
        </w:rPr>
        <w:t>)-“</w:t>
      </w:r>
      <w:r w:rsidRPr="00623BA8">
        <w:rPr>
          <w:rFonts w:ascii="Monotype Corsiva" w:hAnsi="Monotype Corsiva" w:cs="Monotype Corsiva"/>
          <w:b/>
          <w:bCs/>
          <w:u w:val="single"/>
        </w:rPr>
        <w:t>Allah’a ve ahiret gününe iman eden kimse misafirine ikramda bulunsun</w:t>
      </w:r>
      <w:r w:rsidRPr="00623BA8">
        <w:rPr>
          <w:rFonts w:ascii="Monotype Corsiva" w:hAnsi="Monotype Corsiva" w:cs="Monotype Corsiva"/>
          <w:b/>
          <w:bCs/>
        </w:rPr>
        <w:t>” sözüyle Peygamberimiz neyi vurgulamıştır ?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A)-Akraba ziyareti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B)-İsraftan kaçınmak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C)-Cömert olmayı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D)-Aile sevgisi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  <w:r>
        <w:rPr>
          <w:rFonts w:ascii="Monotype Corsiva" w:hAnsi="Monotype Corsiva" w:cs="Monotype Corsiva"/>
          <w:b/>
          <w:bCs/>
        </w:rPr>
        <w:t>S9</w:t>
      </w:r>
      <w:r w:rsidRPr="00623BA8">
        <w:rPr>
          <w:rFonts w:ascii="Monotype Corsiva" w:hAnsi="Monotype Corsiva" w:cs="Monotype Corsiva"/>
          <w:b/>
          <w:bCs/>
        </w:rPr>
        <w:t xml:space="preserve">)-Aşağıdakilerden hangisi Peygamberimizin sahip olduğu özelliklerden biri </w:t>
      </w:r>
      <w:r w:rsidRPr="00623BA8">
        <w:rPr>
          <w:rFonts w:ascii="Monotype Corsiva" w:hAnsi="Monotype Corsiva" w:cs="Monotype Corsiva"/>
          <w:b/>
          <w:bCs/>
          <w:u w:val="single"/>
        </w:rPr>
        <w:t>değildir?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A)-Şaka  yapmayan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B)-Adaletli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C)-Şefkatli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D)-Alçakgönüllü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  <w:u w:val="single"/>
        </w:rPr>
      </w:pPr>
      <w:r>
        <w:rPr>
          <w:rFonts w:ascii="Monotype Corsiva" w:hAnsi="Monotype Corsiva" w:cs="Monotype Corsiva"/>
          <w:b/>
          <w:bCs/>
        </w:rPr>
        <w:t>S10</w:t>
      </w:r>
      <w:r w:rsidRPr="00623BA8">
        <w:rPr>
          <w:rFonts w:ascii="Monotype Corsiva" w:hAnsi="Monotype Corsiva" w:cs="Monotype Corsiva"/>
          <w:b/>
          <w:bCs/>
        </w:rPr>
        <w:t xml:space="preserve">)-Aşağıdakilerden hangisi Kur’an da yer alan kıssalardan biri </w:t>
      </w:r>
      <w:r w:rsidRPr="00623BA8">
        <w:rPr>
          <w:rFonts w:ascii="Monotype Corsiva" w:hAnsi="Monotype Corsiva" w:cs="Monotype Corsiva"/>
          <w:b/>
          <w:bCs/>
          <w:u w:val="single"/>
        </w:rPr>
        <w:t>değildir?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 xml:space="preserve">A)-Peygamberler </w:t>
      </w:r>
      <w:r w:rsidRPr="00623BA8">
        <w:rPr>
          <w:rFonts w:ascii="Monotype Corsiva" w:hAnsi="Monotype Corsiva" w:cs="Monotype Corsiva"/>
        </w:rPr>
        <w:tab/>
        <w:t>B)-Savaşlar</w:t>
      </w:r>
      <w:r w:rsidRPr="00623BA8">
        <w:rPr>
          <w:rFonts w:ascii="Monotype Corsiva" w:hAnsi="Monotype Corsiva" w:cs="Monotype Corsiva"/>
        </w:rPr>
        <w:tab/>
        <w:t>C)-Peygamber olmayan bazı şahısların</w:t>
      </w:r>
      <w:r w:rsidRPr="00623BA8">
        <w:rPr>
          <w:rFonts w:ascii="Monotype Corsiva" w:hAnsi="Monotype Corsiva" w:cs="Monotype Corsiva"/>
        </w:rPr>
        <w:tab/>
        <w:t>D)-Bazı toplulukların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</w:p>
    <w:p w:rsidR="007B6147" w:rsidRPr="00623BA8" w:rsidRDefault="007B6147" w:rsidP="00EC7C27">
      <w:pPr>
        <w:rPr>
          <w:rFonts w:ascii="Monotype Corsiva" w:hAnsi="Monotype Corsiva" w:cs="Monotype Corsiva"/>
          <w:b/>
          <w:bCs/>
        </w:rPr>
      </w:pPr>
      <w:r>
        <w:rPr>
          <w:rFonts w:ascii="Monotype Corsiva" w:hAnsi="Monotype Corsiva" w:cs="Monotype Corsiva"/>
          <w:b/>
          <w:bCs/>
        </w:rPr>
        <w:t>S11</w:t>
      </w:r>
      <w:r w:rsidRPr="00623BA8">
        <w:rPr>
          <w:rFonts w:ascii="Monotype Corsiva" w:hAnsi="Monotype Corsiva" w:cs="Monotype Corsiva"/>
          <w:b/>
          <w:bCs/>
        </w:rPr>
        <w:t>)-“</w:t>
      </w:r>
      <w:r w:rsidRPr="00623BA8">
        <w:rPr>
          <w:rFonts w:ascii="Monotype Corsiva" w:hAnsi="Monotype Corsiva" w:cs="Monotype Corsiva"/>
          <w:b/>
          <w:bCs/>
          <w:u w:val="single"/>
        </w:rPr>
        <w:t>Allah’ı Arayan İnsan</w:t>
      </w:r>
      <w:r w:rsidRPr="00623BA8">
        <w:rPr>
          <w:rFonts w:ascii="Monotype Corsiva" w:hAnsi="Monotype Corsiva" w:cs="Monotype Corsiva"/>
          <w:b/>
          <w:bCs/>
        </w:rPr>
        <w:t xml:space="preserve">” olarak da bilinen ve Yaratıcısının Güneş,Ay,Yıldız gibi cisimlerin olmadığını yaratıcısının sadece </w:t>
      </w:r>
      <w:r w:rsidRPr="00623BA8">
        <w:rPr>
          <w:rFonts w:ascii="Monotype Corsiva" w:hAnsi="Monotype Corsiva" w:cs="Monotype Corsiva"/>
          <w:b/>
          <w:bCs/>
          <w:u w:val="single"/>
        </w:rPr>
        <w:t>Allah</w:t>
      </w:r>
      <w:r w:rsidRPr="00623BA8">
        <w:rPr>
          <w:rFonts w:ascii="Monotype Corsiva" w:hAnsi="Monotype Corsiva" w:cs="Monotype Corsiva"/>
          <w:b/>
          <w:bCs/>
        </w:rPr>
        <w:t xml:space="preserve"> olduğunu kabul eden  Peygamber kimdir?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A)-Hz Yusuf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B)-Hz Eyyüp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C)-Hz İbrahim</w:t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  <w:t>D)-Davud</w:t>
      </w:r>
    </w:p>
    <w:p w:rsidR="007B6147" w:rsidRDefault="007B6147" w:rsidP="00623BA8">
      <w:pPr>
        <w:rPr>
          <w:rFonts w:ascii="Monotype Corsiva" w:hAnsi="Monotype Corsiva" w:cs="Monotype Corsiva"/>
        </w:rPr>
      </w:pPr>
    </w:p>
    <w:p w:rsidR="007B6147" w:rsidRPr="00623BA8" w:rsidRDefault="007B6147" w:rsidP="00623BA8">
      <w:pPr>
        <w:rPr>
          <w:rFonts w:ascii="Monotype Corsiva" w:hAnsi="Monotype Corsiva" w:cs="Monotype Corsiva"/>
          <w:b/>
          <w:bCs/>
          <w:u w:val="single"/>
        </w:rPr>
      </w:pPr>
      <w:r>
        <w:rPr>
          <w:rFonts w:ascii="Monotype Corsiva" w:hAnsi="Monotype Corsiva" w:cs="Monotype Corsiva"/>
          <w:b/>
          <w:bCs/>
        </w:rPr>
        <w:t>S1</w:t>
      </w:r>
      <w:r w:rsidRPr="00623BA8">
        <w:rPr>
          <w:rFonts w:ascii="Monotype Corsiva" w:hAnsi="Monotype Corsiva" w:cs="Monotype Corsiva"/>
          <w:b/>
          <w:bCs/>
        </w:rPr>
        <w:t>2</w:t>
      </w:r>
      <w:r>
        <w:rPr>
          <w:rFonts w:ascii="Monotype Corsiva" w:hAnsi="Monotype Corsiva" w:cs="Monotype Corsiva"/>
          <w:b/>
          <w:bCs/>
        </w:rPr>
        <w:t>)</w:t>
      </w:r>
      <w:r w:rsidRPr="00623BA8">
        <w:rPr>
          <w:rFonts w:ascii="Monotype Corsiva" w:hAnsi="Monotype Corsiva" w:cs="Monotype Corsiva"/>
          <w:b/>
          <w:bCs/>
        </w:rPr>
        <w:t xml:space="preserve">- Aşağıdaki mucizelerden hangisi Hz İbrahim’e aittir? </w:t>
      </w:r>
      <w:r w:rsidRPr="00623BA8">
        <w:rPr>
          <w:rFonts w:ascii="Monotype Corsiva" w:hAnsi="Monotype Corsiva" w:cs="Monotype Corsiva"/>
          <w:b/>
          <w:bCs/>
          <w:u w:val="single"/>
        </w:rPr>
        <w:t xml:space="preserve"> </w:t>
      </w:r>
    </w:p>
    <w:p w:rsidR="007B6147" w:rsidRPr="00623BA8" w:rsidRDefault="007B6147" w:rsidP="00623BA8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A) Ay’ı ikiye bölm</w:t>
      </w:r>
      <w:r>
        <w:rPr>
          <w:rFonts w:ascii="Monotype Corsiva" w:hAnsi="Monotype Corsiva" w:cs="Monotype Corsiva"/>
        </w:rPr>
        <w:t xml:space="preserve">esi         B) Ateşin yakmaması        </w:t>
      </w:r>
      <w:r w:rsidRPr="00623BA8">
        <w:rPr>
          <w:rFonts w:ascii="Monotype Corsiva" w:hAnsi="Monotype Corsiva" w:cs="Monotype Corsiva"/>
        </w:rPr>
        <w:t>B) Kayadan deve çıkması   C)  Asanın yılan olması</w:t>
      </w:r>
    </w:p>
    <w:p w:rsidR="007B6147" w:rsidRPr="00623BA8" w:rsidRDefault="007B6147" w:rsidP="00EC7C27">
      <w:pPr>
        <w:rPr>
          <w:rFonts w:ascii="Monotype Corsiva" w:hAnsi="Monotype Corsiva" w:cs="Monotype Corsiva"/>
        </w:rPr>
      </w:pPr>
    </w:p>
    <w:p w:rsidR="007B6147" w:rsidRDefault="007B6147" w:rsidP="00623BA8">
      <w:pPr>
        <w:rPr>
          <w:rFonts w:ascii="Monotype Corsiva" w:hAnsi="Monotype Corsiva" w:cs="Monotype Corsiva"/>
        </w:rPr>
      </w:pPr>
    </w:p>
    <w:p w:rsidR="007B6147" w:rsidRDefault="007B6147" w:rsidP="00623BA8">
      <w:pPr>
        <w:rPr>
          <w:rFonts w:ascii="Monotype Corsiva" w:hAnsi="Monotype Corsiva" w:cs="Monotype Corsiva"/>
        </w:rPr>
      </w:pPr>
    </w:p>
    <w:p w:rsidR="007B6147" w:rsidRDefault="007B6147" w:rsidP="00623BA8">
      <w:pPr>
        <w:rPr>
          <w:rFonts w:ascii="Monotype Corsiva" w:hAnsi="Monotype Corsiva" w:cs="Monotype Corsiva"/>
        </w:rPr>
      </w:pPr>
    </w:p>
    <w:p w:rsidR="007B6147" w:rsidRDefault="007B6147" w:rsidP="00623BA8">
      <w:pPr>
        <w:rPr>
          <w:rFonts w:ascii="Monotype Corsiva" w:hAnsi="Monotype Corsiva" w:cs="Monotype Corsiva"/>
        </w:rPr>
      </w:pPr>
    </w:p>
    <w:p w:rsidR="007B6147" w:rsidRDefault="007B6147" w:rsidP="00623BA8">
      <w:pPr>
        <w:rPr>
          <w:rFonts w:ascii="Monotype Corsiva" w:hAnsi="Monotype Corsiva" w:cs="Monotype Corsiva"/>
        </w:rPr>
      </w:pPr>
      <w:r>
        <w:rPr>
          <w:rFonts w:ascii="Monotype Corsiva" w:hAnsi="Monotype Corsiva" w:cs="Monotype Corsiva"/>
          <w:b/>
          <w:bCs/>
        </w:rPr>
        <w:t>S13)</w:t>
      </w:r>
      <w:r w:rsidRPr="00623BA8">
        <w:rPr>
          <w:rFonts w:ascii="Monotype Corsiva" w:hAnsi="Monotype Corsiva" w:cs="Monotype Corsiva"/>
          <w:b/>
          <w:bCs/>
        </w:rPr>
        <w:t xml:space="preserve"> Aşağıdaki cümlelerden doğru olanların yanlarına (D), yanlış olanların yanlarına (Y) yazınız.(20p)</w:t>
      </w:r>
      <w:r w:rsidRPr="00623BA8">
        <w:rPr>
          <w:rFonts w:ascii="Monotype Corsiva" w:hAnsi="Monotype Corsiva" w:cs="Monotype Corsiva"/>
        </w:rPr>
        <w:t xml:space="preserve">.  </w:t>
      </w:r>
    </w:p>
    <w:p w:rsidR="007B6147" w:rsidRPr="00623BA8" w:rsidRDefault="007B6147" w:rsidP="00623BA8">
      <w:pPr>
        <w:rPr>
          <w:rFonts w:ascii="Monotype Corsiva" w:hAnsi="Monotype Corsiva" w:cs="Monotype Corsiva"/>
          <w:b/>
          <w:bCs/>
        </w:rPr>
      </w:pPr>
      <w:r w:rsidRPr="00623BA8">
        <w:rPr>
          <w:rFonts w:ascii="Monotype Corsiva" w:hAnsi="Monotype Corsiva" w:cs="Monotype Corsiva"/>
        </w:rPr>
        <w:t>(…)Hz. Peygamberin aile bireyleri zamanlarını boşa harcamaz iyi değerlendirirdi.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 xml:space="preserve">(…)Peygamberimizin eşi kadınlarla ilgilenir, onlara mescitte dini konuları anlatırdı. 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>(…)Peygamberimiz, akrabaları ziyaret etmeyi önemsemezdi.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 xml:space="preserve"> (…)Peygamberimizin Ümmü Gülsüm ve Zeynep adında iki torunu vardır. 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 xml:space="preserve"> (…)Peygamberimizin ailesinde savurganlık önemsenmezdi.</w:t>
      </w:r>
    </w:p>
    <w:p w:rsidR="007B6147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 xml:space="preserve"> (…)Hz Ali Peygamberimizin ilk çocuğudur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>(…).Kıssalarda, olaylar ayrıntılarıyla değil de sadece insanlara örnek olabilecek kısımları anlatılmıştır</w:t>
      </w:r>
    </w:p>
    <w:p w:rsidR="007B6147" w:rsidRPr="00623BA8" w:rsidRDefault="007B6147" w:rsidP="00166C8C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(…)İslam dini akrabayı ziyaret etmeyi ve onlara yardımda bulunmayı öğütlemiştir.</w:t>
      </w:r>
    </w:p>
    <w:p w:rsidR="007B6147" w:rsidRPr="00623BA8" w:rsidRDefault="007B6147" w:rsidP="00166C8C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(…)”</w:t>
      </w:r>
      <w:r w:rsidRPr="00623BA8">
        <w:rPr>
          <w:rFonts w:ascii="Monotype Corsiva" w:hAnsi="Monotype Corsiva" w:cs="Monotype Corsiva"/>
          <w:b/>
          <w:bCs/>
        </w:rPr>
        <w:t>En hayırlı ev, içinde yetime iyilik ve ikram edilen evdir</w:t>
      </w:r>
      <w:r w:rsidRPr="00623BA8">
        <w:rPr>
          <w:rFonts w:ascii="Monotype Corsiva" w:hAnsi="Monotype Corsiva" w:cs="Monotype Corsiva"/>
        </w:rPr>
        <w:t>.” Sözüyle peygamberimiz Öksüz ve Yoksulu korumak ve sahip çıkmamızı istemiştir.</w:t>
      </w:r>
    </w:p>
    <w:p w:rsidR="007B6147" w:rsidRPr="00623BA8" w:rsidRDefault="007B6147" w:rsidP="00166C8C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b/>
          <w:bCs/>
          <w:sz w:val="24"/>
          <w:szCs w:val="24"/>
        </w:rPr>
      </w:pPr>
      <w:r w:rsidRPr="00623BA8">
        <w:rPr>
          <w:rFonts w:ascii="Monotype Corsiva" w:hAnsi="Monotype Corsiva" w:cs="Monotype Corsiva"/>
          <w:b/>
          <w:bCs/>
          <w:sz w:val="24"/>
          <w:szCs w:val="24"/>
        </w:rPr>
        <w:t>S10-Peygamberimizin kız ve erkek çocuklarının isimleri nelerdir?  (10 p)</w:t>
      </w:r>
    </w:p>
    <w:p w:rsidR="007B6147" w:rsidRPr="00623BA8" w:rsidRDefault="007B6147" w:rsidP="00623BA8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623BA8">
      <w:pPr>
        <w:rPr>
          <w:rFonts w:ascii="Monotype Corsiva" w:hAnsi="Monotype Corsiva" w:cs="Monotype Corsiva"/>
        </w:rPr>
      </w:pPr>
    </w:p>
    <w:p w:rsidR="007B6147" w:rsidRPr="00623BA8" w:rsidRDefault="007B6147" w:rsidP="00623BA8">
      <w:pPr>
        <w:rPr>
          <w:rFonts w:ascii="Monotype Corsiva" w:hAnsi="Monotype Corsiva" w:cs="Monotype Corsiva"/>
          <w:b/>
          <w:bCs/>
        </w:rPr>
      </w:pPr>
      <w:r w:rsidRPr="00623BA8">
        <w:rPr>
          <w:rFonts w:ascii="Monotype Corsiva" w:hAnsi="Monotype Corsiva" w:cs="Monotype Corsiva"/>
          <w:b/>
          <w:bCs/>
        </w:rPr>
        <w:t xml:space="preserve">S11- Kur’an insanlara neden gönderilmiştir? </w:t>
      </w:r>
    </w:p>
    <w:p w:rsidR="007B6147" w:rsidRPr="00623BA8" w:rsidRDefault="007B6147" w:rsidP="00166C8C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166C8C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166C8C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166C8C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166C8C">
      <w:pPr>
        <w:rPr>
          <w:rFonts w:ascii="Monotype Corsiva" w:hAnsi="Monotype Corsiva" w:cs="Monotype Corsiva"/>
          <w:b/>
          <w:bCs/>
        </w:rPr>
      </w:pPr>
    </w:p>
    <w:p w:rsidR="007B6147" w:rsidRDefault="007B6147" w:rsidP="00166C8C">
      <w:pPr>
        <w:rPr>
          <w:rFonts w:ascii="Monotype Corsiva" w:hAnsi="Monotype Corsiva" w:cs="Monotype Corsiva"/>
          <w:b/>
          <w:bCs/>
        </w:rPr>
      </w:pPr>
    </w:p>
    <w:p w:rsidR="007B6147" w:rsidRDefault="007B6147" w:rsidP="00166C8C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166C8C">
      <w:pPr>
        <w:rPr>
          <w:rFonts w:ascii="Monotype Corsiva" w:hAnsi="Monotype Corsiva" w:cs="Monotype Corsiva"/>
          <w:b/>
          <w:bCs/>
        </w:rPr>
      </w:pPr>
      <w:r w:rsidRPr="00623BA8">
        <w:rPr>
          <w:rFonts w:ascii="Monotype Corsiva" w:hAnsi="Monotype Corsiva" w:cs="Monotype Corsiva"/>
          <w:b/>
          <w:bCs/>
        </w:rPr>
        <w:t>S12)- Aşağıdaki boş bırakılan kısımlara uygun olan kelimeleri yazınız</w:t>
      </w:r>
    </w:p>
    <w:p w:rsidR="007B6147" w:rsidRDefault="007B6147" w:rsidP="00166C8C">
      <w:pPr>
        <w:rPr>
          <w:rFonts w:ascii="Monotype Corsiva" w:hAnsi="Monotype Corsiva" w:cs="Monotype Corsiva"/>
          <w:b/>
          <w:bCs/>
        </w:rPr>
      </w:pPr>
    </w:p>
    <w:p w:rsidR="007B6147" w:rsidRPr="00623BA8" w:rsidRDefault="007B6147" w:rsidP="00166C8C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  <w:b/>
          <w:bCs/>
        </w:rPr>
        <w:t>CÖMERT- SEVİNÇLER- HZ. HATİCE- EMİN- AYRIM- TAHİRE- MİSAFİR- İSRAF</w:t>
      </w:r>
    </w:p>
    <w:p w:rsidR="007B6147" w:rsidRDefault="007B6147" w:rsidP="00166C8C">
      <w:pPr>
        <w:rPr>
          <w:rFonts w:ascii="Monotype Corsiva" w:hAnsi="Monotype Corsiva" w:cs="Monotype Corsiva"/>
        </w:rPr>
      </w:pPr>
    </w:p>
    <w:p w:rsidR="007B6147" w:rsidRPr="00623BA8" w:rsidRDefault="007B6147" w:rsidP="00166C8C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-Kur’an-ı kerimde,geçmişte yaşamış topluluklar ve peygamberler hakkında anlatılan ibret verici hikaye ve tarihi olaylara …………………. denir.</w:t>
      </w:r>
    </w:p>
    <w:p w:rsidR="007B6147" w:rsidRPr="00623BA8" w:rsidRDefault="007B6147" w:rsidP="00166C8C">
      <w:pPr>
        <w:rPr>
          <w:rFonts w:ascii="Monotype Corsiva" w:hAnsi="Monotype Corsiva" w:cs="Monotype Corsiva"/>
        </w:rPr>
      </w:pPr>
    </w:p>
    <w:p w:rsidR="007B6147" w:rsidRPr="00623BA8" w:rsidRDefault="007B6147" w:rsidP="00166C8C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-Kardeşleri tarafından bir kuyuya atılıp, daha sonra Mısıra götürülen Peygamber ………….’dür.</w:t>
      </w:r>
    </w:p>
    <w:p w:rsidR="007B6147" w:rsidRPr="00623BA8" w:rsidRDefault="007B6147" w:rsidP="00166C8C">
      <w:pPr>
        <w:rPr>
          <w:rFonts w:ascii="Monotype Corsiva" w:hAnsi="Monotype Corsiva" w:cs="Monotype Corsiva"/>
        </w:rPr>
      </w:pPr>
    </w:p>
    <w:p w:rsidR="007B6147" w:rsidRPr="00623BA8" w:rsidRDefault="007B6147" w:rsidP="00166C8C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-Kur’an da Sabır örneği olarak anlatılan peygamber …………..’tür.</w:t>
      </w:r>
    </w:p>
    <w:p w:rsidR="007B6147" w:rsidRPr="00623BA8" w:rsidRDefault="007B6147" w:rsidP="00166C8C">
      <w:pPr>
        <w:rPr>
          <w:rFonts w:ascii="Monotype Corsiva" w:hAnsi="Monotype Corsiva" w:cs="Monotype Corsiva"/>
        </w:rPr>
      </w:pPr>
    </w:p>
    <w:p w:rsidR="007B6147" w:rsidRPr="00623BA8" w:rsidRDefault="007B6147" w:rsidP="00166C8C">
      <w:pPr>
        <w:rPr>
          <w:rFonts w:ascii="Monotype Corsiva" w:hAnsi="Monotype Corsiva" w:cs="Monotype Corsiva"/>
        </w:rPr>
      </w:pPr>
      <w:r w:rsidRPr="00623BA8">
        <w:rPr>
          <w:rFonts w:ascii="Monotype Corsiva" w:hAnsi="Monotype Corsiva" w:cs="Monotype Corsiva"/>
        </w:rPr>
        <w:t>-Peygamberimizin kız çocuklarının isimleri; Zeynep,Ümmü Gülsüm,Rukiye ve …………..dır.</w:t>
      </w:r>
    </w:p>
    <w:p w:rsidR="007B6147" w:rsidRPr="00623BA8" w:rsidRDefault="007B6147" w:rsidP="00623BA8">
      <w:pPr>
        <w:rPr>
          <w:rFonts w:ascii="Monotype Corsiva" w:hAnsi="Monotype Corsiva" w:cs="Monotype Corsiva"/>
          <w:b/>
          <w:bCs/>
        </w:rPr>
      </w:pPr>
    </w:p>
    <w:p w:rsidR="007B6147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>-Peygamberimiz son derece güvenilirdi. Bundan dolayı ona ………………….kimse derlerdi.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</w:p>
    <w:p w:rsidR="007B6147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>-Hz. Hatice’ye “temiz, iffetli, namuslu” anlamına gelen “………………………” lakabını vermişlerdi.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</w:p>
    <w:p w:rsidR="007B6147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>-…………………………………….Hz. Muhammed’in peygamberliğine ilk inanan kişidir.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</w:p>
    <w:p w:rsidR="007B6147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>-Peygamberimizin ailesinde sıkıntılar ve …………………………paylaşılırdı.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</w:p>
    <w:p w:rsidR="007B6147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>-Peygamberimiz ………………………ağırlamayı severdi.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</w:p>
    <w:p w:rsidR="007B6147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>-Hz. Muhammed’in ailesinde ………………………tan kaçınılırdı.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</w:p>
    <w:p w:rsidR="007B6147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 w:rsidRPr="00623BA8">
        <w:rPr>
          <w:rFonts w:ascii="Monotype Corsiva" w:hAnsi="Monotype Corsiva" w:cs="Monotype Corsiva"/>
          <w:sz w:val="24"/>
          <w:szCs w:val="24"/>
        </w:rPr>
        <w:t>-Peygamberimiz aile bireyleri arasında ……………………..yapmazdı.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</w:p>
    <w:p w:rsidR="007B6147" w:rsidRPr="001041BE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  <w:u w:val="single"/>
        </w:rPr>
      </w:pPr>
      <w:r w:rsidRPr="00623BA8">
        <w:rPr>
          <w:rFonts w:ascii="Monotype Corsiva" w:hAnsi="Monotype Corsiva" w:cs="Monotype Corsiva"/>
          <w:sz w:val="24"/>
          <w:szCs w:val="24"/>
        </w:rPr>
        <w:t xml:space="preserve">-Peygamberimizin ailesinde konuklara …………………………..davranılırdı. </w:t>
      </w:r>
      <w:r>
        <w:rPr>
          <w:rFonts w:ascii="Monotype Corsiva" w:hAnsi="Monotype Corsiva" w:cs="Monotype Corsiva"/>
          <w:sz w:val="24"/>
          <w:szCs w:val="24"/>
        </w:rPr>
        <w:t xml:space="preserve">                               </w:t>
      </w:r>
      <w:r w:rsidRPr="001041BE">
        <w:rPr>
          <w:rFonts w:ascii="Monotype Corsiva" w:hAnsi="Monotype Corsiva" w:cs="Monotype Corsiva"/>
          <w:sz w:val="24"/>
          <w:szCs w:val="24"/>
          <w:u w:val="single"/>
        </w:rPr>
        <w:t>BAŞARILAR</w:t>
      </w:r>
    </w:p>
    <w:p w:rsidR="007B6147" w:rsidRPr="00623BA8" w:rsidRDefault="007B6147" w:rsidP="00623BA8">
      <w:pPr>
        <w:pStyle w:val="ListParagraph"/>
        <w:ind w:left="0"/>
        <w:rPr>
          <w:rFonts w:ascii="Monotype Corsiva" w:hAnsi="Monotype Corsiva" w:cs="Monotype Corsiva"/>
          <w:sz w:val="24"/>
          <w:szCs w:val="24"/>
        </w:rPr>
      </w:pPr>
      <w:r>
        <w:rPr>
          <w:rFonts w:ascii="Monotype Corsiva" w:hAnsi="Monotype Corsiva" w:cs="Monotype Corsiva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7B6147" w:rsidRPr="00623BA8" w:rsidRDefault="007B6147" w:rsidP="00623BA8">
      <w:pPr>
        <w:rPr>
          <w:rFonts w:ascii="Monotype Corsiva" w:hAnsi="Monotype Corsiva" w:cs="Monotype Corsiva"/>
        </w:rPr>
      </w:pPr>
    </w:p>
    <w:p w:rsidR="007B6147" w:rsidRPr="00623BA8" w:rsidRDefault="007B6147" w:rsidP="00166C8C">
      <w:pPr>
        <w:rPr>
          <w:rFonts w:ascii="Monotype Corsiva" w:hAnsi="Monotype Corsiva" w:cs="Monotype Corsiva"/>
        </w:rPr>
      </w:pPr>
    </w:p>
    <w:p w:rsidR="007B6147" w:rsidRPr="00623BA8" w:rsidRDefault="007B6147" w:rsidP="00166C8C">
      <w:pPr>
        <w:rPr>
          <w:rFonts w:ascii="Monotype Corsiva" w:hAnsi="Monotype Corsiva" w:cs="Monotype Corsiva"/>
          <w:b/>
          <w:bCs/>
        </w:rPr>
      </w:pP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  <w:r w:rsidRPr="00623BA8">
        <w:rPr>
          <w:rFonts w:ascii="Monotype Corsiva" w:hAnsi="Monotype Corsiva" w:cs="Monotype Corsiva"/>
        </w:rPr>
        <w:tab/>
      </w:r>
    </w:p>
    <w:sectPr w:rsidR="007B6147" w:rsidRPr="00623BA8" w:rsidSect="001B7597">
      <w:pgSz w:w="11906" w:h="16838"/>
      <w:pgMar w:top="360" w:right="566" w:bottom="54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718DE"/>
    <w:multiLevelType w:val="hybridMultilevel"/>
    <w:tmpl w:val="54CCA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DDD49DD"/>
    <w:multiLevelType w:val="hybridMultilevel"/>
    <w:tmpl w:val="E2B497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7E9"/>
    <w:rsid w:val="00012503"/>
    <w:rsid w:val="00077CC7"/>
    <w:rsid w:val="00085601"/>
    <w:rsid w:val="000F3139"/>
    <w:rsid w:val="000F3C38"/>
    <w:rsid w:val="001041BE"/>
    <w:rsid w:val="00121F60"/>
    <w:rsid w:val="001534BA"/>
    <w:rsid w:val="00154D69"/>
    <w:rsid w:val="0016387E"/>
    <w:rsid w:val="00166C8C"/>
    <w:rsid w:val="001771B4"/>
    <w:rsid w:val="0018111E"/>
    <w:rsid w:val="0018140B"/>
    <w:rsid w:val="00181DE4"/>
    <w:rsid w:val="001B7597"/>
    <w:rsid w:val="0021189C"/>
    <w:rsid w:val="00213859"/>
    <w:rsid w:val="0024192E"/>
    <w:rsid w:val="00253832"/>
    <w:rsid w:val="002756C6"/>
    <w:rsid w:val="00284546"/>
    <w:rsid w:val="002A129E"/>
    <w:rsid w:val="002B2F22"/>
    <w:rsid w:val="002D230C"/>
    <w:rsid w:val="002D4E49"/>
    <w:rsid w:val="002D6C07"/>
    <w:rsid w:val="00366B28"/>
    <w:rsid w:val="00374F55"/>
    <w:rsid w:val="00381CE2"/>
    <w:rsid w:val="00386812"/>
    <w:rsid w:val="003A5060"/>
    <w:rsid w:val="00403EF9"/>
    <w:rsid w:val="004146E6"/>
    <w:rsid w:val="00422D7C"/>
    <w:rsid w:val="00443B6C"/>
    <w:rsid w:val="0045506D"/>
    <w:rsid w:val="0049377F"/>
    <w:rsid w:val="004A2BFE"/>
    <w:rsid w:val="004B7CEC"/>
    <w:rsid w:val="004C2CAC"/>
    <w:rsid w:val="004F02D4"/>
    <w:rsid w:val="00507F4F"/>
    <w:rsid w:val="0053713C"/>
    <w:rsid w:val="005611ED"/>
    <w:rsid w:val="00590B1B"/>
    <w:rsid w:val="005967DF"/>
    <w:rsid w:val="005B2802"/>
    <w:rsid w:val="005E5C42"/>
    <w:rsid w:val="005E60BF"/>
    <w:rsid w:val="005F3BD9"/>
    <w:rsid w:val="00620438"/>
    <w:rsid w:val="00623BA8"/>
    <w:rsid w:val="00623D1D"/>
    <w:rsid w:val="00641F3D"/>
    <w:rsid w:val="006508F7"/>
    <w:rsid w:val="006A350D"/>
    <w:rsid w:val="006B1C0A"/>
    <w:rsid w:val="006F22DD"/>
    <w:rsid w:val="006F74A8"/>
    <w:rsid w:val="007058DB"/>
    <w:rsid w:val="007A0F87"/>
    <w:rsid w:val="007A5D8D"/>
    <w:rsid w:val="007B6147"/>
    <w:rsid w:val="007C7785"/>
    <w:rsid w:val="007D57E9"/>
    <w:rsid w:val="007F45DC"/>
    <w:rsid w:val="008328A5"/>
    <w:rsid w:val="00840A83"/>
    <w:rsid w:val="00841383"/>
    <w:rsid w:val="0088124D"/>
    <w:rsid w:val="008924E1"/>
    <w:rsid w:val="008D0807"/>
    <w:rsid w:val="008E14B6"/>
    <w:rsid w:val="008E242C"/>
    <w:rsid w:val="00920F3A"/>
    <w:rsid w:val="009338FA"/>
    <w:rsid w:val="0094368C"/>
    <w:rsid w:val="0094375E"/>
    <w:rsid w:val="0095417A"/>
    <w:rsid w:val="00966F3E"/>
    <w:rsid w:val="009A5410"/>
    <w:rsid w:val="009A6F52"/>
    <w:rsid w:val="009C219F"/>
    <w:rsid w:val="00A15FD8"/>
    <w:rsid w:val="00A302BA"/>
    <w:rsid w:val="00A4512C"/>
    <w:rsid w:val="00A46A4F"/>
    <w:rsid w:val="00A545DF"/>
    <w:rsid w:val="00B23090"/>
    <w:rsid w:val="00BC454B"/>
    <w:rsid w:val="00BD3495"/>
    <w:rsid w:val="00C108BF"/>
    <w:rsid w:val="00C57134"/>
    <w:rsid w:val="00CD1E58"/>
    <w:rsid w:val="00CD4BFA"/>
    <w:rsid w:val="00CF3974"/>
    <w:rsid w:val="00CF741D"/>
    <w:rsid w:val="00D063B8"/>
    <w:rsid w:val="00D26648"/>
    <w:rsid w:val="00DA0EB2"/>
    <w:rsid w:val="00E017D0"/>
    <w:rsid w:val="00E03912"/>
    <w:rsid w:val="00E210EA"/>
    <w:rsid w:val="00E30270"/>
    <w:rsid w:val="00E445B0"/>
    <w:rsid w:val="00EA4973"/>
    <w:rsid w:val="00EC7C27"/>
    <w:rsid w:val="00F82ED5"/>
    <w:rsid w:val="00FA3B58"/>
    <w:rsid w:val="00FE0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80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21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23B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1814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699</Words>
  <Characters>3990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Eğitim-Öğretim Yılı</dc:title>
  <dc:subject/>
  <dc:creator>user</dc:creator>
  <cp:keywords/>
  <dc:description/>
  <cp:lastModifiedBy>EDANUR</cp:lastModifiedBy>
  <cp:revision>5</cp:revision>
  <dcterms:created xsi:type="dcterms:W3CDTF">2012-04-04T06:45:00Z</dcterms:created>
  <dcterms:modified xsi:type="dcterms:W3CDTF">2013-03-11T19:49:00Z</dcterms:modified>
</cp:coreProperties>
</file>