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22" w:rsidRDefault="00992F22" w:rsidP="00BA0983">
      <w:r w:rsidRPr="00BA0983">
        <w:rPr>
          <w:b/>
          <w:bCs/>
        </w:rPr>
        <w:t>1.</w:t>
      </w:r>
      <w:r>
        <w:t xml:space="preserve"> </w:t>
      </w:r>
      <w:r>
        <w:rPr>
          <w:noProof/>
          <w:lang w:eastAsia="tr-TR"/>
        </w:rPr>
        <w:pict>
          <v:rect id="_x0000_s1026" style="position:absolute;margin-left:-48.35pt;margin-top:-44.6pt;width:548.25pt;height:20.25pt;z-index:251641856;mso-position-horizontal-relative:text;mso-position-vertical-relative:text">
            <v:textbox style="mso-next-textbox:#_x0000_s1026">
              <w:txbxContent>
                <w:p w:rsidR="00992F22" w:rsidRPr="00687FD7" w:rsidRDefault="00992F22" w:rsidP="00687FD7">
                  <w:pPr>
                    <w:jc w:val="center"/>
                    <w:rPr>
                      <w:b/>
                      <w:bCs/>
                    </w:rPr>
                  </w:pPr>
                  <w:r w:rsidRPr="00687FD7">
                    <w:rPr>
                      <w:b/>
                      <w:bCs/>
                    </w:rPr>
                    <w:t>DOĞAL SAYILARDA TOPLAMA İŞLEMİ VE PROBLEMLERİ</w:t>
                  </w:r>
                </w:p>
              </w:txbxContent>
            </v:textbox>
          </v:rect>
        </w:pict>
      </w:r>
      <w:r>
        <w:t xml:space="preserve">     A= Rakamları birbirinden farklı 4 basamaklı en büyük sayı.                                                           .        B=Rakamları birbirinden farklı 5 basamaklı en küçük sayı.</w:t>
      </w:r>
    </w:p>
    <w:p w:rsidR="00992F22" w:rsidRDefault="00992F22" w:rsidP="00BA0983">
      <w:r>
        <w:t>Buna göre,  A + B =  kaç eder?</w:t>
      </w:r>
    </w:p>
    <w:p w:rsidR="00992F22" w:rsidRDefault="00992F22" w:rsidP="00BA0983">
      <w:r>
        <w:t>A.20110    B.20100   C.22221   D.22211</w:t>
      </w:r>
    </w:p>
    <w:p w:rsidR="00992F22" w:rsidRDefault="00992F22" w:rsidP="007365B9"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992F22" w:rsidRDefault="00992F22" w:rsidP="00BA0983"/>
    <w:p w:rsidR="00992F22" w:rsidRDefault="00992F22" w:rsidP="00BA0983">
      <w:r w:rsidRPr="007D5C51">
        <w:rPr>
          <w:b/>
          <w:bCs/>
        </w:rPr>
        <w:t>2.</w:t>
      </w:r>
      <w:r>
        <w:t xml:space="preserve">   5A67 sayısı 5600’e,  6B45 sayısı ise 6400’e yuvarlandığına göre A + B sayısı kaç olur?</w:t>
      </w:r>
    </w:p>
    <w:p w:rsidR="00992F22" w:rsidRDefault="00992F22" w:rsidP="00BA0983">
      <w:r>
        <w:t>A.9               B.10               C.8                D.7</w:t>
      </w:r>
    </w:p>
    <w:p w:rsidR="00992F22" w:rsidRDefault="00992F22" w:rsidP="00BA0983"/>
    <w:p w:rsidR="00992F22" w:rsidRDefault="00992F22" w:rsidP="00BA0983">
      <w:r w:rsidRPr="004763E2">
        <w:rPr>
          <w:b/>
          <w:bCs/>
        </w:rPr>
        <w:t>3.</w:t>
      </w:r>
      <w:r>
        <w:t xml:space="preserve">  6000 + A00 + 30 +8  olarak çözülmesi verilen sayı ile  536 sayısının toplamı, en yakın yüzlüğe yuvarlandığında 6900 yapıyor. Buna göre A sayısı kaçtır?</w:t>
      </w:r>
    </w:p>
    <w:p w:rsidR="00992F22" w:rsidRDefault="00992F22" w:rsidP="00BA0983">
      <w:r>
        <w:t>A.5                       B.4                  C.3               D.2</w:t>
      </w:r>
    </w:p>
    <w:p w:rsidR="00992F22" w:rsidRDefault="00992F22" w:rsidP="00BA0983"/>
    <w:p w:rsidR="00992F22" w:rsidRDefault="00992F22" w:rsidP="00BA0983">
      <w:r w:rsidRPr="004763E2">
        <w:rPr>
          <w:b/>
          <w:bCs/>
        </w:rPr>
        <w:t>4.</w:t>
      </w:r>
      <w:r>
        <w:rPr>
          <w:b/>
          <w:bCs/>
        </w:rPr>
        <w:t xml:space="preserve"> </w:t>
      </w:r>
      <w:r>
        <w:t>5,0,4,9 sayılarından elde edilecek en büyük tek sayı ile en küçük çift sayının toplamı kaçtır?</w:t>
      </w:r>
    </w:p>
    <w:p w:rsidR="00992F22" w:rsidRDefault="00992F22" w:rsidP="00BA0983">
      <w:r>
        <w:t>A.13995        B.13599       C.13595         D.13955</w:t>
      </w:r>
    </w:p>
    <w:p w:rsidR="00992F22" w:rsidRDefault="00992F22" w:rsidP="00BA0983"/>
    <w:p w:rsidR="00992F22" w:rsidRDefault="00992F22" w:rsidP="00BA0983">
      <w:r w:rsidRPr="0005262A">
        <w:rPr>
          <w:b/>
          <w:bCs/>
        </w:rPr>
        <w:t>5</w:t>
      </w:r>
      <w:r>
        <w:t>.     5679 sayısı ile bu sayının onlar ve binler basamağındaki sayının yerleri değiştirildiği zaman elde edilecek sayının toplamı kaçtır?</w:t>
      </w:r>
    </w:p>
    <w:p w:rsidR="00992F22" w:rsidRDefault="00992F22" w:rsidP="00BA0983">
      <w:r>
        <w:t>A.13328        B.13338        C.12338        D.12328</w:t>
      </w:r>
    </w:p>
    <w:p w:rsidR="00992F22" w:rsidRDefault="00992F22" w:rsidP="00BA0983"/>
    <w:p w:rsidR="00992F22" w:rsidRDefault="00992F22" w:rsidP="00BA0983">
      <w:r w:rsidRPr="0005262A">
        <w:rPr>
          <w:b/>
          <w:bCs/>
        </w:rPr>
        <w:t>6.</w:t>
      </w:r>
      <w:r>
        <w:t xml:space="preserve"> Ali 2365 tane ceviz; Veli, Ali’den 456 tane fazla ceviz topladığına göre, Ali ile Veli toplam kaç tane ceviz toplamıştır?</w:t>
      </w:r>
    </w:p>
    <w:p w:rsidR="00992F22" w:rsidRDefault="00992F22" w:rsidP="00BA0983">
      <w:r>
        <w:t>A.2821            B.5186          C.5176         D.5086</w:t>
      </w:r>
    </w:p>
    <w:p w:rsidR="00992F22" w:rsidRDefault="00992F22" w:rsidP="00BA0983"/>
    <w:p w:rsidR="00992F22" w:rsidRDefault="00992F22" w:rsidP="00BA0983"/>
    <w:p w:rsidR="00992F22" w:rsidRDefault="00992F22" w:rsidP="00BA0983">
      <w:r w:rsidRPr="007B369F">
        <w:rPr>
          <w:b/>
          <w:bCs/>
        </w:rPr>
        <w:t>7.</w:t>
      </w:r>
      <w:r>
        <w:t>Mine, 2860 TL’ye LCD plazma TV, 985 TL buzdolabı ve 657 TL’ye çamaşır makinesi aldı. Buna göre Mine  kaç TL para ödemiştir?</w:t>
      </w:r>
    </w:p>
    <w:p w:rsidR="00992F22" w:rsidRDefault="00992F22" w:rsidP="00BA0983">
      <w:r>
        <w:t>A.4592            B.4402        C.4502         D.4492</w:t>
      </w:r>
    </w:p>
    <w:p w:rsidR="00992F22" w:rsidRDefault="00992F22" w:rsidP="00BA0983"/>
    <w:p w:rsidR="00992F22" w:rsidRDefault="00992F22" w:rsidP="00BA0983">
      <w:r w:rsidRPr="007B369F">
        <w:rPr>
          <w:b/>
          <w:bCs/>
        </w:rPr>
        <w:t>8</w:t>
      </w:r>
      <w:r>
        <w:t>.Şimdiki maaşı 1565 TL olan bir işçi, her yıl 234 TL zam almaktadır. Buna göre, 3 yıl sonra maaşı kaç TL olur?</w:t>
      </w:r>
    </w:p>
    <w:p w:rsidR="00992F22" w:rsidRDefault="00992F22" w:rsidP="00BA0983">
      <w:r>
        <w:t>A.2167          B.1799           C.1967            D.2267</w:t>
      </w:r>
    </w:p>
    <w:p w:rsidR="00992F22" w:rsidRDefault="00992F22" w:rsidP="00BA0983"/>
    <w:p w:rsidR="00992F22" w:rsidRDefault="00992F22" w:rsidP="00BA0983">
      <w:r w:rsidRPr="0089701E">
        <w:rPr>
          <w:b/>
          <w:bCs/>
        </w:rPr>
        <w:t>9.</w:t>
      </w:r>
      <w:r>
        <w:t xml:space="preserve">   4-7-8-2 sayılarından oluşan en büyük tek sayının, en yakın onluğa ve en yakın yüzlüğe yuvarlanmış halinin toplamı kaç olur?</w:t>
      </w:r>
    </w:p>
    <w:p w:rsidR="00992F22" w:rsidRDefault="00992F22" w:rsidP="00BA0983">
      <w:r>
        <w:t>A.16830           B.16820       C.17830      D.16810</w:t>
      </w:r>
    </w:p>
    <w:p w:rsidR="00992F22" w:rsidRDefault="00992F22" w:rsidP="00BA0983"/>
    <w:p w:rsidR="00992F22" w:rsidRDefault="00992F22" w:rsidP="00BA0983">
      <w:r w:rsidRPr="00A11CB1">
        <w:rPr>
          <w:b/>
          <w:bCs/>
        </w:rPr>
        <w:t>10.</w:t>
      </w:r>
      <w:r>
        <w:t xml:space="preserve">  5698 &gt;   A   &gt; 4795   sıralamasında  A yerine gelebilecek en büyük ve en küçük sayının toplamı kaç olur?</w:t>
      </w:r>
    </w:p>
    <w:p w:rsidR="00992F22" w:rsidRDefault="00992F22" w:rsidP="00BA0983">
      <w:r>
        <w:t>A.10493         B.10494        C.10483       D.10393</w:t>
      </w:r>
    </w:p>
    <w:p w:rsidR="00992F22" w:rsidRDefault="00992F22" w:rsidP="00BA0983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28.65pt;margin-top:23.75pt;width:0;height:42pt;z-index:251645952" o:connectortype="straight"/>
        </w:pict>
      </w:r>
      <w:r>
        <w:rPr>
          <w:noProof/>
          <w:lang w:eastAsia="tr-TR"/>
        </w:rPr>
        <w:pict>
          <v:shape id="_x0000_s1028" type="#_x0000_t32" style="position:absolute;margin-left:185.65pt;margin-top:23.75pt;width:0;height:42pt;z-index:251646976" o:connectortype="straight"/>
        </w:pict>
      </w:r>
      <w:r>
        <w:rPr>
          <w:noProof/>
          <w:lang w:eastAsia="tr-TR"/>
        </w:rPr>
        <w:pict>
          <v:shape id="_x0000_s1029" type="#_x0000_t32" style="position:absolute;margin-left:67.9pt;margin-top:23.75pt;width:0;height:42pt;z-index:251644928" o:connectortype="straight"/>
        </w:pict>
      </w:r>
      <w:r>
        <w:rPr>
          <w:noProof/>
          <w:lang w:eastAsia="tr-TR"/>
        </w:rPr>
        <w:pict>
          <v:rect id="_x0000_s1030" style="position:absolute;margin-left:15.4pt;margin-top:23.75pt;width:227.25pt;height:21pt;z-index:251642880">
            <v:textbox>
              <w:txbxContent>
                <w:p w:rsidR="00992F22" w:rsidRDefault="00992F22">
                  <w:r>
                    <w:t xml:space="preserve">  4 binlik         A yüzlük         6 onluk          7 birlik</w:t>
                  </w:r>
                </w:p>
              </w:txbxContent>
            </v:textbox>
          </v:rect>
        </w:pict>
      </w:r>
    </w:p>
    <w:p w:rsidR="00992F22" w:rsidRPr="00B9172A" w:rsidRDefault="00992F22" w:rsidP="00BA0983">
      <w:pPr>
        <w:rPr>
          <w:b/>
          <w:bCs/>
        </w:rPr>
      </w:pPr>
      <w:r>
        <w:rPr>
          <w:noProof/>
          <w:lang w:eastAsia="tr-TR"/>
        </w:rPr>
        <w:pict>
          <v:rect id="_x0000_s1031" style="position:absolute;margin-left:15.4pt;margin-top:19.3pt;width:227.25pt;height:21pt;z-index:251643904">
            <v:textbox>
              <w:txbxContent>
                <w:p w:rsidR="00992F22" w:rsidRDefault="00992F22" w:rsidP="00B9172A">
                  <w:r>
                    <w:t xml:space="preserve">  2 binlik         5 yüzlük         B onluk          8 birlik</w:t>
                  </w:r>
                </w:p>
              </w:txbxContent>
            </v:textbox>
          </v:rect>
        </w:pict>
      </w:r>
      <w:r w:rsidRPr="00B9172A">
        <w:rPr>
          <w:b/>
          <w:bCs/>
        </w:rPr>
        <w:t>11.</w:t>
      </w:r>
    </w:p>
    <w:p w:rsidR="00992F22" w:rsidRDefault="00992F22" w:rsidP="00BA0983"/>
    <w:p w:rsidR="00992F22" w:rsidRDefault="00992F22" w:rsidP="00BA0983">
      <w:r>
        <w:t>Yukarıda çözümlemesi verilen sayıların toplamı  7445 olduğuna göre,    A+B = kaçtır?</w:t>
      </w:r>
    </w:p>
    <w:p w:rsidR="00992F22" w:rsidRDefault="00992F22" w:rsidP="00BA0983">
      <w:r>
        <w:t>A.13                 B.14                C.15                 D.16</w:t>
      </w:r>
    </w:p>
    <w:p w:rsidR="00992F22" w:rsidRDefault="00992F22" w:rsidP="00BA0983"/>
    <w:p w:rsidR="00992F22" w:rsidRDefault="00992F22" w:rsidP="00BA0983">
      <w:r>
        <w:rPr>
          <w:noProof/>
          <w:lang w:eastAsia="tr-TR"/>
        </w:rPr>
        <w:pict>
          <v:shape id="_x0000_s1032" type="#_x0000_t32" style="position:absolute;margin-left:26.65pt;margin-top:28.9pt;width:33.75pt;height:0;z-index:251648000" o:connectortype="straight"/>
        </w:pict>
      </w:r>
      <w:r w:rsidRPr="00AC2E6D">
        <w:rPr>
          <w:b/>
          <w:bCs/>
        </w:rPr>
        <w:t>12.</w:t>
      </w:r>
      <w:r>
        <w:t xml:space="preserve">         456A              Yandaki işleme göre,                                                       .         +  4B37               A + B = kaç olur?                                             .              9305                      </w:t>
      </w:r>
    </w:p>
    <w:p w:rsidR="00992F22" w:rsidRDefault="00992F22" w:rsidP="00BA0983">
      <w:r>
        <w:t>A.15                  B.14                 C.16              D.13</w:t>
      </w:r>
    </w:p>
    <w:p w:rsidR="00992F22" w:rsidRDefault="00992F22" w:rsidP="00BA0983"/>
    <w:p w:rsidR="00992F22" w:rsidRDefault="00992F22" w:rsidP="00BA0983"/>
    <w:p w:rsidR="00992F22" w:rsidRDefault="00992F22" w:rsidP="00BA0983">
      <w:r w:rsidRPr="005E05E4">
        <w:rPr>
          <w:b/>
          <w:bCs/>
        </w:rPr>
        <w:t>13.</w:t>
      </w:r>
      <w:r>
        <w:t xml:space="preserve">  İki sayının toplamı 150, farkı ise 40’dır. Buna göre büyük sayı kaçtır?</w:t>
      </w:r>
    </w:p>
    <w:p w:rsidR="00992F22" w:rsidRDefault="00992F22" w:rsidP="00BA0983">
      <w:r>
        <w:t>A.95               B.55              C.85               D.75</w:t>
      </w:r>
    </w:p>
    <w:p w:rsidR="00992F22" w:rsidRDefault="00992F22" w:rsidP="00BA0983"/>
    <w:p w:rsidR="00992F22" w:rsidRDefault="00992F22" w:rsidP="00BA0983">
      <w:r w:rsidRPr="005E05E4">
        <w:rPr>
          <w:b/>
          <w:bCs/>
        </w:rPr>
        <w:t>14</w:t>
      </w:r>
      <w:r>
        <w:t>.Ardışık iki doğal sayının toplamı 101’dir. Buna göre büyük sayı kaçtır?</w:t>
      </w:r>
    </w:p>
    <w:p w:rsidR="00992F22" w:rsidRDefault="00992F22" w:rsidP="00BA0983">
      <w:r>
        <w:t>A.50                B.51               C.52               D.53</w:t>
      </w:r>
    </w:p>
    <w:p w:rsidR="00992F22" w:rsidRDefault="00992F22" w:rsidP="00BA0983"/>
    <w:p w:rsidR="00992F22" w:rsidRDefault="00992F22" w:rsidP="00BA0983">
      <w:r w:rsidRPr="00A66A32">
        <w:rPr>
          <w:b/>
          <w:bCs/>
        </w:rPr>
        <w:t>15</w:t>
      </w:r>
      <w:r>
        <w:t>.Ardışık üç sayının toplamı 102’dir. Buna göre ortadaki sayı kaçtır?</w:t>
      </w:r>
    </w:p>
    <w:p w:rsidR="00992F22" w:rsidRDefault="00992F22" w:rsidP="00BA0983">
      <w:r>
        <w:t>A.33                 B.32                C.34               D.35</w:t>
      </w:r>
    </w:p>
    <w:p w:rsidR="00992F22" w:rsidRDefault="00992F22" w:rsidP="00BA0983"/>
    <w:p w:rsidR="00992F22" w:rsidRDefault="00992F22" w:rsidP="00BA0983">
      <w:r w:rsidRPr="00A66A32">
        <w:rPr>
          <w:b/>
          <w:bCs/>
        </w:rPr>
        <w:t>16.</w:t>
      </w:r>
      <w:r>
        <w:t>Okulda bir yardım kampanyasında 4-A sınıfı 689 TL, 4-B sınıfı 879 TL, 4-C sınıfı 456 TL, 4-D sınıfı ise 967 TL topladı. Buna göre okulda kaç TL para toplanmıştır?</w:t>
      </w:r>
    </w:p>
    <w:p w:rsidR="00992F22" w:rsidRDefault="00992F22" w:rsidP="00BA0983">
      <w:r>
        <w:t>A.2991             B.2981           C.2881         D.1991</w:t>
      </w:r>
    </w:p>
    <w:p w:rsidR="00992F22" w:rsidRDefault="00992F22" w:rsidP="00BA0983"/>
    <w:p w:rsidR="00992F22" w:rsidRDefault="00992F22" w:rsidP="00BA0983">
      <w:r w:rsidRPr="00CC22FE">
        <w:rPr>
          <w:b/>
          <w:bCs/>
        </w:rPr>
        <w:t>17.</w:t>
      </w:r>
      <w:r>
        <w:t xml:space="preserve">             HAYAT : 87675          YEŞİM : 61492    olarak kodlandığına göre,                                            EŞYA + HATİM = kaçtır?</w:t>
      </w:r>
    </w:p>
    <w:p w:rsidR="00992F22" w:rsidRDefault="00992F22" w:rsidP="00BA0983">
      <w:r>
        <w:t>A.85678       B.87740         C.78485     D.89059</w:t>
      </w:r>
    </w:p>
    <w:p w:rsidR="00992F22" w:rsidRDefault="00992F22" w:rsidP="00BA0983"/>
    <w:p w:rsidR="00992F22" w:rsidRDefault="00992F22" w:rsidP="00BA0983">
      <w:r w:rsidRPr="0016234D">
        <w:rPr>
          <w:b/>
          <w:bCs/>
        </w:rPr>
        <w:t>18</w:t>
      </w:r>
      <w:r>
        <w:t>.Aşağıdaki sayılardan hangisinde “4” rakamın basamak değeri en fazladır?</w:t>
      </w:r>
    </w:p>
    <w:p w:rsidR="00992F22" w:rsidRDefault="00992F22" w:rsidP="00BA0983">
      <w:r>
        <w:t>A.98794         B.1400          C.67540          D.4001</w:t>
      </w:r>
    </w:p>
    <w:p w:rsidR="00992F22" w:rsidRDefault="00992F22" w:rsidP="00BA0983"/>
    <w:p w:rsidR="00992F22" w:rsidRDefault="00992F22" w:rsidP="00BA0983">
      <w:r w:rsidRPr="0043352C">
        <w:rPr>
          <w:b/>
          <w:bCs/>
        </w:rPr>
        <w:t>19.</w:t>
      </w:r>
      <w:r>
        <w:t>Okulumuzda 675 erkek,  erkeklerden 236 fazla da kız öğrenci vardır. Okulumuzda kaç öğrenci vardır?</w:t>
      </w:r>
    </w:p>
    <w:p w:rsidR="00992F22" w:rsidRDefault="00992F22" w:rsidP="00BA0983">
      <w:r>
        <w:t>A.   911            B.901           C.1586            D.1486</w:t>
      </w:r>
    </w:p>
    <w:p w:rsidR="00992F22" w:rsidRDefault="00992F22" w:rsidP="00BA0983"/>
    <w:p w:rsidR="00992F22" w:rsidRDefault="00992F22" w:rsidP="00BA0983">
      <w:r w:rsidRPr="006B18E1">
        <w:rPr>
          <w:b/>
          <w:bCs/>
        </w:rPr>
        <w:t>20.</w:t>
      </w:r>
      <w:r>
        <w:t xml:space="preserve">    </w:t>
      </w:r>
      <w:r w:rsidRPr="006B18E1">
        <w:rPr>
          <w:b/>
          <w:bCs/>
        </w:rPr>
        <w:t>67A8B5</w:t>
      </w:r>
      <w:r>
        <w:t xml:space="preserve">  sayısındaki   A ve  B sayısının basamak değerlerinin toplamı 2000 olduğuna göre, bu sayının sayı değerlerinin toplamı kaçtır?</w:t>
      </w:r>
    </w:p>
    <w:p w:rsidR="00992F22" w:rsidRDefault="00992F22" w:rsidP="00BA0983">
      <w:r>
        <w:t>A.28                B.26                 C.27                D.25</w:t>
      </w:r>
    </w:p>
    <w:p w:rsidR="00992F22" w:rsidRDefault="00992F22" w:rsidP="00BA0983">
      <w:r>
        <w:rPr>
          <w:noProof/>
          <w:lang w:eastAsia="tr-TR"/>
        </w:rPr>
        <w:pict>
          <v:rect id="_x0000_s1033" style="position:absolute;margin-left:202.9pt;margin-top:19.45pt;width:39pt;height:21.75pt;z-index:251652096">
            <v:textbox>
              <w:txbxContent>
                <w:p w:rsidR="00992F22" w:rsidRPr="006B18E1" w:rsidRDefault="00992F2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5674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145.9pt;margin-top:19.45pt;width:38.25pt;height:21.75pt;z-index:251651072">
            <v:textbox>
              <w:txbxContent>
                <w:p w:rsidR="00992F22" w:rsidRPr="006B18E1" w:rsidRDefault="00992F2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2356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79.15pt;margin-top:19.45pt;width:39.75pt;height:21.75pt;z-index:251650048">
            <v:textbox>
              <w:txbxContent>
                <w:p w:rsidR="00992F22" w:rsidRPr="006B18E1" w:rsidRDefault="00992F2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5433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19.9pt;margin-top:19.45pt;width:40.5pt;height:21.75pt;z-index:251649024">
            <v:textbox>
              <w:txbxContent>
                <w:p w:rsidR="00992F22" w:rsidRPr="006B18E1" w:rsidRDefault="00992F2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3455</w:t>
                  </w:r>
                </w:p>
              </w:txbxContent>
            </v:textbox>
          </v:rect>
        </w:pict>
      </w:r>
    </w:p>
    <w:p w:rsidR="00992F22" w:rsidRDefault="00992F22" w:rsidP="00BA0983">
      <w:r>
        <w:rPr>
          <w:noProof/>
          <w:lang w:eastAsia="tr-TR"/>
        </w:rPr>
        <w:pict>
          <v:rect id="_x0000_s1037" style="position:absolute;margin-left:175.9pt;margin-top:49.5pt;width:32.25pt;height:21.75pt;z-index:251658240">
            <v:textbox>
              <w:txbxContent>
                <w:p w:rsidR="00992F22" w:rsidRDefault="00992F22">
                  <w:r>
                    <w:t xml:space="preserve">   B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52.15pt;margin-top:49.5pt;width:32.25pt;height:21.75pt;z-index:251657216">
            <v:textbox>
              <w:txbxContent>
                <w:p w:rsidR="00992F22" w:rsidRDefault="00992F22">
                  <w:r>
                    <w:t xml:space="preserve">  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39" type="#_x0000_t32" style="position:absolute;margin-left:165.4pt;margin-top:20.25pt;width:18.75pt;height:29.25pt;z-index:2516551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202.9pt;margin-top:20.25pt;width:16.5pt;height:28.5pt;flip:x;z-index:2516561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1" type="#_x0000_t32" style="position:absolute;margin-left:75.4pt;margin-top:20.25pt;width:16.5pt;height:28.5pt;flip:x;z-index:2516541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2" type="#_x0000_t32" style="position:absolute;margin-left:40.9pt;margin-top:20.25pt;width:19.5pt;height:28.5pt;z-index:251653120" o:connectortype="straight">
            <v:stroke endarrow="block"/>
          </v:shape>
        </w:pict>
      </w:r>
      <w:r w:rsidRPr="006B18E1">
        <w:rPr>
          <w:b/>
          <w:bCs/>
        </w:rPr>
        <w:t>21.</w:t>
      </w:r>
      <w:r>
        <w:t xml:space="preserve">                     +                                                +</w:t>
      </w:r>
    </w:p>
    <w:p w:rsidR="00992F22" w:rsidRDefault="00992F22" w:rsidP="00BA0983"/>
    <w:p w:rsidR="00992F22" w:rsidRDefault="00992F22" w:rsidP="00BA0983"/>
    <w:p w:rsidR="00992F22" w:rsidRDefault="00992F22" w:rsidP="00BA0983"/>
    <w:p w:rsidR="00992F22" w:rsidRDefault="00992F22" w:rsidP="00BA0983">
      <w:r>
        <w:t>Yukarıdaki işlemlere göre   A + B = kaç olur?</w:t>
      </w:r>
    </w:p>
    <w:p w:rsidR="00992F22" w:rsidRDefault="00992F22" w:rsidP="00BA0983">
      <w:r>
        <w:t>A.16918        B.16908       C.15918      D.16818</w:t>
      </w:r>
    </w:p>
    <w:p w:rsidR="00992F22" w:rsidRDefault="00992F22" w:rsidP="00BA0983"/>
    <w:p w:rsidR="00992F22" w:rsidRDefault="00992F22" w:rsidP="00BA0983"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3" type="#_x0000_t12" style="position:absolute;margin-left:170.65pt;margin-top:27.4pt;width:20.25pt;height:24pt;z-index:251668480"/>
        </w:pict>
      </w:r>
      <w:r>
        <w:rPr>
          <w:noProof/>
          <w:lang w:eastAsia="tr-TR"/>
        </w:rPr>
        <w:pict>
          <v:shape id="_x0000_s1044" type="#_x0000_t32" style="position:absolute;margin-left:158.65pt;margin-top:27.4pt;width:37.5pt;height:0;z-index:251667456" o:connectortype="straight"/>
        </w:pict>
      </w:r>
      <w:r>
        <w:rPr>
          <w:noProof/>
          <w:lang w:eastAsia="tr-TR"/>
        </w:rPr>
        <w:pict>
          <v:rect id="_x0000_s1045" style="position:absolute;margin-left:165.4pt;margin-top:2.65pt;width:25.5pt;height:10.5pt;z-index:251666432"/>
        </w:pict>
      </w: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6" type="#_x0000_t34" style="position:absolute;margin-left:128.65pt;margin-top:13.15pt;width:30pt;height:27pt;flip:y;z-index:251665408" o:connectortype="elbow" adj=",329400,-319680">
            <v:stroke endarrow="block"/>
          </v:shape>
        </w:pict>
      </w:r>
      <w:r>
        <w:rPr>
          <w:noProof/>
          <w:lang w:eastAsia="tr-TR"/>
        </w:rPr>
        <w:pict>
          <v:rect id="_x0000_s1047" style="position:absolute;margin-left:93.4pt;margin-top:33.4pt;width:25.5pt;height:10.5pt;z-index:251664384"/>
        </w:pict>
      </w:r>
      <w:r>
        <w:rPr>
          <w:noProof/>
          <w:lang w:eastAsia="tr-TR"/>
        </w:rPr>
        <w:pict>
          <v:shape id="_x0000_s1048" type="#_x0000_t32" style="position:absolute;margin-left:84.4pt;margin-top:27.4pt;width:39pt;height:0;z-index:251663360" o:connectortype="straight"/>
        </w:pict>
      </w:r>
      <w:r>
        <w:rPr>
          <w:noProof/>
          <w:lang w:eastAsia="tr-TR"/>
        </w:rPr>
        <w:pict>
          <v:rect id="_x0000_s1049" style="position:absolute;margin-left:93.4pt;margin-top:2.65pt;width:25.5pt;height:10.5pt;z-index:251662336"/>
        </w:pict>
      </w:r>
      <w:r>
        <w:rPr>
          <w:noProof/>
          <w:lang w:eastAsia="tr-TR"/>
        </w:rPr>
        <w:pict>
          <v:shape id="_x0000_s1050" type="#_x0000_t34" style="position:absolute;margin-left:52.15pt;margin-top:13.15pt;width:39.75pt;height:27pt;flip:y;z-index:251661312" o:connectortype="elbow" adj="8313,329400,-199698">
            <v:stroke endarrow="block"/>
          </v:shape>
        </w:pict>
      </w:r>
      <w:r>
        <w:rPr>
          <w:noProof/>
          <w:lang w:eastAsia="tr-TR"/>
        </w:rPr>
        <w:pict>
          <v:rect id="_x0000_s1051" style="position:absolute;margin-left:19.9pt;margin-top:33.4pt;width:25.5pt;height:10.5pt;z-index:251660288"/>
        </w:pict>
      </w:r>
      <w:r>
        <w:rPr>
          <w:noProof/>
          <w:lang w:eastAsia="tr-TR"/>
        </w:rPr>
        <w:pict>
          <v:shape id="_x0000_s1052" type="#_x0000_t32" style="position:absolute;margin-left:9.4pt;margin-top:27.4pt;width:42.75pt;height:0;z-index:251659264" o:connectortype="straight"/>
        </w:pict>
      </w:r>
      <w:r w:rsidRPr="003C4926">
        <w:rPr>
          <w:b/>
          <w:bCs/>
        </w:rPr>
        <w:t>22.</w:t>
      </w:r>
      <w:r>
        <w:t xml:space="preserve">   4568                                                                   .   +  2567                 +  2346                +  5678          </w:t>
      </w:r>
    </w:p>
    <w:p w:rsidR="00992F22" w:rsidRDefault="00992F22" w:rsidP="00BA0983">
      <w:r>
        <w:rPr>
          <w:noProof/>
          <w:lang w:eastAsia="tr-TR"/>
        </w:rPr>
        <w:pict>
          <v:shape id="_x0000_s1053" type="#_x0000_t12" style="position:absolute;margin-left:113.65pt;margin-top:17.25pt;width:20.25pt;height:24pt;z-index:251669504"/>
        </w:pict>
      </w:r>
      <w:r>
        <w:t xml:space="preserve">                                            </w:t>
      </w:r>
    </w:p>
    <w:p w:rsidR="00992F22" w:rsidRDefault="00992F22" w:rsidP="00BA0983">
      <w:r>
        <w:t>Yukarıdaki işlemlere göre            kaçtır?</w:t>
      </w:r>
    </w:p>
    <w:p w:rsidR="00992F22" w:rsidRDefault="00992F22" w:rsidP="00BA0983">
      <w:r>
        <w:t>A.14159           B.15149       C.15159      D.15059</w:t>
      </w:r>
    </w:p>
    <w:p w:rsidR="00992F22" w:rsidRDefault="00992F22" w:rsidP="00BA0983"/>
    <w:p w:rsidR="00992F22" w:rsidRDefault="00992F22" w:rsidP="00BA0983">
      <w:r>
        <w:rPr>
          <w:noProof/>
          <w:lang w:eastAsia="tr-TR"/>
        </w:rPr>
        <w:pict>
          <v:shape id="_x0000_s1054" type="#_x0000_t32" style="position:absolute;margin-left:163.9pt;margin-top:29.55pt;width:43.5pt;height:0;z-index:251673600" o:connectortype="straight"/>
        </w:pict>
      </w:r>
      <w:r>
        <w:rPr>
          <w:noProof/>
          <w:lang w:eastAsia="tr-TR"/>
        </w:rPr>
        <w:pict>
          <v:shape id="_x0000_s1055" type="#_x0000_t32" style="position:absolute;margin-left:116.65pt;margin-top:29.5pt;width:42pt;height:0;z-index:251672576" o:connectortype="straight"/>
        </w:pict>
      </w:r>
      <w:r>
        <w:rPr>
          <w:noProof/>
          <w:lang w:eastAsia="tr-TR"/>
        </w:rPr>
        <w:pict>
          <v:shape id="_x0000_s1056" type="#_x0000_t32" style="position:absolute;margin-left:68.65pt;margin-top:29.5pt;width:38.25pt;height:.05pt;z-index:251671552" o:connectortype="straight"/>
        </w:pict>
      </w:r>
      <w:r>
        <w:rPr>
          <w:noProof/>
          <w:lang w:eastAsia="tr-TR"/>
        </w:rPr>
        <w:pict>
          <v:shape id="_x0000_s1057" type="#_x0000_t32" style="position:absolute;margin-left:19.9pt;margin-top:29.5pt;width:40.5pt;height:0;z-index:251670528" o:connectortype="straight"/>
        </w:pict>
      </w:r>
      <w:r w:rsidRPr="00757171">
        <w:rPr>
          <w:b/>
          <w:bCs/>
        </w:rPr>
        <w:t>23.</w:t>
      </w:r>
      <w:r>
        <w:t xml:space="preserve">        5647            6784          8795        9355     .       +   7678       +   3478      +  2356     + 8065                .          13325          10252        11151      17410</w:t>
      </w:r>
    </w:p>
    <w:p w:rsidR="00992F22" w:rsidRDefault="00992F22" w:rsidP="00BA0983">
      <w:r>
        <w:t>Yukarıdaki toplama işlemlerinden kaç tanesi doğrudur?</w:t>
      </w:r>
    </w:p>
    <w:p w:rsidR="00992F22" w:rsidRDefault="00992F22" w:rsidP="00BA0983">
      <w:r>
        <w:t>A.1                     B.2                  C.3                  D.4</w:t>
      </w:r>
    </w:p>
    <w:p w:rsidR="00992F22" w:rsidRDefault="00992F22" w:rsidP="00BA0983"/>
    <w:p w:rsidR="00992F22" w:rsidRDefault="00992F22" w:rsidP="00BA0983">
      <w:r w:rsidRPr="00757171">
        <w:rPr>
          <w:b/>
          <w:bCs/>
        </w:rPr>
        <w:t>24</w:t>
      </w:r>
      <w:r>
        <w:t>.Rakamları birbirinden farklı dört basamaklı en büyük ve en küçük tek sayının toplamı kaçtır?</w:t>
      </w:r>
    </w:p>
    <w:p w:rsidR="00992F22" w:rsidRDefault="00992F22" w:rsidP="00BA0983">
      <w:r>
        <w:t>A.10898         B.10899          C.11110     D.11109</w:t>
      </w:r>
    </w:p>
    <w:p w:rsidR="00992F22" w:rsidRPr="004E17B9" w:rsidRDefault="00992F22" w:rsidP="00BA0983"/>
    <w:sectPr w:rsidR="00992F22" w:rsidRPr="004E17B9" w:rsidSect="00BA0983"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72CAD"/>
    <w:multiLevelType w:val="hybridMultilevel"/>
    <w:tmpl w:val="38403B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7FD7"/>
    <w:rsid w:val="00011E7E"/>
    <w:rsid w:val="0005262A"/>
    <w:rsid w:val="000B7808"/>
    <w:rsid w:val="0016234D"/>
    <w:rsid w:val="001A0992"/>
    <w:rsid w:val="001F2367"/>
    <w:rsid w:val="002C3477"/>
    <w:rsid w:val="00321A2B"/>
    <w:rsid w:val="00345498"/>
    <w:rsid w:val="003C4926"/>
    <w:rsid w:val="00412487"/>
    <w:rsid w:val="0043352C"/>
    <w:rsid w:val="004763E2"/>
    <w:rsid w:val="004E17B9"/>
    <w:rsid w:val="00550EAE"/>
    <w:rsid w:val="005E05E4"/>
    <w:rsid w:val="00655109"/>
    <w:rsid w:val="00687FD7"/>
    <w:rsid w:val="006B18E1"/>
    <w:rsid w:val="007365B9"/>
    <w:rsid w:val="00757171"/>
    <w:rsid w:val="007B369F"/>
    <w:rsid w:val="007D5C51"/>
    <w:rsid w:val="0089701E"/>
    <w:rsid w:val="00897867"/>
    <w:rsid w:val="00992F22"/>
    <w:rsid w:val="009C36D4"/>
    <w:rsid w:val="00A11CB1"/>
    <w:rsid w:val="00A66A32"/>
    <w:rsid w:val="00AA371B"/>
    <w:rsid w:val="00AC2E6D"/>
    <w:rsid w:val="00B229B7"/>
    <w:rsid w:val="00B9172A"/>
    <w:rsid w:val="00BA0983"/>
    <w:rsid w:val="00C70BD4"/>
    <w:rsid w:val="00CA43D2"/>
    <w:rsid w:val="00CC22FE"/>
    <w:rsid w:val="00DE7916"/>
    <w:rsid w:val="00E60195"/>
    <w:rsid w:val="00F148CA"/>
    <w:rsid w:val="00F62D5F"/>
    <w:rsid w:val="00FD3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10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A0983"/>
    <w:pPr>
      <w:ind w:left="720"/>
    </w:pPr>
  </w:style>
  <w:style w:type="character" w:styleId="Hyperlink">
    <w:name w:val="Hyperlink"/>
    <w:basedOn w:val="DefaultParagraphFont"/>
    <w:uiPriority w:val="99"/>
    <w:rsid w:val="007365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647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351</TotalTime>
  <Pages>3</Pages>
  <Words>701</Words>
  <Characters>3996</Characters>
  <Application>Microsoft Office Outlook</Application>
  <DocSecurity>0</DocSecurity>
  <Lines>0</Lines>
  <Paragraphs>0</Paragraphs>
  <ScaleCrop>false</ScaleCrop>
  <Manager>www.sorubak.com</Manager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UltraXP User</dc:creator>
  <cp:keywords>www.sorubak.com</cp:keywords>
  <dc:description>www.sorubak.com</dc:description>
  <cp:lastModifiedBy>eda</cp:lastModifiedBy>
  <cp:revision>12</cp:revision>
  <dcterms:created xsi:type="dcterms:W3CDTF">2010-12-07T08:08:00Z</dcterms:created>
  <dcterms:modified xsi:type="dcterms:W3CDTF">2013-05-17T16:32:00Z</dcterms:modified>
  <cp:category>www.sorubak.com</cp:category>
  <cp:version>www.sorubak.com</cp:version>
</cp:coreProperties>
</file>