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rect id="_x0000_s1026" style="position:absolute;margin-left:3.35pt;margin-top:-18.4pt;width:518.25pt;height:81.2pt;z-index:251651584" strokecolor="#c0504d" strokeweight="1pt">
            <v:stroke dashstyle="dash"/>
            <v:shadow color="#868686"/>
            <v:textbox>
              <w:txbxContent>
                <w:p w:rsidR="007A5923" w:rsidRDefault="007A5923" w:rsidP="005052AA">
                  <w:pPr>
                    <w:pStyle w:val="NoSpacing"/>
                    <w:ind w:left="2832" w:firstLine="708"/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2012-2013 Öğretim Yılı</w:t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ab/>
                  </w: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ab/>
                    <w:t xml:space="preserve">    …/05/2013</w:t>
                  </w:r>
                </w:p>
                <w:p w:rsidR="007A5923" w:rsidRDefault="007A5923" w:rsidP="005052AA">
                  <w:pPr>
                    <w:pStyle w:val="NoSpacing"/>
                    <w:jc w:val="center"/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……………………… İlkokulu 4.Sınıflar Sosyal Bilgiler</w:t>
                  </w:r>
                </w:p>
                <w:p w:rsidR="007A5923" w:rsidRDefault="007A5923" w:rsidP="005052AA">
                  <w:pPr>
                    <w:pStyle w:val="NoSpacing"/>
                    <w:jc w:val="center"/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 xml:space="preserve"> 2.Dönem 3.Yazılı Sınavı</w:t>
                  </w:r>
                </w:p>
                <w:p w:rsidR="007A5923" w:rsidRPr="005E1364" w:rsidRDefault="007A5923" w:rsidP="005052AA">
                  <w:pPr>
                    <w:pStyle w:val="NoSpacing"/>
                    <w:rPr>
                      <w:rFonts w:ascii="Comic Sans MS" w:hAnsi="Comic Sans MS" w:cs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Comic Sans MS"/>
                      <w:sz w:val="24"/>
                      <w:szCs w:val="24"/>
                    </w:rPr>
                    <w:t>Adı-Soyadı:………………………………… No: …………                                               Puan:……………</w:t>
                  </w:r>
                </w:p>
              </w:txbxContent>
            </v:textbox>
          </v:rect>
        </w:pic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  <w:sectPr w:rsidR="007A5923" w:rsidSect="005052A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hyperlink r:id="rId4" w:history="1">
        <w:r>
          <w:rPr>
            <w:rStyle w:val="Hyperlink"/>
            <w:rFonts w:ascii="Palatino Linotype" w:hAnsi="Palatino Linotype" w:cs="Palatino Linotype"/>
            <w:b/>
            <w:bCs/>
            <w:sz w:val="20"/>
            <w:szCs w:val="20"/>
          </w:rPr>
          <w:t>www.sorubak.com</w:t>
        </w:r>
      </w:hyperlink>
    </w:p>
    <w:p w:rsidR="007A5923" w:rsidRDefault="007A5923" w:rsidP="005052AA">
      <w:pPr>
        <w:pStyle w:val="NoSpacing"/>
        <w:jc w:val="center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SORULAR</w:t>
      </w:r>
    </w:p>
    <w:p w:rsidR="007A5923" w:rsidRPr="005052AA" w:rsidRDefault="007A5923" w:rsidP="005052AA">
      <w:pPr>
        <w:pStyle w:val="NoSpacing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5052AA">
        <w:rPr>
          <w:rFonts w:ascii="Comic Sans MS" w:hAnsi="Comic Sans MS" w:cs="Comic Sans MS"/>
          <w:b/>
          <w:bCs/>
          <w:i/>
          <w:iCs/>
          <w:sz w:val="24"/>
          <w:szCs w:val="24"/>
        </w:rPr>
        <w:t>A)Aşağıdaki soruları cevaplandırınız.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1-Aşağıdaki kıtalarda bulunan ülkelere 2’şer tane örnek veriniz. (8p)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Asya:……………………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>………………………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Avrupa:……………………</w:t>
      </w:r>
      <w:r>
        <w:rPr>
          <w:rFonts w:ascii="Comic Sans MS" w:hAnsi="Comic Sans MS" w:cs="Comic Sans MS"/>
          <w:sz w:val="24"/>
          <w:szCs w:val="24"/>
        </w:rPr>
        <w:tab/>
        <w:t>………………………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Amerika:……………………</w:t>
      </w:r>
      <w:r>
        <w:rPr>
          <w:rFonts w:ascii="Comic Sans MS" w:hAnsi="Comic Sans MS" w:cs="Comic Sans MS"/>
          <w:sz w:val="24"/>
          <w:szCs w:val="24"/>
        </w:rPr>
        <w:tab/>
        <w:t>………………………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Afrika:……………………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>………………………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2-Ramazan ve Kurban bayramlarını ortak olarak kutlayan ülkelere 5 tane örnek veriniz. Neden aynı anda kutlanıldığını kısaca açıklayınız. (12p)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………………………</w:t>
      </w:r>
      <w:r>
        <w:rPr>
          <w:rFonts w:ascii="Comic Sans MS" w:hAnsi="Comic Sans MS" w:cs="Comic Sans MS"/>
          <w:sz w:val="24"/>
          <w:szCs w:val="24"/>
        </w:rPr>
        <w:tab/>
        <w:t>………………………</w:t>
      </w:r>
    </w:p>
    <w:p w:rsidR="007A5923" w:rsidRPr="005052AA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………………………</w:t>
      </w:r>
      <w:r>
        <w:rPr>
          <w:rFonts w:ascii="Comic Sans MS" w:hAnsi="Comic Sans MS" w:cs="Comic Sans MS"/>
          <w:sz w:val="24"/>
          <w:szCs w:val="24"/>
        </w:rPr>
        <w:tab/>
        <w:t>………………………</w:t>
      </w:r>
    </w:p>
    <w:p w:rsidR="007A5923" w:rsidRPr="005052AA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………………………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Nedeni:………………………………………………………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……………………………………………………………………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7A5923" w:rsidRPr="000322B0" w:rsidRDefault="007A5923" w:rsidP="005052AA">
      <w:pPr>
        <w:pStyle w:val="NoSpacing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0322B0">
        <w:rPr>
          <w:rFonts w:ascii="Comic Sans MS" w:hAnsi="Comic Sans MS" w:cs="Comic Sans MS"/>
          <w:b/>
          <w:bCs/>
          <w:i/>
          <w:iCs/>
          <w:sz w:val="24"/>
          <w:szCs w:val="24"/>
        </w:rPr>
        <w:t>B)Aşağıdaki çoktan seçmeli soruları cevaplandırınız.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1-Aşağıdaki ülkelerden hangisi ülkemize sınırı yoktur?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A) İran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>B) Suriye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C) Mısır</w:t>
      </w:r>
      <w:r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ab/>
        <w:t>D) Irak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style="position:absolute;margin-left:157.2pt;margin-top:10.65pt;width:83.5pt;height:57.75pt;z-index:-251663872;visibility:visible">
            <v:imagedata r:id="rId5" o:title=""/>
          </v:shape>
        </w:pic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2- Yanda verilmiş olan bayrak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aşağıdaki ülkelerden hangisine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aittir?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A) Amerika Birleşik Devletleri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B) Çin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C) Azerbaycan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D) Kuzey Kıbrıs Türk Cumhuriyeti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3-Aşağıdaki ülke başkent ikililerinden hangisi yanlıştır?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A) Güney Kore – Madrid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B) İran – Tahran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C) Portekiz – Lizbon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D) Yunanistan – Atina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4-Aşağıdakilerden hangisi dünya çocuklarının ortak yönlerinden biri olamaz?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A) Benzer oyunları oynamak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B) Aynı dili konuşmak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C) Hediyeleşmek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D) Okula gitmek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5</w:t>
      </w:r>
      <w:r w:rsidRPr="00406188">
        <w:rPr>
          <w:rFonts w:ascii="Comic Sans MS" w:hAnsi="Comic Sans MS" w:cs="Comic Sans MS"/>
          <w:i/>
          <w:iCs/>
          <w:sz w:val="24"/>
          <w:szCs w:val="24"/>
        </w:rPr>
        <w:t>-“Bazı bayramlar dünyada sadece ülkemizde kutlanır.”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İfadesine uygun örnek aşağıdakilerden hangisidir?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A) Kurban Bayramı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B) Ramazan Bayramı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C) 29 Ekim Cumhuriyet Bayramı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D) Nevruz Bayramı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6</w:t>
      </w:r>
      <w:r w:rsidRPr="0061627B">
        <w:rPr>
          <w:rFonts w:ascii="Comic Sans MS" w:hAnsi="Comic Sans MS" w:cs="Comic Sans MS"/>
          <w:i/>
          <w:iCs/>
          <w:sz w:val="24"/>
          <w:szCs w:val="24"/>
        </w:rPr>
        <w:t>-“Şerpalar, Himalaya Dağlarının geçtiği …………………’de yaşayan bir topluluktur.”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Cümlesinde anlatılan Şerpalar aşağıdaki ülkelerin hangisinde yaşamaktadır?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A) Güney Afrika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B) Nepal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C) Türkiye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D) Almanya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7- </w:t>
      </w:r>
      <w:r w:rsidRPr="0061627B">
        <w:rPr>
          <w:rFonts w:ascii="Comic Sans MS" w:hAnsi="Comic Sans MS" w:cs="Comic Sans MS"/>
          <w:i/>
          <w:iCs/>
          <w:sz w:val="24"/>
          <w:szCs w:val="24"/>
        </w:rPr>
        <w:t>Origami</w:t>
      </w:r>
      <w:r>
        <w:rPr>
          <w:rFonts w:ascii="Comic Sans MS" w:hAnsi="Comic Sans MS" w:cs="Comic Sans MS"/>
          <w:sz w:val="24"/>
          <w:szCs w:val="24"/>
        </w:rPr>
        <w:t xml:space="preserve"> (kağıt katlama sanatı) hangi ülkeye özgü kağıt sanatıdır?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A) Japonya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B) Finlandiya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C) Rusya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D) Senegal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8-Aşağıdaki ülke çocuk oyunları ikililerinden hangisi yanlıştır?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A) İngiltere – Zıplamak serbest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B) Brezilya – Horozların dövüşü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C) Meksika – Fasulyeleri yakala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D) Türkiye – Bana ayak uydur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9-Aşağıdaki ifadelerden hangisi yanlıştır?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A) Brezilyalılar futbol oynamayı çok sever.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B) Çinliler yaygın olarak pirinç yetiştirir.</w:t>
      </w:r>
    </w:p>
    <w:p w:rsidR="007A5923" w:rsidRDefault="007A5923" w:rsidP="005052AA">
      <w:pPr>
        <w:pStyle w:val="NoSpacing"/>
        <w:rPr>
          <w:rFonts w:ascii="Comic Sans MS" w:hAnsi="Comic Sans MS" w:cs="Comic Sans MS"/>
        </w:rPr>
      </w:pPr>
      <w:r>
        <w:rPr>
          <w:rFonts w:ascii="Comic Sans MS" w:hAnsi="Comic Sans MS" w:cs="Comic Sans MS"/>
          <w:sz w:val="24"/>
          <w:szCs w:val="24"/>
        </w:rPr>
        <w:t xml:space="preserve">C) </w:t>
      </w:r>
      <w:r w:rsidRPr="00D0078B">
        <w:rPr>
          <w:rFonts w:ascii="Comic Sans MS" w:hAnsi="Comic Sans MS" w:cs="Comic Sans MS"/>
        </w:rPr>
        <w:t>Hintliler inekleri kutsal varlık kabul ederler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D) Ruslar yaygın olarak muz yetiştirir.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10-Aşağıdakilerden hangisi Özbekistan’ın milli bayramlarından biri değildir?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A) Noel Bayramı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B) Lale Bayramı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C) Hasat Bayramı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D) Mihircan Bayramı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11</w:t>
      </w:r>
      <w:r w:rsidRPr="0061627B">
        <w:rPr>
          <w:rFonts w:ascii="Comic Sans MS" w:hAnsi="Comic Sans MS" w:cs="Comic Sans MS"/>
          <w:i/>
          <w:iCs/>
          <w:sz w:val="24"/>
          <w:szCs w:val="24"/>
        </w:rPr>
        <w:t>-“Sokağımızdaki çöpler 2 haftadır toplanmıyor.”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Diyen bir kişinin sorunun çözümü için nereye başvurmalıdır?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A) Valilik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B) Muhtarlık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C) Belediye Başkanlığı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D) Kaymakamlık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12-Aşağıdakilerden hangisi yerel yönetimlerin görev alanına girmez?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A) Ekonomik hayatı canlandırmak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B) Halkın güvenliğini sağlamak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C) Park, bahçe düzenlemesi yapmak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D) Sportif faaliyetleri geliştirmek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13- Aşağıdakilerden hangisi seçimle başa gelmez?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A) Belediye Başkanı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B) Muhtar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C) Belediye meclisi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D) Kaymakam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14</w:t>
      </w:r>
      <w:r w:rsidRPr="0061627B">
        <w:rPr>
          <w:rFonts w:ascii="Comic Sans MS" w:hAnsi="Comic Sans MS" w:cs="Comic Sans MS"/>
          <w:i/>
          <w:iCs/>
          <w:sz w:val="24"/>
          <w:szCs w:val="24"/>
        </w:rPr>
        <w:t>-“Egemenlik kayıtsız şartsız milletindir.”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Cümlesi aşağıdakilerden hangisinde ifade edilmiştir?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A) Sivas Kongresi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B) TBMM’nin açılışı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C) Amasya Genelgesi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D) Erzurum Kongresi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15- “Nutuk” adlı eser aşağıdakilerden hangisine aittir?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A) Mehmet Akif Ersoy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B) İsmet İnönü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C) Mustafa Kemal Atatürk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D) Necip Fazıl Kısakürek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7A5923" w:rsidRPr="00C33E0A" w:rsidRDefault="007A5923" w:rsidP="005052AA">
      <w:pPr>
        <w:pStyle w:val="NoSpacing"/>
        <w:rPr>
          <w:rFonts w:ascii="Comic Sans MS" w:hAnsi="Comic Sans MS" w:cs="Comic Sans MS"/>
          <w:b/>
          <w:bCs/>
          <w:i/>
          <w:iCs/>
          <w:sz w:val="24"/>
          <w:szCs w:val="24"/>
        </w:rPr>
      </w:pPr>
      <w:r w:rsidRPr="00C33E0A">
        <w:rPr>
          <w:rFonts w:ascii="Comic Sans MS" w:hAnsi="Comic Sans MS" w:cs="Comic Sans MS"/>
          <w:b/>
          <w:bCs/>
          <w:i/>
          <w:iCs/>
          <w:sz w:val="24"/>
          <w:szCs w:val="24"/>
        </w:rPr>
        <w:t>C) Aşağıdaki cümleleri uygun kelimelerle tamamlayınız.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rect id="_x0000_s1028" style="position:absolute;margin-left:192.85pt;margin-top:.2pt;width:47.7pt;height:27.65pt;z-index:251656704" strokecolor="#9bbb59" strokeweight="2.5pt">
            <v:shadow color="#868686"/>
            <v:textbox>
              <w:txbxContent>
                <w:p w:rsidR="007A5923" w:rsidRPr="0061627B" w:rsidRDefault="007A5923" w:rsidP="0061627B">
                  <w:pPr>
                    <w:pStyle w:val="NoSpacing"/>
                    <w:jc w:val="center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köylek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120pt;margin-top:.2pt;width:72.85pt;height:27.65pt;z-index:251655680" strokecolor="#c0504d" strokeweight="2.5pt">
            <v:shadow color="#868686"/>
            <v:textbox>
              <w:txbxContent>
                <w:p w:rsidR="007A5923" w:rsidRPr="0061627B" w:rsidRDefault="007A5923" w:rsidP="0061627B">
                  <w:pPr>
                    <w:pStyle w:val="NoSpacing"/>
                    <w:jc w:val="center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Bulgaristan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66.4pt;margin-top:.2pt;width:53.6pt;height:27.65pt;z-index:251654656" strokecolor="#f79646" strokeweight="2.5pt">
            <v:shadow color="#868686"/>
            <v:textbox>
              <w:txbxContent>
                <w:p w:rsidR="007A5923" w:rsidRPr="0061627B" w:rsidRDefault="007A5923" w:rsidP="0061627B">
                  <w:pPr>
                    <w:pStyle w:val="NoSpacing"/>
                    <w:jc w:val="center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nevruz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2.8pt;margin-top:.2pt;width:63.6pt;height:27.65pt;z-index:251653632" strokecolor="#8064a2" strokeweight="2.5pt">
            <v:shadow color="#868686"/>
            <v:textbox>
              <w:txbxContent>
                <w:p w:rsidR="007A5923" w:rsidRPr="0061627B" w:rsidRDefault="007A5923" w:rsidP="0061627B">
                  <w:pPr>
                    <w:pStyle w:val="NoSpacing"/>
                    <w:jc w:val="center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Afrika</w:t>
                  </w:r>
                </w:p>
              </w:txbxContent>
            </v:textbox>
          </v:rect>
        </w:pic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rect id="_x0000_s1032" style="position:absolute;margin-left:192.85pt;margin-top:11.1pt;width:47.7pt;height:27.65pt;z-index:251660800" strokecolor="#f79646" strokeweight="2.5pt">
            <v:shadow color="#868686"/>
            <v:textbox>
              <w:txbxContent>
                <w:p w:rsidR="007A5923" w:rsidRPr="0061627B" w:rsidRDefault="007A5923" w:rsidP="0061627B">
                  <w:pPr>
                    <w:pStyle w:val="NoSpacing"/>
                    <w:jc w:val="center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suşi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126.7pt;margin-top:11.1pt;width:72.85pt;height:27.65pt;z-index:251659776" strokecolor="#4f81bd" strokeweight="2.5pt">
            <v:shadow color="#868686"/>
            <v:textbox>
              <w:txbxContent>
                <w:p w:rsidR="007A5923" w:rsidRPr="0061627B" w:rsidRDefault="007A5923" w:rsidP="0061627B">
                  <w:pPr>
                    <w:pStyle w:val="NoSpacing"/>
                    <w:jc w:val="center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Almanya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4" style="position:absolute;margin-left:66.4pt;margin-top:11.1pt;width:60.3pt;height:27.65pt;z-index:251658752" strokecolor="#c0504d" strokeweight="2.5pt">
            <v:shadow color="#868686"/>
            <v:textbox>
              <w:txbxContent>
                <w:p w:rsidR="007A5923" w:rsidRPr="0061627B" w:rsidRDefault="007A5923" w:rsidP="0061627B">
                  <w:pPr>
                    <w:pStyle w:val="NoSpacing"/>
                    <w:jc w:val="center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Zulular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5" style="position:absolute;margin-left:2.8pt;margin-top:11.1pt;width:63.6pt;height:27.65pt;z-index:251657728" strokecolor="#4bacc6" strokeweight="2.5pt">
            <v:shadow color="#868686"/>
            <v:textbox>
              <w:txbxContent>
                <w:p w:rsidR="007A5923" w:rsidRPr="0061627B" w:rsidRDefault="007A5923" w:rsidP="0061627B">
                  <w:pPr>
                    <w:pStyle w:val="NoSpacing"/>
                    <w:jc w:val="center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Taşkent</w:t>
                  </w:r>
                </w:p>
              </w:txbxContent>
            </v:textbox>
          </v:rect>
        </w:pic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rect id="_x0000_s1036" style="position:absolute;margin-left:112.5pt;margin-top:5.35pt;width:60.3pt;height:27.65pt;z-index:251662848" strokecolor="#8064a2" strokeweight="2.5pt">
            <v:shadow color="#868686"/>
            <v:textbox>
              <w:txbxContent>
                <w:p w:rsidR="007A5923" w:rsidRPr="0061627B" w:rsidRDefault="007A5923" w:rsidP="0061627B">
                  <w:pPr>
                    <w:pStyle w:val="NoSpacing"/>
                    <w:jc w:val="center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Rusya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7" style="position:absolute;margin-left:2.8pt;margin-top:5.35pt;width:109.7pt;height:27.65pt;z-index:251661824" strokecolor="#9bbb59" strokeweight="2.5pt">
            <v:shadow color="#868686"/>
            <v:textbox>
              <w:txbxContent>
                <w:p w:rsidR="007A5923" w:rsidRPr="0061627B" w:rsidRDefault="007A5923" w:rsidP="0061627B">
                  <w:pPr>
                    <w:pStyle w:val="NoSpacing"/>
                    <w:jc w:val="center"/>
                    <w:rPr>
                      <w:rFonts w:ascii="Comic Sans MS" w:hAnsi="Comic Sans MS" w:cs="Comic Sans MS"/>
                    </w:rPr>
                  </w:pPr>
                  <w:r>
                    <w:rPr>
                      <w:rFonts w:ascii="Comic Sans MS" w:hAnsi="Comic Sans MS" w:cs="Comic Sans MS"/>
                    </w:rPr>
                    <w:t>Ramazan Bayramı</w:t>
                  </w:r>
                </w:p>
              </w:txbxContent>
            </v:textbox>
          </v:rect>
        </w:pic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-Özbekistan’ın başkenti ……………………’dir.</w:t>
      </w:r>
    </w:p>
    <w:p w:rsidR="007A5923" w:rsidRPr="00136CC0" w:rsidRDefault="007A5923" w:rsidP="005052AA">
      <w:pPr>
        <w:pStyle w:val="NoSpacing"/>
        <w:rPr>
          <w:rFonts w:ascii="Comic Sans MS" w:hAnsi="Comic Sans MS" w:cs="Comic Sans MS"/>
          <w:sz w:val="8"/>
          <w:szCs w:val="8"/>
        </w:rPr>
      </w:pP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-Japon yemeklerinin ilk başında ………………… yer alır.</w:t>
      </w:r>
    </w:p>
    <w:p w:rsidR="007A5923" w:rsidRPr="00136CC0" w:rsidRDefault="007A5923" w:rsidP="005052AA">
      <w:pPr>
        <w:pStyle w:val="NoSpacing"/>
        <w:rPr>
          <w:rFonts w:ascii="Comic Sans MS" w:hAnsi="Comic Sans MS" w:cs="Comic Sans MS"/>
          <w:sz w:val="8"/>
          <w:szCs w:val="8"/>
        </w:rPr>
      </w:pP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-…………………… en büyük yüzölçümüne sahiptir.</w:t>
      </w:r>
    </w:p>
    <w:p w:rsidR="007A5923" w:rsidRPr="00136CC0" w:rsidRDefault="007A5923" w:rsidP="005052AA">
      <w:pPr>
        <w:pStyle w:val="NoSpacing"/>
        <w:rPr>
          <w:rFonts w:ascii="Comic Sans MS" w:hAnsi="Comic Sans MS" w:cs="Comic Sans MS"/>
          <w:sz w:val="8"/>
          <w:szCs w:val="8"/>
        </w:rPr>
      </w:pP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-Nijerya …………………… kıtasında bulunur.</w:t>
      </w:r>
    </w:p>
    <w:p w:rsidR="007A5923" w:rsidRPr="00136CC0" w:rsidRDefault="007A5923" w:rsidP="005052AA">
      <w:pPr>
        <w:pStyle w:val="NoSpacing"/>
        <w:rPr>
          <w:rFonts w:ascii="Comic Sans MS" w:hAnsi="Comic Sans MS" w:cs="Comic Sans MS"/>
          <w:sz w:val="8"/>
          <w:szCs w:val="8"/>
        </w:rPr>
      </w:pP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-Türkiye,Suriye,İran gibi ülkeler …………………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……………………’nı ortak kutlar.</w:t>
      </w:r>
    </w:p>
    <w:p w:rsidR="007A5923" w:rsidRPr="00136CC0" w:rsidRDefault="007A5923" w:rsidP="005052AA">
      <w:pPr>
        <w:pStyle w:val="NoSpacing"/>
        <w:rPr>
          <w:rFonts w:ascii="Comic Sans MS" w:hAnsi="Comic Sans MS" w:cs="Comic Sans MS"/>
          <w:sz w:val="8"/>
          <w:szCs w:val="8"/>
        </w:rPr>
      </w:pP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-Orta Asya ülkelerinde ………………… günü olan 21 Mart yeni yılın başlangıcı kabul edilir.</w:t>
      </w:r>
    </w:p>
    <w:p w:rsidR="007A5923" w:rsidRPr="00136CC0" w:rsidRDefault="007A5923" w:rsidP="005052AA">
      <w:pPr>
        <w:pStyle w:val="NoSpacing"/>
        <w:rPr>
          <w:rFonts w:ascii="Comic Sans MS" w:hAnsi="Comic Sans MS" w:cs="Comic Sans MS"/>
          <w:sz w:val="10"/>
          <w:szCs w:val="10"/>
        </w:rPr>
      </w:pP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-…………………… Avrupa kıtasında yer alan komşularımızdandır.</w:t>
      </w:r>
    </w:p>
    <w:p w:rsidR="007A5923" w:rsidRPr="00136CC0" w:rsidRDefault="007A5923" w:rsidP="005052AA">
      <w:pPr>
        <w:pStyle w:val="NoSpacing"/>
        <w:rPr>
          <w:rFonts w:ascii="Comic Sans MS" w:hAnsi="Comic Sans MS" w:cs="Comic Sans MS"/>
          <w:sz w:val="10"/>
          <w:szCs w:val="10"/>
        </w:rPr>
      </w:pP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-…………………… Afrika’nın en tanınmış kabilelerindendir.</w:t>
      </w:r>
    </w:p>
    <w:p w:rsidR="007A5923" w:rsidRPr="00136CC0" w:rsidRDefault="007A5923" w:rsidP="005052AA">
      <w:pPr>
        <w:pStyle w:val="NoSpacing"/>
        <w:rPr>
          <w:rFonts w:ascii="Comic Sans MS" w:hAnsi="Comic Sans MS" w:cs="Comic Sans MS"/>
          <w:sz w:val="10"/>
          <w:szCs w:val="10"/>
        </w:rPr>
      </w:pP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-Özbekistan’da kadınlar üzerlerine ……………… denilen elbise giyerler.</w:t>
      </w:r>
    </w:p>
    <w:p w:rsidR="007A5923" w:rsidRPr="00136CC0" w:rsidRDefault="007A5923" w:rsidP="005052AA">
      <w:pPr>
        <w:pStyle w:val="NoSpacing"/>
        <w:rPr>
          <w:rFonts w:ascii="Comic Sans MS" w:hAnsi="Comic Sans MS" w:cs="Comic Sans MS"/>
          <w:sz w:val="10"/>
          <w:szCs w:val="10"/>
        </w:rPr>
      </w:pP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-……………………… Avrupa kıtasında yer alır.</w: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roundrect id="_x0000_s1038" style="position:absolute;margin-left:48.9pt;margin-top:16.15pt;width:123.9pt;height:73.7pt;z-index:251663872" arcsize="10923f" strokecolor="#f79646" strokeweight="5pt">
            <v:stroke linestyle="thickThin"/>
            <v:shadow color="#868686"/>
            <v:textbox>
              <w:txbxContent>
                <w:p w:rsidR="007A5923" w:rsidRDefault="007A5923" w:rsidP="0061627B">
                  <w:pPr>
                    <w:pStyle w:val="NoSpacing"/>
                    <w:jc w:val="center"/>
                  </w:pPr>
                  <w:r w:rsidRPr="0061627B">
                    <w:rPr>
                      <w:b/>
                      <w:bCs/>
                      <w:u w:val="single"/>
                    </w:rPr>
                    <w:t>NOT</w:t>
                  </w:r>
                  <w:r>
                    <w:t>:</w:t>
                  </w:r>
                </w:p>
                <w:p w:rsidR="007A5923" w:rsidRDefault="007A5923" w:rsidP="0061627B">
                  <w:pPr>
                    <w:pStyle w:val="NoSpacing"/>
                  </w:pPr>
                  <w:r>
                    <w:t>A sorusu  20 puan,</w:t>
                  </w:r>
                </w:p>
                <w:p w:rsidR="007A5923" w:rsidRDefault="007A5923" w:rsidP="0061627B">
                  <w:pPr>
                    <w:pStyle w:val="NoSpacing"/>
                  </w:pPr>
                  <w:r>
                    <w:t>B sorusu 60 puan,</w:t>
                  </w:r>
                </w:p>
                <w:p w:rsidR="007A5923" w:rsidRDefault="007A5923" w:rsidP="0061627B">
                  <w:pPr>
                    <w:pStyle w:val="NoSpacing"/>
                  </w:pPr>
                  <w:r>
                    <w:t>C sorusu 20 puandır.</w:t>
                  </w:r>
                </w:p>
              </w:txbxContent>
            </v:textbox>
          </v:roundrect>
        </w:pict>
      </w: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7A5923" w:rsidRDefault="007A5923" w:rsidP="005052AA">
      <w:pPr>
        <w:pStyle w:val="NoSpacing"/>
        <w:rPr>
          <w:rFonts w:ascii="Comic Sans MS" w:hAnsi="Comic Sans MS" w:cs="Comic Sans MS"/>
          <w:sz w:val="24"/>
          <w:szCs w:val="24"/>
        </w:rPr>
      </w:pPr>
    </w:p>
    <w:p w:rsidR="007A5923" w:rsidRDefault="007A5923" w:rsidP="0061627B">
      <w:pPr>
        <w:pStyle w:val="NoSpacing"/>
        <w:jc w:val="right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………………………………</w:t>
      </w:r>
    </w:p>
    <w:p w:rsidR="007A5923" w:rsidRPr="00D0078B" w:rsidRDefault="007A5923" w:rsidP="0061627B">
      <w:pPr>
        <w:pStyle w:val="NoSpacing"/>
        <w:jc w:val="right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Sınıf Öğretmeni</w:t>
      </w:r>
    </w:p>
    <w:sectPr w:rsidR="007A5923" w:rsidRPr="00D0078B" w:rsidSect="005052AA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52AA"/>
    <w:rsid w:val="000322B0"/>
    <w:rsid w:val="00136CC0"/>
    <w:rsid w:val="003120B2"/>
    <w:rsid w:val="00352A6E"/>
    <w:rsid w:val="003E7750"/>
    <w:rsid w:val="00406188"/>
    <w:rsid w:val="0048006F"/>
    <w:rsid w:val="005052AA"/>
    <w:rsid w:val="0056513C"/>
    <w:rsid w:val="005E1364"/>
    <w:rsid w:val="0061627B"/>
    <w:rsid w:val="0063091B"/>
    <w:rsid w:val="006849F0"/>
    <w:rsid w:val="006C33C2"/>
    <w:rsid w:val="006D5AA4"/>
    <w:rsid w:val="007A5923"/>
    <w:rsid w:val="008F3084"/>
    <w:rsid w:val="009965FB"/>
    <w:rsid w:val="009C2A69"/>
    <w:rsid w:val="00B9775D"/>
    <w:rsid w:val="00BF3A22"/>
    <w:rsid w:val="00C33E0A"/>
    <w:rsid w:val="00D0078B"/>
    <w:rsid w:val="00FA3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A6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5052AA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565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6513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E775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97</TotalTime>
  <Pages>3</Pages>
  <Words>546</Words>
  <Characters>3118</Characters>
  <Application>Microsoft Office Outlook</Application>
  <DocSecurity>0</DocSecurity>
  <Lines>0</Lines>
  <Paragraphs>0</Paragraphs>
  <ScaleCrop>false</ScaleCrop>
  <Company>0wn Inc.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sarnıç</dc:creator>
  <cp:keywords>www.sorubak.comwww.sorubak.com</cp:keywords>
  <dc:description/>
  <cp:lastModifiedBy>eda</cp:lastModifiedBy>
  <cp:revision>8</cp:revision>
  <dcterms:created xsi:type="dcterms:W3CDTF">2013-04-22T08:15:00Z</dcterms:created>
  <dcterms:modified xsi:type="dcterms:W3CDTF">2013-05-08T20:42:00Z</dcterms:modified>
  <cp:category>www.sorubak.com</cp:category>
  <cp:version>www.sorubak.com</cp:version>
</cp:coreProperties>
</file>