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B1B" w:rsidRDefault="00671B1B" w:rsidP="00597D67">
      <w:pPr>
        <w:spacing w:after="0"/>
        <w:ind w:left="-992"/>
        <w:rPr>
          <w:rFonts w:ascii="Comic Sans MS" w:hAnsi="Comic Sans MS" w:cs="Comic Sans MS"/>
          <w:sz w:val="20"/>
          <w:szCs w:val="20"/>
        </w:rPr>
      </w:pPr>
      <w:r>
        <w:rPr>
          <w:rFonts w:ascii="Comic Sans MS" w:hAnsi="Comic Sans MS" w:cs="Comic Sans MS"/>
          <w:sz w:val="20"/>
          <w:szCs w:val="20"/>
        </w:rPr>
        <w:t xml:space="preserve">                                                            TÜRKÇE SIFAT (ÖN AD)</w:t>
      </w:r>
    </w:p>
    <w:p w:rsidR="00671B1B" w:rsidRDefault="00671B1B" w:rsidP="00597D67">
      <w:pPr>
        <w:spacing w:after="0"/>
        <w:ind w:left="-992"/>
        <w:rPr>
          <w:rFonts w:ascii="Comic Sans MS" w:hAnsi="Comic Sans MS" w:cs="Comic Sans MS"/>
          <w:sz w:val="20"/>
          <w:szCs w:val="20"/>
        </w:rPr>
      </w:pPr>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1.1pt;margin-top:9.1pt;width:484.5pt;height:20.25pt;z-index:251650560;visibility:visible" strokeweight=".5pt">
            <v:textbox>
              <w:txbxContent>
                <w:p w:rsidR="00671B1B" w:rsidRPr="00D57B74" w:rsidRDefault="00671B1B" w:rsidP="00D57B74">
                  <w:pPr>
                    <w:spacing w:after="0"/>
                    <w:rPr>
                      <w:rFonts w:ascii="Comic Sans MS" w:hAnsi="Comic Sans MS" w:cs="Comic Sans MS"/>
                      <w:sz w:val="20"/>
                      <w:szCs w:val="20"/>
                    </w:rPr>
                  </w:pPr>
                  <w:r>
                    <w:rPr>
                      <w:rFonts w:ascii="Comic Sans MS" w:hAnsi="Comic Sans MS" w:cs="Comic Sans MS"/>
                      <w:sz w:val="20"/>
                      <w:szCs w:val="20"/>
                    </w:rPr>
                    <w:t xml:space="preserve"> …………. Kadın , …………….. evde tek başına çok sıkılıyordu. Sonunda ………… kedi aldı. Ona ……… süt verdi.</w:t>
                  </w:r>
                </w:p>
              </w:txbxContent>
            </v:textbox>
          </v:shape>
        </w:pict>
      </w:r>
    </w:p>
    <w:p w:rsidR="00671B1B" w:rsidRDefault="00671B1B" w:rsidP="00597D67">
      <w:pPr>
        <w:spacing w:after="0"/>
        <w:ind w:left="-992"/>
        <w:rPr>
          <w:rFonts w:ascii="Comic Sans MS" w:hAnsi="Comic Sans MS" w:cs="Comic Sans MS"/>
          <w:sz w:val="20"/>
          <w:szCs w:val="20"/>
        </w:rPr>
      </w:pPr>
      <w:r>
        <w:rPr>
          <w:rFonts w:ascii="Comic Sans MS" w:hAnsi="Comic Sans MS" w:cs="Comic Sans MS"/>
          <w:sz w:val="20"/>
          <w:szCs w:val="20"/>
        </w:rPr>
        <w:t>1.</w:t>
      </w:r>
    </w:p>
    <w:p w:rsidR="00671B1B" w:rsidRDefault="00671B1B" w:rsidP="0055541A">
      <w:pPr>
        <w:spacing w:after="0"/>
        <w:rPr>
          <w:rFonts w:ascii="Comic Sans MS" w:hAnsi="Comic Sans MS" w:cs="Comic Sans MS"/>
          <w:sz w:val="20"/>
          <w:szCs w:val="20"/>
        </w:rPr>
      </w:pPr>
      <w:r>
        <w:rPr>
          <w:rFonts w:ascii="Comic Sans MS" w:hAnsi="Comic Sans MS" w:cs="Comic Sans MS"/>
          <w:sz w:val="20"/>
          <w:szCs w:val="20"/>
        </w:rPr>
        <w:t>Yukarıdaki paragrafı sırasıyla hangi sözcüklerle tamamlayabiliriz?</w:t>
      </w:r>
    </w:p>
    <w:p w:rsidR="00671B1B" w:rsidRDefault="00671B1B" w:rsidP="0055541A">
      <w:pPr>
        <w:spacing w:after="0"/>
        <w:ind w:left="-993"/>
        <w:rPr>
          <w:rFonts w:ascii="Comic Sans MS" w:hAnsi="Comic Sans MS" w:cs="Comic Sans MS"/>
          <w:sz w:val="20"/>
          <w:szCs w:val="20"/>
        </w:rPr>
      </w:pPr>
      <w:r>
        <w:rPr>
          <w:rFonts w:ascii="Comic Sans MS" w:hAnsi="Comic Sans MS" w:cs="Comic Sans MS"/>
          <w:sz w:val="20"/>
          <w:szCs w:val="20"/>
        </w:rPr>
        <w:t xml:space="preserve">        A) eski , uzun , kırmızı , sert            B) yaşlı , büyük , bir , ılık          C) büyük , iri , yeni , siyah</w:t>
      </w:r>
    </w:p>
    <w:p w:rsidR="00671B1B" w:rsidRDefault="00671B1B" w:rsidP="0055541A">
      <w:pPr>
        <w:spacing w:after="0"/>
        <w:ind w:left="-993"/>
        <w:rPr>
          <w:rFonts w:ascii="Comic Sans MS" w:hAnsi="Comic Sans MS" w:cs="Comic Sans MS"/>
          <w:sz w:val="20"/>
          <w:szCs w:val="20"/>
        </w:rPr>
      </w:pPr>
    </w:p>
    <w:p w:rsidR="00671B1B" w:rsidRDefault="00671B1B" w:rsidP="0055541A">
      <w:pPr>
        <w:spacing w:after="0"/>
        <w:ind w:left="-993"/>
        <w:rPr>
          <w:rFonts w:ascii="Comic Sans MS" w:hAnsi="Comic Sans MS" w:cs="Comic Sans MS"/>
          <w:sz w:val="20"/>
          <w:szCs w:val="20"/>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6" o:spid="_x0000_s1027" type="#_x0000_t61" style="position:absolute;left:0;text-align:left;margin-left:88.15pt;margin-top:.05pt;width:252.75pt;height:30.75pt;z-index:251655680;visibility:visible;v-text-anchor:middle" adj="-3657,5973" strokeweight="2pt">
            <v:textbox>
              <w:txbxContent>
                <w:p w:rsidR="00671B1B" w:rsidRPr="00C306FC" w:rsidRDefault="00671B1B" w:rsidP="00C306FC">
                  <w:pPr>
                    <w:spacing w:after="0"/>
                    <w:rPr>
                      <w:rFonts w:ascii="Comic Sans MS" w:hAnsi="Comic Sans MS" w:cs="Comic Sans MS"/>
                      <w:sz w:val="20"/>
                      <w:szCs w:val="20"/>
                    </w:rPr>
                  </w:pPr>
                  <w:r>
                    <w:rPr>
                      <w:rFonts w:ascii="Comic Sans MS" w:hAnsi="Comic Sans MS" w:cs="Comic Sans MS"/>
                      <w:sz w:val="20"/>
                      <w:szCs w:val="20"/>
                    </w:rPr>
                    <w:t>Benim sarı civcivlerim, taze yemler getirdim size.</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8" type="#_x0000_t75" style="position:absolute;left:0;text-align:left;margin-left:-26.95pt;margin-top:.05pt;width:55.5pt;height:53.6pt;z-index:-251661824;visibility:visible">
            <v:imagedata r:id="rId4" o:title=""/>
          </v:shape>
        </w:pict>
      </w:r>
      <w:r>
        <w:rPr>
          <w:noProof/>
          <w:lang w:eastAsia="tr-TR"/>
        </w:rPr>
        <w:pict>
          <v:shape id="Resim 3" o:spid="_x0000_s1029" type="#_x0000_t75" style="position:absolute;left:0;text-align:left;margin-left:58.15pt;margin-top:21.8pt;width:30pt;height:30pt;z-index:-251663872;visibility:visible">
            <v:imagedata r:id="rId5" o:title=""/>
          </v:shape>
        </w:pict>
      </w:r>
      <w:r>
        <w:rPr>
          <w:noProof/>
          <w:lang w:eastAsia="tr-TR"/>
        </w:rPr>
        <w:pict>
          <v:shape id="Resim 4" o:spid="_x0000_s1030" type="#_x0000_t75" style="position:absolute;left:0;text-align:left;margin-left:28.15pt;margin-top:19.55pt;width:30pt;height:30pt;z-index:-251662848;visibility:visible">
            <v:imagedata r:id="rId5" o:title=""/>
          </v:shape>
        </w:pict>
      </w:r>
      <w:r>
        <w:rPr>
          <w:noProof/>
          <w:lang w:eastAsia="tr-TR"/>
        </w:rPr>
        <w:pict>
          <v:shape id="Resim 2" o:spid="_x0000_s1031" type="#_x0000_t75" style="position:absolute;left:0;text-align:left;margin-left:42.4pt;margin-top:8.3pt;width:30pt;height:30pt;z-index:-251664896;visibility:visible">
            <v:imagedata r:id="rId5" o:title=""/>
          </v:shape>
        </w:pict>
      </w:r>
      <w:r>
        <w:rPr>
          <w:rFonts w:ascii="Comic Sans MS" w:hAnsi="Comic Sans MS" w:cs="Comic Sans MS"/>
          <w:sz w:val="20"/>
          <w:szCs w:val="20"/>
        </w:rPr>
        <w:t>2.</w:t>
      </w:r>
    </w:p>
    <w:p w:rsidR="00671B1B" w:rsidRDefault="00671B1B" w:rsidP="0055541A">
      <w:pPr>
        <w:spacing w:after="0"/>
        <w:ind w:left="-993"/>
        <w:rPr>
          <w:rFonts w:ascii="Comic Sans MS" w:hAnsi="Comic Sans MS" w:cs="Comic Sans MS"/>
          <w:sz w:val="20"/>
          <w:szCs w:val="20"/>
        </w:rPr>
      </w:pPr>
    </w:p>
    <w:p w:rsidR="00671B1B" w:rsidRDefault="00671B1B" w:rsidP="0055541A">
      <w:pPr>
        <w:spacing w:after="0"/>
        <w:ind w:left="-993"/>
        <w:rPr>
          <w:rFonts w:ascii="Comic Sans MS" w:hAnsi="Comic Sans MS" w:cs="Comic Sans MS"/>
          <w:sz w:val="20"/>
          <w:szCs w:val="20"/>
        </w:rPr>
      </w:pPr>
    </w:p>
    <w:p w:rsidR="00671B1B" w:rsidRDefault="00671B1B" w:rsidP="0055541A">
      <w:pPr>
        <w:spacing w:after="0"/>
        <w:ind w:left="-993"/>
        <w:rPr>
          <w:rFonts w:ascii="Comic Sans MS" w:hAnsi="Comic Sans MS" w:cs="Comic Sans MS"/>
          <w:sz w:val="20"/>
          <w:szCs w:val="20"/>
        </w:rPr>
      </w:pPr>
      <w:r>
        <w:rPr>
          <w:rFonts w:ascii="Comic Sans MS" w:hAnsi="Comic Sans MS" w:cs="Comic Sans MS"/>
          <w:sz w:val="20"/>
          <w:szCs w:val="20"/>
        </w:rPr>
        <w:t xml:space="preserve">          Ece’nin konuşmasında varlıkların özelliklerini bildiren sözcükler hangileridir?</w:t>
      </w:r>
    </w:p>
    <w:p w:rsidR="00671B1B" w:rsidRDefault="00671B1B" w:rsidP="0055541A">
      <w:pPr>
        <w:spacing w:after="0"/>
        <w:ind w:left="-993"/>
        <w:rPr>
          <w:rFonts w:ascii="Comic Sans MS" w:hAnsi="Comic Sans MS" w:cs="Comic Sans MS"/>
          <w:sz w:val="20"/>
          <w:szCs w:val="20"/>
        </w:rPr>
      </w:pPr>
      <w:r>
        <w:rPr>
          <w:rFonts w:ascii="Comic Sans MS" w:hAnsi="Comic Sans MS" w:cs="Comic Sans MS"/>
          <w:sz w:val="20"/>
          <w:szCs w:val="20"/>
        </w:rPr>
        <w:t xml:space="preserve">       A) benim – size                                B) yemler – getirdim                  C) sarı – taze</w:t>
      </w:r>
    </w:p>
    <w:p w:rsidR="00671B1B" w:rsidRDefault="00671B1B" w:rsidP="0055541A">
      <w:pPr>
        <w:spacing w:after="0"/>
        <w:ind w:left="-993"/>
        <w:rPr>
          <w:rFonts w:ascii="Comic Sans MS" w:hAnsi="Comic Sans MS" w:cs="Comic Sans MS"/>
          <w:sz w:val="20"/>
          <w:szCs w:val="20"/>
        </w:rPr>
      </w:pPr>
      <w:hyperlink r:id="rId6" w:history="1">
        <w:r>
          <w:rPr>
            <w:rStyle w:val="Hyperlink"/>
            <w:rFonts w:ascii="Comic Sans MS" w:hAnsi="Comic Sans MS" w:cs="Comic Sans MS"/>
          </w:rPr>
          <w:t>www.sorubak.com</w:t>
        </w:r>
      </w:hyperlink>
    </w:p>
    <w:p w:rsidR="00671B1B" w:rsidRPr="00A747A5" w:rsidRDefault="00671B1B" w:rsidP="0055541A">
      <w:pPr>
        <w:spacing w:after="0"/>
        <w:ind w:left="-993"/>
        <w:rPr>
          <w:rFonts w:ascii="Comic Sans MS" w:hAnsi="Comic Sans MS" w:cs="Comic Sans MS"/>
          <w:b/>
          <w:bCs/>
          <w:sz w:val="20"/>
          <w:szCs w:val="20"/>
        </w:rPr>
      </w:pPr>
      <w:r>
        <w:rPr>
          <w:rFonts w:ascii="Comic Sans MS" w:hAnsi="Comic Sans MS" w:cs="Comic Sans MS"/>
          <w:sz w:val="20"/>
          <w:szCs w:val="20"/>
        </w:rPr>
        <w:t xml:space="preserve">3. Hangi cümlede varlığın özelliğini bildiren bir sözcük </w:t>
      </w:r>
      <w:r w:rsidRPr="00A747A5">
        <w:rPr>
          <w:rFonts w:ascii="Comic Sans MS" w:hAnsi="Comic Sans MS" w:cs="Comic Sans MS"/>
          <w:b/>
          <w:bCs/>
          <w:sz w:val="20"/>
          <w:szCs w:val="20"/>
        </w:rPr>
        <w:t>kullanmamıştır?</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sz w:val="20"/>
          <w:szCs w:val="20"/>
        </w:rPr>
        <w:t xml:space="preserve">      A) </w:t>
      </w:r>
      <w:r>
        <w:rPr>
          <w:rFonts w:ascii="Comic Sans MS" w:hAnsi="Comic Sans MS" w:cs="Comic Sans MS"/>
          <w:noProof/>
          <w:sz w:val="20"/>
          <w:szCs w:val="20"/>
          <w:lang w:eastAsia="tr-TR"/>
        </w:rPr>
        <w:t>Güller içinde beyaz gülü severim.                               B) Beyaz önlük ile çok şık görünüyor.</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Kar yağınca yerler bembeyaz oldu.</w:t>
      </w:r>
    </w:p>
    <w:p w:rsidR="00671B1B" w:rsidRDefault="00671B1B" w:rsidP="0055541A">
      <w:pPr>
        <w:spacing w:after="0"/>
        <w:ind w:left="-993"/>
        <w:rPr>
          <w:rFonts w:ascii="Comic Sans MS" w:hAnsi="Comic Sans MS" w:cs="Comic Sans MS"/>
          <w:noProof/>
          <w:sz w:val="20"/>
          <w:szCs w:val="20"/>
          <w:lang w:eastAsia="tr-TR"/>
        </w:rPr>
      </w:pP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4. “ Mor” sözcüğü, aşağıdaki cümlelerin hangisinde varlığın özelliğini belirtmektedir?</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Mor kazağı vitrinde görünce çok beğendim.                B) Patlıcanların rengi genellikle mordur.</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Renklerden turuncuyu ve moru severim.</w:t>
      </w:r>
    </w:p>
    <w:p w:rsidR="00671B1B" w:rsidRDefault="00671B1B" w:rsidP="0055541A">
      <w:pPr>
        <w:spacing w:after="0"/>
        <w:ind w:left="-993"/>
        <w:rPr>
          <w:rFonts w:ascii="Comic Sans MS" w:hAnsi="Comic Sans MS" w:cs="Comic Sans MS"/>
          <w:noProof/>
          <w:sz w:val="20"/>
          <w:szCs w:val="20"/>
          <w:lang w:eastAsia="tr-TR"/>
        </w:rPr>
      </w:pP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5. Aşağıdakilerin hangisinde varlığın biçimini belirten bir sözcük kullanılmıştır?</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Bayat ekmekleri çöpe atmak.                                      B) Kırmızı domatesleri seçip getirdim.</w:t>
      </w: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Yuvarlak masanın etrafına toplanıp tabaktaki pastalardan yedik.</w:t>
      </w:r>
    </w:p>
    <w:p w:rsidR="00671B1B" w:rsidRDefault="00671B1B" w:rsidP="0055541A">
      <w:pPr>
        <w:spacing w:after="0"/>
        <w:ind w:left="-993"/>
        <w:rPr>
          <w:rFonts w:ascii="Comic Sans MS" w:hAnsi="Comic Sans MS" w:cs="Comic Sans MS"/>
          <w:noProof/>
          <w:sz w:val="20"/>
          <w:szCs w:val="20"/>
          <w:lang w:eastAsia="tr-TR"/>
        </w:rPr>
      </w:pPr>
    </w:p>
    <w:p w:rsidR="00671B1B" w:rsidRDefault="00671B1B" w:rsidP="0055541A">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6. Aşağıdaki görsellerin altına yazılmış olan özellik bildiren sözcüklerden hangisi varlığı belitme sıfatıdır?</w:t>
      </w:r>
    </w:p>
    <w:p w:rsidR="00671B1B" w:rsidRDefault="00671B1B" w:rsidP="000D2E49">
      <w:pPr>
        <w:spacing w:after="0"/>
        <w:ind w:left="-993"/>
        <w:rPr>
          <w:rFonts w:ascii="Comic Sans MS" w:hAnsi="Comic Sans MS" w:cs="Comic Sans MS"/>
          <w:noProof/>
          <w:sz w:val="20"/>
          <w:szCs w:val="20"/>
          <w:lang w:eastAsia="tr-TR"/>
        </w:rPr>
      </w:pPr>
      <w:r>
        <w:rPr>
          <w:noProof/>
          <w:lang w:eastAsia="tr-TR"/>
        </w:rPr>
        <w:pict>
          <v:shape id="Resim 11" o:spid="_x0000_s1032" type="#_x0000_t75" style="position:absolute;left:0;text-align:left;margin-left:289.15pt;margin-top:.15pt;width:39pt;height:33.85pt;z-index:-251657728;visibility:visible">
            <v:imagedata r:id="rId7" o:title=""/>
          </v:shape>
        </w:pict>
      </w:r>
      <w:r>
        <w:rPr>
          <w:noProof/>
          <w:lang w:eastAsia="tr-TR"/>
        </w:rPr>
        <w:pict>
          <v:shape id="Resim 10" o:spid="_x0000_s1033" type="#_x0000_t75" style="position:absolute;left:0;text-align:left;margin-left:162.4pt;margin-top:.15pt;width:28pt;height:30pt;z-index:-251658752;visibility:visible">
            <v:imagedata r:id="rId8" o:title=""/>
          </v:shape>
        </w:pict>
      </w:r>
      <w:r>
        <w:rPr>
          <w:noProof/>
          <w:lang w:eastAsia="tr-TR"/>
        </w:rPr>
        <w:pict>
          <v:shape id="Resim 9" o:spid="_x0000_s1034" type="#_x0000_t75" style="position:absolute;left:0;text-align:left;margin-left:28.9pt;margin-top:.15pt;width:24.75pt;height:29.65pt;z-index:-251659776;visibility:visible">
            <v:imagedata r:id="rId9" o:title=""/>
          </v:shape>
        </w:pict>
      </w:r>
      <w:r>
        <w:rPr>
          <w:rFonts w:ascii="Comic Sans MS" w:hAnsi="Comic Sans MS" w:cs="Comic Sans MS"/>
          <w:noProof/>
          <w:sz w:val="20"/>
          <w:szCs w:val="20"/>
          <w:lang w:eastAsia="tr-TR"/>
        </w:rPr>
        <w:t xml:space="preserve">                 A)                                            B)                                      C)</w:t>
      </w:r>
    </w:p>
    <w:p w:rsidR="00671B1B" w:rsidRDefault="00671B1B" w:rsidP="000D2E49">
      <w:pPr>
        <w:spacing w:after="0"/>
        <w:ind w:left="-993"/>
        <w:rPr>
          <w:rFonts w:ascii="Comic Sans MS" w:hAnsi="Comic Sans MS" w:cs="Comic Sans MS"/>
          <w:noProof/>
          <w:sz w:val="20"/>
          <w:szCs w:val="20"/>
          <w:lang w:eastAsia="tr-TR"/>
        </w:rPr>
      </w:pPr>
    </w:p>
    <w:p w:rsidR="00671B1B" w:rsidRDefault="00671B1B" w:rsidP="000D2E49">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Sulul elma                             Sarı ayva                             Yarım şeftali</w:t>
      </w:r>
    </w:p>
    <w:p w:rsidR="00671B1B" w:rsidRDefault="00671B1B" w:rsidP="000D2E49">
      <w:pPr>
        <w:spacing w:after="0"/>
        <w:ind w:left="-993"/>
        <w:rPr>
          <w:rFonts w:ascii="Comic Sans MS" w:hAnsi="Comic Sans MS" w:cs="Comic Sans MS"/>
          <w:noProof/>
          <w:sz w:val="20"/>
          <w:szCs w:val="20"/>
          <w:lang w:eastAsia="tr-TR"/>
        </w:rPr>
      </w:pPr>
    </w:p>
    <w:p w:rsidR="00671B1B" w:rsidRDefault="00671B1B" w:rsidP="000D2E49">
      <w:pPr>
        <w:spacing w:after="0"/>
        <w:ind w:left="-993"/>
        <w:rPr>
          <w:rFonts w:ascii="Comic Sans MS" w:hAnsi="Comic Sans MS" w:cs="Comic Sans MS"/>
          <w:noProof/>
          <w:sz w:val="20"/>
          <w:szCs w:val="20"/>
          <w:lang w:eastAsia="tr-TR"/>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3" o:spid="_x0000_s1035" type="#_x0000_t106" style="position:absolute;left:0;text-align:left;margin-left:72.4pt;margin-top:8.3pt;width:211.5pt;height:35.25pt;z-index:251660800;visibility:visible;v-text-anchor:middle" adj="-3918,3420" strokeweight="2pt">
            <v:textbox>
              <w:txbxContent>
                <w:p w:rsidR="00671B1B" w:rsidRPr="003D5AB4" w:rsidRDefault="00671B1B" w:rsidP="003D5AB4">
                  <w:pPr>
                    <w:rPr>
                      <w:rFonts w:ascii="Comic Sans MS" w:hAnsi="Comic Sans MS" w:cs="Comic Sans MS"/>
                      <w:sz w:val="20"/>
                      <w:szCs w:val="20"/>
                    </w:rPr>
                  </w:pPr>
                  <w:r>
                    <w:rPr>
                      <w:rFonts w:ascii="Comic Sans MS" w:hAnsi="Comic Sans MS" w:cs="Comic Sans MS"/>
                      <w:sz w:val="20"/>
                      <w:szCs w:val="20"/>
                    </w:rPr>
                    <w:t>Otobüsten iki adam indi.</w:t>
                  </w:r>
                </w:p>
              </w:txbxContent>
            </v:textbox>
          </v:shape>
        </w:pict>
      </w:r>
      <w:r>
        <w:rPr>
          <w:noProof/>
          <w:lang w:eastAsia="tr-TR"/>
        </w:rPr>
        <w:pict>
          <v:shape id="Resim 12" o:spid="_x0000_s1036" type="#_x0000_t75" style="position:absolute;left:0;text-align:left;margin-left:-40.85pt;margin-top:.05pt;width:83.25pt;height:40.1pt;z-index:-251656704;visibility:visible">
            <v:imagedata r:id="rId10" o:title=""/>
          </v:shape>
        </w:pict>
      </w:r>
      <w:r>
        <w:rPr>
          <w:rFonts w:ascii="Comic Sans MS" w:hAnsi="Comic Sans MS" w:cs="Comic Sans MS"/>
          <w:noProof/>
          <w:sz w:val="20"/>
          <w:szCs w:val="20"/>
          <w:lang w:eastAsia="tr-TR"/>
        </w:rPr>
        <w:t>7.</w:t>
      </w:r>
    </w:p>
    <w:p w:rsidR="00671B1B" w:rsidRDefault="00671B1B" w:rsidP="000D2E49">
      <w:pPr>
        <w:spacing w:after="0"/>
        <w:ind w:left="-993"/>
        <w:rPr>
          <w:rFonts w:ascii="Comic Sans MS" w:hAnsi="Comic Sans MS" w:cs="Comic Sans MS"/>
          <w:noProof/>
          <w:sz w:val="20"/>
          <w:szCs w:val="20"/>
          <w:lang w:eastAsia="tr-TR"/>
        </w:rPr>
      </w:pPr>
    </w:p>
    <w:p w:rsidR="00671B1B" w:rsidRDefault="00671B1B" w:rsidP="000D2E49">
      <w:pPr>
        <w:spacing w:after="0"/>
        <w:ind w:left="-993"/>
        <w:rPr>
          <w:rFonts w:ascii="Comic Sans MS" w:hAnsi="Comic Sans MS" w:cs="Comic Sans MS"/>
          <w:noProof/>
          <w:sz w:val="20"/>
          <w:szCs w:val="20"/>
          <w:lang w:eastAsia="tr-TR"/>
        </w:rPr>
      </w:pPr>
    </w:p>
    <w:p w:rsidR="00671B1B" w:rsidRDefault="00671B1B" w:rsidP="00B33D7A">
      <w:pPr>
        <w:spacing w:after="0"/>
        <w:rPr>
          <w:rFonts w:ascii="Comic Sans MS" w:hAnsi="Comic Sans MS" w:cs="Comic Sans MS"/>
          <w:noProof/>
          <w:sz w:val="20"/>
          <w:szCs w:val="20"/>
          <w:lang w:eastAsia="tr-TR"/>
        </w:rPr>
      </w:pPr>
      <w:r>
        <w:rPr>
          <w:rFonts w:ascii="Comic Sans MS" w:hAnsi="Comic Sans MS" w:cs="Comic Sans MS"/>
          <w:noProof/>
          <w:sz w:val="20"/>
          <w:szCs w:val="20"/>
          <w:lang w:eastAsia="tr-TR"/>
        </w:rPr>
        <w:t>Yukarıdaki cümlede kaçıncı kelime sıfattır?</w:t>
      </w:r>
    </w:p>
    <w:p w:rsidR="00671B1B" w:rsidRDefault="00671B1B" w:rsidP="00B33D7A">
      <w:pPr>
        <w:spacing w:after="0"/>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1                                   B) 2                                         C) 3</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8. Aşağıdaki cümlelerden hangisinde varlığın rengini belirten bir sıfat kullanılmıştır?</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Sabah sıcak çorba içtik.                                 B) Her birimiz iki elma yedik.</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Anne, yeşil kazağım nerede?</w:t>
      </w:r>
    </w:p>
    <w:p w:rsidR="00671B1B" w:rsidRDefault="00671B1B" w:rsidP="00FB5002">
      <w:pPr>
        <w:spacing w:after="0"/>
        <w:ind w:left="-993"/>
        <w:rPr>
          <w:rFonts w:ascii="Comic Sans MS" w:hAnsi="Comic Sans MS" w:cs="Comic Sans MS"/>
          <w:noProof/>
          <w:sz w:val="20"/>
          <w:szCs w:val="20"/>
          <w:lang w:eastAsia="tr-TR"/>
        </w:rPr>
      </w:pPr>
      <w:r>
        <w:rPr>
          <w:noProof/>
          <w:lang w:eastAsia="tr-TR"/>
        </w:rPr>
        <w:pict>
          <v:shape id="Resim 14" o:spid="_x0000_s1037" type="#_x0000_t75" style="position:absolute;left:0;text-align:left;margin-left:-26.6pt;margin-top:-.2pt;width:48pt;height:46.5pt;z-index:-251654656;visibility:visible">
            <v:imagedata r:id="rId11" o:title=""/>
          </v:shape>
        </w:pict>
      </w:r>
      <w:r>
        <w:rPr>
          <w:rFonts w:ascii="Comic Sans MS" w:hAnsi="Comic Sans MS" w:cs="Comic Sans MS"/>
          <w:noProof/>
          <w:sz w:val="20"/>
          <w:szCs w:val="20"/>
          <w:lang w:eastAsia="tr-TR"/>
        </w:rPr>
        <w:t xml:space="preserve">9.                          </w:t>
      </w:r>
    </w:p>
    <w:p w:rsidR="00671B1B" w:rsidRPr="00DB3AAC" w:rsidRDefault="00671B1B" w:rsidP="00FB5002">
      <w:pPr>
        <w:spacing w:after="0"/>
        <w:ind w:left="-993"/>
        <w:rPr>
          <w:rFonts w:ascii="Comic Sans MS" w:hAnsi="Comic Sans MS" w:cs="Comic Sans MS"/>
          <w:b/>
          <w:bCs/>
          <w:noProof/>
          <w:lang w:eastAsia="tr-TR"/>
        </w:rPr>
      </w:pPr>
      <w:r>
        <w:rPr>
          <w:rFonts w:ascii="Comic Sans MS" w:hAnsi="Comic Sans MS" w:cs="Comic Sans MS"/>
          <w:noProof/>
          <w:sz w:val="20"/>
          <w:szCs w:val="20"/>
          <w:lang w:eastAsia="tr-TR"/>
        </w:rPr>
        <w:t xml:space="preserve">                                             </w:t>
      </w:r>
      <w:r w:rsidRPr="00DB3AAC">
        <w:rPr>
          <w:rFonts w:ascii="Comic Sans MS" w:hAnsi="Comic Sans MS" w:cs="Comic Sans MS"/>
          <w:b/>
          <w:bCs/>
          <w:noProof/>
          <w:u w:val="single"/>
          <w:lang w:eastAsia="tr-TR"/>
        </w:rPr>
        <w:t>Küçük</w:t>
      </w:r>
      <w:r w:rsidRPr="00DB3AAC">
        <w:rPr>
          <w:rFonts w:ascii="Comic Sans MS" w:hAnsi="Comic Sans MS" w:cs="Comic Sans MS"/>
          <w:b/>
          <w:bCs/>
          <w:noProof/>
          <w:lang w:eastAsia="tr-TR"/>
        </w:rPr>
        <w:t xml:space="preserve"> kelebek kırlarda uçuyordu.</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Yukarıdaki cümlede altı çizili olan kelime varlığın hangi özelliğini belirtiyor?</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rengini                           B) biçimini                              C) durumunu</w:t>
      </w: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10. “kuru” kelimesi hangi cümlede sıfat olarak kullanılmış?</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Köyde patlıcan kuruttuk.      B) Kuru üzüm çok sağlıklıdır.    C) Annem çamaşırları kuruttu.</w:t>
      </w: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11. Aşağıadaki cümlelerin hangisinde varlığın biçimini belirten bir kelime </w:t>
      </w:r>
      <w:r w:rsidRPr="00A747A5">
        <w:rPr>
          <w:rFonts w:ascii="Comic Sans MS" w:hAnsi="Comic Sans MS" w:cs="Comic Sans MS"/>
          <w:b/>
          <w:bCs/>
          <w:noProof/>
          <w:sz w:val="20"/>
          <w:szCs w:val="20"/>
          <w:lang w:eastAsia="tr-TR"/>
        </w:rPr>
        <w:t>yoktur?</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Sabahları bir elma yer.            B) Küçük köpek durmadan havlıyor.       C) Dar ayakkabılar ayağını vurdu.</w:t>
      </w: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bookmarkStart w:id="0" w:name="_GoBack"/>
      <w:bookmarkEnd w:id="0"/>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12. Aşağıdaki cümlelerin hangisinde sıfatlar zıt anlamlılarıyla birlikte kullanılmıştır?</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Şişman adam durmadan gülüyordu.                       B) Uzun eteğinin altına kısa çorap giymişti. </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Dar kazağımın beni çok rahatsız etti.</w:t>
      </w:r>
    </w:p>
    <w:p w:rsidR="00671B1B" w:rsidRDefault="00671B1B" w:rsidP="00FB5002">
      <w:pPr>
        <w:spacing w:after="0"/>
        <w:ind w:left="-993"/>
        <w:rPr>
          <w:rFonts w:ascii="Comic Sans MS" w:hAnsi="Comic Sans MS" w:cs="Comic Sans MS"/>
          <w:noProof/>
          <w:sz w:val="20"/>
          <w:szCs w:val="20"/>
          <w:lang w:eastAsia="tr-TR"/>
        </w:rPr>
      </w:pP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13. Aşağıdaki sıfatlardan hangisi belgisiz sıfat </w:t>
      </w:r>
      <w:r w:rsidRPr="00A747A5">
        <w:rPr>
          <w:rFonts w:ascii="Comic Sans MS" w:hAnsi="Comic Sans MS" w:cs="Comic Sans MS"/>
          <w:b/>
          <w:bCs/>
          <w:noProof/>
          <w:sz w:val="20"/>
          <w:szCs w:val="20"/>
          <w:lang w:eastAsia="tr-TR"/>
        </w:rPr>
        <w:t>değildir?</w:t>
      </w:r>
    </w:p>
    <w:p w:rsidR="00671B1B" w:rsidRDefault="00671B1B" w:rsidP="00FB5002">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Birçok silgi sana yeter.                                         B) Birçok insan deprem de hayatını kaybetti. </w:t>
      </w:r>
    </w:p>
    <w:p w:rsidR="00671B1B" w:rsidRDefault="00671B1B" w:rsidP="00E16FBE">
      <w:pPr>
        <w:spacing w:after="0"/>
        <w:ind w:left="-993"/>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Üç arkadaş gezmeye gittiler.</w:t>
      </w:r>
    </w:p>
    <w:p w:rsidR="00671B1B" w:rsidRDefault="00671B1B" w:rsidP="00A17B24">
      <w:pPr>
        <w:spacing w:after="0"/>
        <w:rPr>
          <w:rFonts w:ascii="Comic Sans MS" w:hAnsi="Comic Sans MS" w:cs="Comic Sans MS"/>
          <w:noProof/>
          <w:sz w:val="20"/>
          <w:szCs w:val="20"/>
          <w:lang w:eastAsia="tr-TR"/>
        </w:rPr>
      </w:pPr>
      <w:r>
        <w:rPr>
          <w:noProof/>
          <w:lang w:eastAsia="tr-TR"/>
        </w:rPr>
        <w:pict>
          <v:shape id="Metin Kutusu 15" o:spid="_x0000_s1038" type="#_x0000_t202" style="position:absolute;margin-left:-44.6pt;margin-top:6.35pt;width:534pt;height:87pt;z-index:251662848;visibility:visible" strokeweight=".5pt">
            <v:textbox>
              <w:txbxContent>
                <w:p w:rsidR="00671B1B" w:rsidRDefault="00671B1B" w:rsidP="007251F3">
                  <w:pPr>
                    <w:spacing w:after="0"/>
                    <w:rPr>
                      <w:rFonts w:ascii="Comic Sans MS" w:hAnsi="Comic Sans MS" w:cs="Comic Sans MS"/>
                      <w:sz w:val="20"/>
                      <w:szCs w:val="20"/>
                    </w:rPr>
                  </w:pPr>
                  <w:r>
                    <w:rPr>
                      <w:rFonts w:ascii="Comic Sans MS" w:hAnsi="Comic Sans MS" w:cs="Comic Sans MS"/>
                      <w:sz w:val="20"/>
                      <w:szCs w:val="20"/>
                    </w:rPr>
                    <w:t xml:space="preserve">                                                             İHTİYAR DEĞİRMENCİ</w:t>
                  </w:r>
                </w:p>
                <w:p w:rsidR="00671B1B" w:rsidRPr="007251F3" w:rsidRDefault="00671B1B" w:rsidP="007251F3">
                  <w:pPr>
                    <w:spacing w:after="0"/>
                    <w:rPr>
                      <w:rFonts w:ascii="Comic Sans MS" w:hAnsi="Comic Sans MS" w:cs="Comic Sans MS"/>
                      <w:sz w:val="20"/>
                      <w:szCs w:val="20"/>
                    </w:rPr>
                  </w:pPr>
                  <w:r>
                    <w:rPr>
                      <w:rFonts w:ascii="Comic Sans MS" w:hAnsi="Comic Sans MS" w:cs="Comic Sans MS"/>
                      <w:sz w:val="20"/>
                      <w:szCs w:val="20"/>
                    </w:rPr>
                    <w:t xml:space="preserve">     Irmak güzel bir koruluğun eteğinden, yosunlu yüksek kayalar üzerinden, büyük ağaçların arasından yeşilli renklerle akıyordu. Köyün eski değirmeni onun sularıyla gıcırdayarak dönüyordu. Bu değirmene yaklaştım. Orada yüklerini indirip taşıyan bir delikanlıya, ihtiyar değirmenciyi sordum. Bu delikanlı, sanki yarasına dokunmuşum gibi “ O ihtiyar benim amcamdı, geçen yıl öldü.” Cevabını verdi.                  NAZLI EGEMEN</w:t>
                  </w:r>
                </w:p>
              </w:txbxContent>
            </v:textbox>
          </v:shape>
        </w:pict>
      </w:r>
    </w:p>
    <w:p w:rsidR="00671B1B" w:rsidRDefault="00671B1B" w:rsidP="00A17B24">
      <w:pPr>
        <w:spacing w:after="0"/>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( 14, 15, 16 ve 17. Soruları metne göre yanıtlayalım.)</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14. Aşağıdakilerden hangisi ırmağın aktığı yerin özelliklerinden </w:t>
      </w:r>
      <w:r w:rsidRPr="00A747A5">
        <w:rPr>
          <w:rFonts w:ascii="Comic Sans MS" w:hAnsi="Comic Sans MS" w:cs="Comic Sans MS"/>
          <w:b/>
          <w:bCs/>
          <w:noProof/>
          <w:sz w:val="20"/>
          <w:szCs w:val="20"/>
          <w:lang w:eastAsia="tr-TR"/>
        </w:rPr>
        <w:t>değildir?</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Koruğun eteğinden                  B) Gıcırdayarak dönen değirmenden       C) Ağaçların arasından</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15. Aşağıdakilerden hangisi parçada geçen sıfatlardan </w:t>
      </w:r>
      <w:r w:rsidRPr="00A747A5">
        <w:rPr>
          <w:rFonts w:ascii="Comic Sans MS" w:hAnsi="Comic Sans MS" w:cs="Comic Sans MS"/>
          <w:b/>
          <w:bCs/>
          <w:noProof/>
          <w:sz w:val="20"/>
          <w:szCs w:val="20"/>
          <w:lang w:eastAsia="tr-TR"/>
        </w:rPr>
        <w:t>değildir?</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şişman                        B) güzel                       C) ihtiyar</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16.  Yukarıdaki parçada geçen işaret sıfatına örnek cümle hangi şıkta verilmiştir?</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Köyün eski değirmeni onun sularıyla gıcırdayarak dönüyordu.</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B) Bu evin rengini kırmızı sanıyordum.</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Bu değirmene yaklaştım.</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17. Parçada aralarında konuşma geçen kişiler kimlerdir?</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Değirmenci ile oğlu               B) Yazar ile ihtiyar değirmenci          C) Yazar ile delikanlı</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18.  Aşağıdaki cümlelerin hangisinde sıfat olan kelime bir yönüyle diğerlerinden </w:t>
      </w:r>
      <w:r w:rsidRPr="00A747A5">
        <w:rPr>
          <w:rFonts w:ascii="Comic Sans MS" w:hAnsi="Comic Sans MS" w:cs="Comic Sans MS"/>
          <w:b/>
          <w:bCs/>
          <w:noProof/>
          <w:sz w:val="20"/>
          <w:szCs w:val="20"/>
          <w:lang w:eastAsia="tr-TR"/>
        </w:rPr>
        <w:t>farklıdır</w:t>
      </w:r>
      <w:r>
        <w:rPr>
          <w:rFonts w:ascii="Comic Sans MS" w:hAnsi="Comic Sans MS" w:cs="Comic Sans MS"/>
          <w:noProof/>
          <w:sz w:val="20"/>
          <w:szCs w:val="20"/>
          <w:lang w:eastAsia="tr-TR"/>
        </w:rPr>
        <w:t>?</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En çok beyaz gömleğimi seviyorum.              B) Seda ikinci sırada oturuyor.</w:t>
      </w:r>
    </w:p>
    <w:p w:rsidR="00671B1B" w:rsidRDefault="00671B1B" w:rsidP="00EA369E">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Her gün iki ceviz yemeliymiş.</w:t>
      </w:r>
    </w:p>
    <w:p w:rsidR="00671B1B" w:rsidRDefault="00671B1B" w:rsidP="00EA369E">
      <w:pPr>
        <w:spacing w:after="0"/>
        <w:ind w:left="-851"/>
        <w:rPr>
          <w:rFonts w:ascii="Comic Sans MS" w:hAnsi="Comic Sans MS" w:cs="Comic Sans MS"/>
          <w:noProof/>
          <w:sz w:val="20"/>
          <w:szCs w:val="20"/>
          <w:lang w:eastAsia="tr-TR"/>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8" o:spid="_x0000_s1039" type="#_x0000_t63" style="position:absolute;left:0;text-align:left;margin-left:48.4pt;margin-top:9.55pt;width:274.5pt;height:42pt;z-index:251664896;visibility:visible;v-text-anchor:middle" adj="-2864,14657" strokeweight="2pt">
            <v:textbox>
              <w:txbxContent>
                <w:p w:rsidR="00671B1B" w:rsidRPr="004C1B91" w:rsidRDefault="00671B1B" w:rsidP="004C1B91">
                  <w:pPr>
                    <w:rPr>
                      <w:rFonts w:ascii="Comic Sans MS" w:hAnsi="Comic Sans MS" w:cs="Comic Sans MS"/>
                      <w:sz w:val="20"/>
                      <w:szCs w:val="20"/>
                    </w:rPr>
                  </w:pPr>
                  <w:r>
                    <w:rPr>
                      <w:rFonts w:ascii="Comic Sans MS" w:hAnsi="Comic Sans MS" w:cs="Comic Sans MS"/>
                      <w:sz w:val="20"/>
                      <w:szCs w:val="20"/>
                    </w:rPr>
                    <w:t>Kalın tahtaları kesmek çok zor oluyor.</w:t>
                  </w:r>
                </w:p>
              </w:txbxContent>
            </v:textbox>
          </v:shape>
        </w:pict>
      </w:r>
    </w:p>
    <w:p w:rsidR="00671B1B" w:rsidRDefault="00671B1B" w:rsidP="00EA369E">
      <w:pPr>
        <w:spacing w:after="0"/>
        <w:ind w:left="-851"/>
        <w:rPr>
          <w:rFonts w:ascii="Comic Sans MS" w:hAnsi="Comic Sans MS" w:cs="Comic Sans MS"/>
          <w:noProof/>
          <w:sz w:val="20"/>
          <w:szCs w:val="20"/>
          <w:lang w:eastAsia="tr-TR"/>
        </w:rPr>
      </w:pPr>
      <w:r>
        <w:rPr>
          <w:noProof/>
          <w:lang w:eastAsia="tr-TR"/>
        </w:rPr>
        <w:pict>
          <v:shape id="Resim 17" o:spid="_x0000_s1040" type="#_x0000_t75" style="position:absolute;left:0;text-align:left;margin-left:-17.6pt;margin-top:.25pt;width:51pt;height:50.7pt;z-index:-251652608;visibility:visible">
            <v:imagedata r:id="rId12" o:title=""/>
          </v:shape>
        </w:pict>
      </w:r>
      <w:r>
        <w:rPr>
          <w:rFonts w:ascii="Comic Sans MS" w:hAnsi="Comic Sans MS" w:cs="Comic Sans MS"/>
          <w:noProof/>
          <w:sz w:val="20"/>
          <w:szCs w:val="20"/>
          <w:lang w:eastAsia="tr-TR"/>
        </w:rPr>
        <w:t xml:space="preserve">19. </w:t>
      </w:r>
    </w:p>
    <w:p w:rsidR="00671B1B" w:rsidRDefault="00671B1B" w:rsidP="00EA369E">
      <w:pPr>
        <w:spacing w:after="0"/>
        <w:ind w:left="-851"/>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p>
    <w:p w:rsidR="00671B1B" w:rsidRDefault="00671B1B" w:rsidP="00A17B24">
      <w:pPr>
        <w:spacing w:after="0"/>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Yukarıdaki cümlede sıfat olarak kullanılan kelimenin zıt anlamlısı aşağıdaki cümlelerin hangisinde yine aynı görevde kullanılmıştır?</w:t>
      </w: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Annesi ince giyinme dedi.                             B) Domatesleri ince kes.</w:t>
      </w: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İnce sesiyle şarkılar söyledi.</w:t>
      </w:r>
    </w:p>
    <w:p w:rsidR="00671B1B" w:rsidRDefault="00671B1B" w:rsidP="00A73719">
      <w:pPr>
        <w:spacing w:after="0"/>
        <w:ind w:left="-851"/>
        <w:rPr>
          <w:rFonts w:ascii="Comic Sans MS" w:hAnsi="Comic Sans MS" w:cs="Comic Sans MS"/>
          <w:noProof/>
          <w:sz w:val="20"/>
          <w:szCs w:val="20"/>
          <w:lang w:eastAsia="tr-TR"/>
        </w:rPr>
      </w:pP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20. Aşağıdaki altı çizili varlıklardan hangisinin durumu </w:t>
      </w:r>
      <w:r w:rsidRPr="00780042">
        <w:rPr>
          <w:rFonts w:ascii="Comic Sans MS" w:hAnsi="Comic Sans MS" w:cs="Comic Sans MS"/>
          <w:b/>
          <w:bCs/>
          <w:noProof/>
          <w:sz w:val="20"/>
          <w:szCs w:val="20"/>
          <w:lang w:eastAsia="tr-TR"/>
        </w:rPr>
        <w:t>belirtilmemiştir</w:t>
      </w:r>
      <w:r>
        <w:rPr>
          <w:rFonts w:ascii="Comic Sans MS" w:hAnsi="Comic Sans MS" w:cs="Comic Sans MS"/>
          <w:noProof/>
          <w:sz w:val="20"/>
          <w:szCs w:val="20"/>
          <w:lang w:eastAsia="tr-TR"/>
        </w:rPr>
        <w:t>?</w:t>
      </w: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Düz ve kısa </w:t>
      </w:r>
      <w:r w:rsidRPr="00160DC9">
        <w:rPr>
          <w:rFonts w:ascii="Comic Sans MS" w:hAnsi="Comic Sans MS" w:cs="Comic Sans MS"/>
          <w:noProof/>
          <w:sz w:val="20"/>
          <w:szCs w:val="20"/>
          <w:u w:val="single"/>
          <w:lang w:eastAsia="tr-TR"/>
        </w:rPr>
        <w:t>saçlarını</w:t>
      </w:r>
      <w:r>
        <w:rPr>
          <w:rFonts w:ascii="Comic Sans MS" w:hAnsi="Comic Sans MS" w:cs="Comic Sans MS"/>
          <w:noProof/>
          <w:sz w:val="20"/>
          <w:szCs w:val="20"/>
          <w:lang w:eastAsia="tr-TR"/>
        </w:rPr>
        <w:t xml:space="preserve"> taramış.                        B) Ağacın kuru </w:t>
      </w:r>
      <w:r w:rsidRPr="00160DC9">
        <w:rPr>
          <w:rFonts w:ascii="Comic Sans MS" w:hAnsi="Comic Sans MS" w:cs="Comic Sans MS"/>
          <w:noProof/>
          <w:sz w:val="20"/>
          <w:szCs w:val="20"/>
          <w:u w:val="single"/>
          <w:lang w:eastAsia="tr-TR"/>
        </w:rPr>
        <w:t>dallarını</w:t>
      </w:r>
      <w:r>
        <w:rPr>
          <w:rFonts w:ascii="Comic Sans MS" w:hAnsi="Comic Sans MS" w:cs="Comic Sans MS"/>
          <w:noProof/>
          <w:sz w:val="20"/>
          <w:szCs w:val="20"/>
          <w:lang w:eastAsia="tr-TR"/>
        </w:rPr>
        <w:t xml:space="preserve"> kesti.</w:t>
      </w: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Yeşil </w:t>
      </w:r>
      <w:r w:rsidRPr="00160DC9">
        <w:rPr>
          <w:rFonts w:ascii="Comic Sans MS" w:hAnsi="Comic Sans MS" w:cs="Comic Sans MS"/>
          <w:noProof/>
          <w:sz w:val="20"/>
          <w:szCs w:val="20"/>
          <w:u w:val="single"/>
          <w:lang w:eastAsia="tr-TR"/>
        </w:rPr>
        <w:t>yapraklar</w:t>
      </w:r>
      <w:r>
        <w:rPr>
          <w:rFonts w:ascii="Comic Sans MS" w:hAnsi="Comic Sans MS" w:cs="Comic Sans MS"/>
          <w:noProof/>
          <w:sz w:val="20"/>
          <w:szCs w:val="20"/>
          <w:lang w:eastAsia="tr-TR"/>
        </w:rPr>
        <w:t xml:space="preserve"> sararmaya başladı.</w:t>
      </w:r>
    </w:p>
    <w:p w:rsidR="00671B1B" w:rsidRDefault="00671B1B" w:rsidP="00A73719">
      <w:pPr>
        <w:spacing w:after="0"/>
        <w:ind w:left="-851"/>
        <w:rPr>
          <w:rFonts w:ascii="Comic Sans MS" w:hAnsi="Comic Sans MS" w:cs="Comic Sans MS"/>
          <w:noProof/>
          <w:sz w:val="20"/>
          <w:szCs w:val="20"/>
          <w:lang w:eastAsia="tr-TR"/>
        </w:rPr>
      </w:pP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21. Aşağıdaki cümlelerin hangisinde soru sıfatı kullanılmıştır?</w:t>
      </w:r>
    </w:p>
    <w:p w:rsidR="00671B1B"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Ahmet ve üç kişi bizimle gelecek mi?                        B) Sen o kalemi görmedin mi?</w:t>
      </w:r>
    </w:p>
    <w:p w:rsidR="00671B1B" w:rsidRPr="00597D67" w:rsidRDefault="00671B1B" w:rsidP="00A73719">
      <w:pPr>
        <w:spacing w:after="0"/>
        <w:ind w:left="-851"/>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Babam bize kaç lira verecek?</w:t>
      </w:r>
    </w:p>
    <w:sectPr w:rsidR="00671B1B" w:rsidRPr="00597D67" w:rsidSect="00597D67">
      <w:pgSz w:w="11906" w:h="16838"/>
      <w:pgMar w:top="142"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D67"/>
    <w:rsid w:val="00000A38"/>
    <w:rsid w:val="00014399"/>
    <w:rsid w:val="00057AA4"/>
    <w:rsid w:val="000D2E49"/>
    <w:rsid w:val="00160DC9"/>
    <w:rsid w:val="0019547C"/>
    <w:rsid w:val="001E161E"/>
    <w:rsid w:val="001F0D95"/>
    <w:rsid w:val="002279C5"/>
    <w:rsid w:val="00374A7C"/>
    <w:rsid w:val="003D5AB4"/>
    <w:rsid w:val="004602CE"/>
    <w:rsid w:val="004C1B91"/>
    <w:rsid w:val="004E1F8C"/>
    <w:rsid w:val="004F481A"/>
    <w:rsid w:val="00521715"/>
    <w:rsid w:val="0055541A"/>
    <w:rsid w:val="00581518"/>
    <w:rsid w:val="00597D67"/>
    <w:rsid w:val="005B613A"/>
    <w:rsid w:val="005C3682"/>
    <w:rsid w:val="005F018A"/>
    <w:rsid w:val="00671B1B"/>
    <w:rsid w:val="0068505C"/>
    <w:rsid w:val="006A0A21"/>
    <w:rsid w:val="006A2ECB"/>
    <w:rsid w:val="007251F3"/>
    <w:rsid w:val="00780042"/>
    <w:rsid w:val="007A48ED"/>
    <w:rsid w:val="00835D63"/>
    <w:rsid w:val="00842CF9"/>
    <w:rsid w:val="00886D25"/>
    <w:rsid w:val="008A7AAE"/>
    <w:rsid w:val="009374A8"/>
    <w:rsid w:val="009A46FA"/>
    <w:rsid w:val="00A04774"/>
    <w:rsid w:val="00A15137"/>
    <w:rsid w:val="00A17B24"/>
    <w:rsid w:val="00A314CD"/>
    <w:rsid w:val="00A44891"/>
    <w:rsid w:val="00A73719"/>
    <w:rsid w:val="00A747A5"/>
    <w:rsid w:val="00AF27A2"/>
    <w:rsid w:val="00B0088D"/>
    <w:rsid w:val="00B01F15"/>
    <w:rsid w:val="00B33D7A"/>
    <w:rsid w:val="00BE2311"/>
    <w:rsid w:val="00C22401"/>
    <w:rsid w:val="00C306FC"/>
    <w:rsid w:val="00CA3D59"/>
    <w:rsid w:val="00CF1307"/>
    <w:rsid w:val="00D57B74"/>
    <w:rsid w:val="00DB3AAC"/>
    <w:rsid w:val="00DB7268"/>
    <w:rsid w:val="00DE3929"/>
    <w:rsid w:val="00E10406"/>
    <w:rsid w:val="00E16FBE"/>
    <w:rsid w:val="00E23D9D"/>
    <w:rsid w:val="00EA369E"/>
    <w:rsid w:val="00EC426E"/>
    <w:rsid w:val="00F04E52"/>
    <w:rsid w:val="00F37239"/>
    <w:rsid w:val="00F57225"/>
    <w:rsid w:val="00F8033B"/>
    <w:rsid w:val="00F82CC8"/>
    <w:rsid w:val="00FB500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77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306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06FC"/>
    <w:rPr>
      <w:rFonts w:ascii="Tahoma" w:hAnsi="Tahoma" w:cs="Tahoma"/>
      <w:sz w:val="16"/>
      <w:szCs w:val="16"/>
    </w:rPr>
  </w:style>
  <w:style w:type="character" w:styleId="Hyperlink">
    <w:name w:val="Hyperlink"/>
    <w:basedOn w:val="DefaultParagraphFont"/>
    <w:uiPriority w:val="99"/>
    <w:rsid w:val="00A1513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image" Target="media/image8.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7.wmf"/><Relationship Id="rId5" Type="http://schemas.openxmlformats.org/officeDocument/2006/relationships/image" Target="media/image2.png"/><Relationship Id="rId10" Type="http://schemas.openxmlformats.org/officeDocument/2006/relationships/image" Target="media/image6.wmf"/><Relationship Id="rId4" Type="http://schemas.openxmlformats.org/officeDocument/2006/relationships/image" Target="media/image1.wmf"/><Relationship Id="rId9" Type="http://schemas.openxmlformats.org/officeDocument/2006/relationships/image" Target="media/image5.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2</Pages>
  <Words>792</Words>
  <Characters>4521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YETER</dc:creator>
  <cp:keywords>www.sorubak.com</cp:keywords>
  <dc:description>www.sorubak.com</dc:description>
  <cp:lastModifiedBy>EDANUR</cp:lastModifiedBy>
  <cp:revision>61</cp:revision>
  <dcterms:created xsi:type="dcterms:W3CDTF">2013-03-28T06:47:00Z</dcterms:created>
  <dcterms:modified xsi:type="dcterms:W3CDTF">2013-03-29T15:44:00Z</dcterms:modified>
  <cp:category>www.sorubak.com</cp:category>
</cp:coreProperties>
</file>