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="-318" w:tblpY="1981"/>
        <w:tblW w:w="99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48"/>
        <w:gridCol w:w="2026"/>
        <w:gridCol w:w="1290"/>
        <w:gridCol w:w="1456"/>
        <w:gridCol w:w="3546"/>
      </w:tblGrid>
      <w:tr w:rsidR="002F7439" w:rsidRPr="00E92D45">
        <w:trPr>
          <w:trHeight w:val="630"/>
        </w:trPr>
        <w:tc>
          <w:tcPr>
            <w:tcW w:w="1648" w:type="dxa"/>
            <w:vAlign w:val="center"/>
          </w:tcPr>
          <w:p w:rsidR="002F7439" w:rsidRPr="00E92D45" w:rsidRDefault="002F7439" w:rsidP="00E92D45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E92D45">
              <w:rPr>
                <w:b/>
                <w:bCs/>
                <w:sz w:val="24"/>
                <w:szCs w:val="24"/>
              </w:rPr>
              <w:t>ONDALIK SAYI</w:t>
            </w:r>
          </w:p>
        </w:tc>
        <w:tc>
          <w:tcPr>
            <w:tcW w:w="2026" w:type="dxa"/>
          </w:tcPr>
          <w:p w:rsidR="002F7439" w:rsidRPr="00E92D45" w:rsidRDefault="002F7439" w:rsidP="00E92D45">
            <w:pPr>
              <w:spacing w:after="0" w:line="240" w:lineRule="auto"/>
              <w:jc w:val="center"/>
              <w:rPr>
                <w:b/>
                <w:bCs/>
              </w:rPr>
            </w:pPr>
            <w:r w:rsidRPr="00E92D45">
              <w:rPr>
                <w:b/>
                <w:bCs/>
              </w:rPr>
              <w:t>KESİR OLARAK YAZILIŞI</w:t>
            </w:r>
          </w:p>
        </w:tc>
        <w:tc>
          <w:tcPr>
            <w:tcW w:w="2746" w:type="dxa"/>
            <w:gridSpan w:val="2"/>
            <w:vAlign w:val="center"/>
          </w:tcPr>
          <w:p w:rsidR="002F7439" w:rsidRPr="00E92D45" w:rsidRDefault="002F7439" w:rsidP="00E92D45">
            <w:pPr>
              <w:spacing w:after="0" w:line="240" w:lineRule="auto"/>
              <w:jc w:val="center"/>
              <w:rPr>
                <w:b/>
                <w:bCs/>
              </w:rPr>
            </w:pPr>
            <w:r w:rsidRPr="00E92D45">
              <w:rPr>
                <w:b/>
                <w:bCs/>
              </w:rPr>
              <w:t>OKUNUŞU</w:t>
            </w:r>
          </w:p>
        </w:tc>
        <w:tc>
          <w:tcPr>
            <w:tcW w:w="3546" w:type="dxa"/>
            <w:vAlign w:val="center"/>
          </w:tcPr>
          <w:p w:rsidR="002F7439" w:rsidRPr="00E92D45" w:rsidRDefault="002F7439" w:rsidP="00E92D45">
            <w:pPr>
              <w:spacing w:after="0" w:line="240" w:lineRule="auto"/>
              <w:jc w:val="center"/>
              <w:rPr>
                <w:b/>
                <w:bCs/>
              </w:rPr>
            </w:pPr>
            <w:r w:rsidRPr="00E92D45">
              <w:rPr>
                <w:b/>
                <w:bCs/>
              </w:rPr>
              <w:t>AÇIKLAMA</w:t>
            </w:r>
          </w:p>
        </w:tc>
      </w:tr>
      <w:tr w:rsidR="002F7439" w:rsidRPr="00E92D45">
        <w:trPr>
          <w:trHeight w:val="630"/>
        </w:trPr>
        <w:tc>
          <w:tcPr>
            <w:tcW w:w="1648" w:type="dxa"/>
          </w:tcPr>
          <w:p w:rsidR="002F7439" w:rsidRPr="00E92D45" w:rsidRDefault="002F7439" w:rsidP="00E92D45">
            <w:pPr>
              <w:spacing w:after="0" w:line="240" w:lineRule="auto"/>
              <w:rPr>
                <w:sz w:val="24"/>
                <w:szCs w:val="24"/>
              </w:rPr>
            </w:pPr>
            <w:r w:rsidRPr="00E92D45">
              <w:rPr>
                <w:sz w:val="24"/>
                <w:szCs w:val="24"/>
              </w:rPr>
              <w:t>3,</w:t>
            </w:r>
            <w:r w:rsidRPr="00E92D45">
              <w:rPr>
                <w:sz w:val="24"/>
                <w:szCs w:val="24"/>
                <w:u w:val="single"/>
              </w:rPr>
              <w:t>7</w:t>
            </w:r>
          </w:p>
        </w:tc>
        <w:tc>
          <w:tcPr>
            <w:tcW w:w="2026" w:type="dxa"/>
          </w:tcPr>
          <w:p w:rsidR="002F7439" w:rsidRPr="00E92D45" w:rsidRDefault="002F7439" w:rsidP="00E92D45">
            <w:pPr>
              <w:spacing w:after="0" w:line="240" w:lineRule="auto"/>
              <w:jc w:val="center"/>
              <w:rPr>
                <w:b/>
                <w:bCs/>
              </w:rPr>
            </w:pPr>
            <w:r w:rsidRPr="00E92D45">
              <w:rPr>
                <w:b/>
                <w:bCs/>
              </w:rPr>
              <w:t xml:space="preserve">3 </w:t>
            </w:r>
            <w:r w:rsidRPr="00E92D45">
              <w:rPr>
                <w:b/>
                <w:bCs/>
              </w:rPr>
              <w:fldChar w:fldCharType="begin"/>
            </w:r>
            <w:r w:rsidRPr="00E92D45">
              <w:rPr>
                <w:b/>
                <w:bCs/>
              </w:rPr>
              <w:instrText xml:space="preserve"> QUOTE </w:instrText>
            </w:r>
            <w:r w:rsidRPr="00E92D45"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pt;height:27.75pt">
                  <v:imagedata r:id="rId6" o:title="" chromakey="white"/>
                </v:shape>
              </w:pict>
            </w:r>
            <w:r w:rsidRPr="00E92D45">
              <w:rPr>
                <w:b/>
                <w:bCs/>
              </w:rPr>
              <w:instrText xml:space="preserve"> </w:instrText>
            </w:r>
            <w:r w:rsidRPr="00E92D45">
              <w:rPr>
                <w:b/>
                <w:bCs/>
              </w:rPr>
              <w:fldChar w:fldCharType="separate"/>
            </w:r>
            <w:r w:rsidRPr="00E92D45">
              <w:pict>
                <v:shape id="_x0000_i1026" type="#_x0000_t75" style="width:18pt;height:27.75pt">
                  <v:imagedata r:id="rId6" o:title="" chromakey="white"/>
                </v:shape>
              </w:pict>
            </w:r>
            <w:r w:rsidRPr="00E92D45">
              <w:rPr>
                <w:b/>
                <w:bCs/>
              </w:rPr>
              <w:fldChar w:fldCharType="end"/>
            </w:r>
          </w:p>
        </w:tc>
        <w:tc>
          <w:tcPr>
            <w:tcW w:w="2746" w:type="dxa"/>
            <w:gridSpan w:val="2"/>
          </w:tcPr>
          <w:p w:rsidR="002F7439" w:rsidRPr="00E92D45" w:rsidRDefault="002F7439" w:rsidP="00E92D45">
            <w:pPr>
              <w:spacing w:after="0" w:line="240" w:lineRule="auto"/>
            </w:pPr>
            <w:r w:rsidRPr="00E92D45">
              <w:t xml:space="preserve">3 tam </w:t>
            </w:r>
            <w:r w:rsidRPr="00E92D45">
              <w:rPr>
                <w:b/>
                <w:bCs/>
                <w:u w:val="single"/>
              </w:rPr>
              <w:t>onda</w:t>
            </w:r>
            <w:r w:rsidRPr="00E92D45">
              <w:rPr>
                <w:b/>
                <w:bCs/>
              </w:rPr>
              <w:t xml:space="preserve"> </w:t>
            </w:r>
            <w:r w:rsidRPr="00E92D45">
              <w:t>yedi</w:t>
            </w:r>
          </w:p>
        </w:tc>
        <w:tc>
          <w:tcPr>
            <w:tcW w:w="3546" w:type="dxa"/>
          </w:tcPr>
          <w:p w:rsidR="002F7439" w:rsidRPr="00E92D45" w:rsidRDefault="002F7439" w:rsidP="00E92D45">
            <w:pPr>
              <w:spacing w:after="0" w:line="240" w:lineRule="auto"/>
              <w:rPr>
                <w:b/>
                <w:bCs/>
              </w:rPr>
            </w:pPr>
            <w:r w:rsidRPr="00E92D45">
              <w:rPr>
                <w:b/>
                <w:bCs/>
              </w:rPr>
              <w:t>3 tane bütün  var. 4 .bütün 10’a bölünmüş  7’ si alınmış</w:t>
            </w:r>
          </w:p>
        </w:tc>
      </w:tr>
      <w:tr w:rsidR="002F7439" w:rsidRPr="00E92D45">
        <w:trPr>
          <w:trHeight w:val="630"/>
        </w:trPr>
        <w:tc>
          <w:tcPr>
            <w:tcW w:w="1648" w:type="dxa"/>
          </w:tcPr>
          <w:p w:rsidR="002F7439" w:rsidRPr="00E92D45" w:rsidRDefault="002F7439" w:rsidP="00E92D45">
            <w:pPr>
              <w:spacing w:after="0" w:line="240" w:lineRule="auto"/>
              <w:rPr>
                <w:sz w:val="24"/>
                <w:szCs w:val="24"/>
              </w:rPr>
            </w:pPr>
            <w:r w:rsidRPr="00E92D45">
              <w:rPr>
                <w:sz w:val="24"/>
                <w:szCs w:val="24"/>
              </w:rPr>
              <w:t>0,</w:t>
            </w:r>
            <w:r w:rsidRPr="00E92D45">
              <w:rPr>
                <w:b/>
                <w:bCs/>
                <w:sz w:val="24"/>
                <w:szCs w:val="24"/>
                <w:u w:val="single"/>
              </w:rPr>
              <w:t>87</w:t>
            </w:r>
          </w:p>
        </w:tc>
        <w:tc>
          <w:tcPr>
            <w:tcW w:w="2026" w:type="dxa"/>
          </w:tcPr>
          <w:p w:rsidR="002F7439" w:rsidRPr="00E92D45" w:rsidRDefault="002F7439" w:rsidP="00E92D45">
            <w:pPr>
              <w:spacing w:after="0" w:line="240" w:lineRule="auto"/>
              <w:rPr>
                <w:b/>
                <w:bCs/>
              </w:rPr>
            </w:pPr>
            <w:r w:rsidRPr="00E92D45">
              <w:pict>
                <v:shape id="_x0000_i1027" type="#_x0000_t75" style="width:21.75pt;height:23.25pt">
                  <v:imagedata r:id="rId7" o:title="" chromakey="white"/>
                </v:shape>
              </w:pict>
            </w:r>
          </w:p>
        </w:tc>
        <w:tc>
          <w:tcPr>
            <w:tcW w:w="2746" w:type="dxa"/>
            <w:gridSpan w:val="2"/>
          </w:tcPr>
          <w:p w:rsidR="002F7439" w:rsidRPr="00E92D45" w:rsidRDefault="002F7439" w:rsidP="00E92D45">
            <w:pPr>
              <w:spacing w:after="0" w:line="240" w:lineRule="auto"/>
            </w:pPr>
            <w:r w:rsidRPr="00E92D45">
              <w:t>Sıfır tam,</w:t>
            </w:r>
            <w:r w:rsidRPr="00E92D45">
              <w:rPr>
                <w:b/>
                <w:bCs/>
                <w:u w:val="single"/>
              </w:rPr>
              <w:t>yüzde</w:t>
            </w:r>
            <w:r w:rsidRPr="00E92D45">
              <w:t xml:space="preserve"> seksen yedi</w:t>
            </w:r>
          </w:p>
        </w:tc>
        <w:tc>
          <w:tcPr>
            <w:tcW w:w="3546" w:type="dxa"/>
          </w:tcPr>
          <w:p w:rsidR="002F7439" w:rsidRPr="00E92D45" w:rsidRDefault="002F7439" w:rsidP="00E92D45">
            <w:pPr>
              <w:spacing w:after="0" w:line="240" w:lineRule="auto"/>
              <w:rPr>
                <w:b/>
                <w:bCs/>
              </w:rPr>
            </w:pPr>
            <w:r w:rsidRPr="00E92D45">
              <w:rPr>
                <w:b/>
                <w:bCs/>
              </w:rPr>
              <w:t>Tam yok. Bir bütün 100’e bölünmüş 87’si alınmış.</w:t>
            </w:r>
          </w:p>
        </w:tc>
      </w:tr>
      <w:tr w:rsidR="002F7439" w:rsidRPr="00E92D45">
        <w:trPr>
          <w:trHeight w:val="594"/>
        </w:trPr>
        <w:tc>
          <w:tcPr>
            <w:tcW w:w="1648" w:type="dxa"/>
          </w:tcPr>
          <w:p w:rsidR="002F7439" w:rsidRPr="00E92D45" w:rsidRDefault="002F7439" w:rsidP="00E92D45">
            <w:pPr>
              <w:spacing w:after="0" w:line="240" w:lineRule="auto"/>
              <w:rPr>
                <w:sz w:val="24"/>
                <w:szCs w:val="24"/>
              </w:rPr>
            </w:pPr>
            <w:r w:rsidRPr="00E92D45">
              <w:rPr>
                <w:sz w:val="24"/>
                <w:szCs w:val="24"/>
              </w:rPr>
              <w:t>2.</w:t>
            </w:r>
            <w:r w:rsidRPr="00E92D45">
              <w:rPr>
                <w:b/>
                <w:bCs/>
                <w:sz w:val="24"/>
                <w:szCs w:val="24"/>
                <w:u w:val="single"/>
              </w:rPr>
              <w:t>056</w:t>
            </w:r>
          </w:p>
        </w:tc>
        <w:tc>
          <w:tcPr>
            <w:tcW w:w="2026" w:type="dxa"/>
          </w:tcPr>
          <w:p w:rsidR="002F7439" w:rsidRPr="00E92D45" w:rsidRDefault="002F7439" w:rsidP="00E92D45">
            <w:pPr>
              <w:spacing w:after="0" w:line="240" w:lineRule="auto"/>
              <w:jc w:val="center"/>
              <w:rPr>
                <w:b/>
                <w:bCs/>
              </w:rPr>
            </w:pPr>
            <w:r w:rsidRPr="00E92D45">
              <w:rPr>
                <w:b/>
                <w:bCs/>
              </w:rPr>
              <w:t>2</w:t>
            </w:r>
            <w:r w:rsidRPr="00E92D45">
              <w:rPr>
                <w:b/>
                <w:bCs/>
              </w:rPr>
              <w:fldChar w:fldCharType="begin"/>
            </w:r>
            <w:r w:rsidRPr="00E92D45">
              <w:rPr>
                <w:b/>
                <w:bCs/>
              </w:rPr>
              <w:instrText xml:space="preserve"> QUOTE </w:instrText>
            </w:r>
            <w:r w:rsidRPr="00E92D45">
              <w:pict>
                <v:shape id="_x0000_i1028" type="#_x0000_t75" style="width:40.5pt;height:30pt">
                  <v:imagedata r:id="rId8" o:title="" chromakey="white"/>
                </v:shape>
              </w:pict>
            </w:r>
            <w:r w:rsidRPr="00E92D45">
              <w:rPr>
                <w:b/>
                <w:bCs/>
              </w:rPr>
              <w:instrText xml:space="preserve"> </w:instrText>
            </w:r>
            <w:r w:rsidRPr="00E92D45">
              <w:rPr>
                <w:b/>
                <w:bCs/>
              </w:rPr>
              <w:fldChar w:fldCharType="separate"/>
            </w:r>
            <w:r w:rsidRPr="00E92D45">
              <w:pict>
                <v:shape id="_x0000_i1029" type="#_x0000_t75" style="width:40.5pt;height:30pt">
                  <v:imagedata r:id="rId8" o:title="" chromakey="white"/>
                </v:shape>
              </w:pict>
            </w:r>
            <w:r w:rsidRPr="00E92D45">
              <w:rPr>
                <w:b/>
                <w:bCs/>
              </w:rPr>
              <w:fldChar w:fldCharType="end"/>
            </w:r>
          </w:p>
        </w:tc>
        <w:tc>
          <w:tcPr>
            <w:tcW w:w="2746" w:type="dxa"/>
            <w:gridSpan w:val="2"/>
          </w:tcPr>
          <w:p w:rsidR="002F7439" w:rsidRPr="00E92D45" w:rsidRDefault="002F7439" w:rsidP="00E92D45">
            <w:pPr>
              <w:spacing w:after="0" w:line="240" w:lineRule="auto"/>
            </w:pPr>
            <w:r w:rsidRPr="00E92D45">
              <w:t xml:space="preserve">İki tam, </w:t>
            </w:r>
            <w:r w:rsidRPr="00E92D45">
              <w:rPr>
                <w:b/>
                <w:bCs/>
                <w:u w:val="single"/>
              </w:rPr>
              <w:t>binde</w:t>
            </w:r>
            <w:r w:rsidRPr="00E92D45">
              <w:t xml:space="preserve"> elli altı</w:t>
            </w:r>
          </w:p>
        </w:tc>
        <w:tc>
          <w:tcPr>
            <w:tcW w:w="3546" w:type="dxa"/>
          </w:tcPr>
          <w:p w:rsidR="002F7439" w:rsidRPr="00E92D45" w:rsidRDefault="002F7439" w:rsidP="00E92D45">
            <w:pPr>
              <w:spacing w:after="0" w:line="240" w:lineRule="auto"/>
              <w:rPr>
                <w:b/>
                <w:bCs/>
              </w:rPr>
            </w:pPr>
            <w:r w:rsidRPr="00E92D45">
              <w:rPr>
                <w:b/>
                <w:bCs/>
              </w:rPr>
              <w:t>2 tam var,3. Bütün bine bölünmüş 56 ‘sı alınmış</w:t>
            </w:r>
          </w:p>
        </w:tc>
      </w:tr>
      <w:tr w:rsidR="002F7439" w:rsidRPr="00E92D45">
        <w:trPr>
          <w:trHeight w:val="594"/>
        </w:trPr>
        <w:tc>
          <w:tcPr>
            <w:tcW w:w="1648" w:type="dxa"/>
          </w:tcPr>
          <w:p w:rsidR="002F7439" w:rsidRPr="00E92D45" w:rsidRDefault="002F7439" w:rsidP="00E92D4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26" w:type="dxa"/>
          </w:tcPr>
          <w:p w:rsidR="002F7439" w:rsidRPr="00E92D45" w:rsidRDefault="002F7439" w:rsidP="00E92D45">
            <w:pPr>
              <w:spacing w:after="0" w:line="240" w:lineRule="auto"/>
            </w:pPr>
          </w:p>
        </w:tc>
        <w:tc>
          <w:tcPr>
            <w:tcW w:w="2746" w:type="dxa"/>
            <w:gridSpan w:val="2"/>
          </w:tcPr>
          <w:p w:rsidR="002F7439" w:rsidRPr="00E92D45" w:rsidRDefault="002F7439" w:rsidP="00E92D45">
            <w:pPr>
              <w:spacing w:after="0" w:line="240" w:lineRule="auto"/>
            </w:pPr>
          </w:p>
        </w:tc>
        <w:tc>
          <w:tcPr>
            <w:tcW w:w="3546" w:type="dxa"/>
          </w:tcPr>
          <w:p w:rsidR="002F7439" w:rsidRPr="00E92D45" w:rsidRDefault="002F7439" w:rsidP="00E92D45">
            <w:pPr>
              <w:spacing w:after="0" w:line="240" w:lineRule="auto"/>
              <w:rPr>
                <w:b/>
                <w:bCs/>
              </w:rPr>
            </w:pPr>
            <w:r w:rsidRPr="00E92D45">
              <w:rPr>
                <w:b/>
                <w:bCs/>
              </w:rPr>
              <w:t>5 tane tam pizza var, 6. pizza yüze bölünmüş  32’si alınmış</w:t>
            </w:r>
          </w:p>
        </w:tc>
      </w:tr>
      <w:tr w:rsidR="002F7439" w:rsidRPr="00E92D45">
        <w:trPr>
          <w:trHeight w:val="630"/>
        </w:trPr>
        <w:tc>
          <w:tcPr>
            <w:tcW w:w="1648" w:type="dxa"/>
          </w:tcPr>
          <w:p w:rsidR="002F7439" w:rsidRPr="00E92D45" w:rsidRDefault="002F7439" w:rsidP="00E92D4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26" w:type="dxa"/>
          </w:tcPr>
          <w:p w:rsidR="002F7439" w:rsidRPr="00E92D45" w:rsidRDefault="002F7439" w:rsidP="00E92D45">
            <w:pPr>
              <w:spacing w:after="0" w:line="240" w:lineRule="auto"/>
              <w:jc w:val="center"/>
              <w:rPr>
                <w:b/>
                <w:bCs/>
              </w:rPr>
            </w:pPr>
            <w:r w:rsidRPr="00E92D45">
              <w:rPr>
                <w:b/>
                <w:bCs/>
              </w:rPr>
              <w:t>4</w:t>
            </w:r>
            <w:r w:rsidRPr="00E92D45">
              <w:rPr>
                <w:b/>
                <w:bCs/>
              </w:rPr>
              <w:fldChar w:fldCharType="begin"/>
            </w:r>
            <w:r w:rsidRPr="00E92D45">
              <w:rPr>
                <w:b/>
                <w:bCs/>
              </w:rPr>
              <w:instrText xml:space="preserve"> QUOTE </w:instrText>
            </w:r>
            <w:r w:rsidRPr="00E92D45">
              <w:pict>
                <v:shape id="_x0000_i1030" type="#_x0000_t75" style="width:21pt;height:29.25pt">
                  <v:imagedata r:id="rId9" o:title="" chromakey="white"/>
                </v:shape>
              </w:pict>
            </w:r>
            <w:r w:rsidRPr="00E92D45">
              <w:rPr>
                <w:b/>
                <w:bCs/>
              </w:rPr>
              <w:instrText xml:space="preserve"> </w:instrText>
            </w:r>
            <w:r w:rsidRPr="00E92D45">
              <w:rPr>
                <w:b/>
                <w:bCs/>
              </w:rPr>
              <w:fldChar w:fldCharType="separate"/>
            </w:r>
            <w:r w:rsidRPr="00E92D45">
              <w:pict>
                <v:shape id="_x0000_i1031" type="#_x0000_t75" style="width:21pt;height:29.25pt">
                  <v:imagedata r:id="rId9" o:title="" chromakey="white"/>
                </v:shape>
              </w:pict>
            </w:r>
            <w:r w:rsidRPr="00E92D45">
              <w:rPr>
                <w:b/>
                <w:bCs/>
              </w:rPr>
              <w:fldChar w:fldCharType="end"/>
            </w:r>
          </w:p>
        </w:tc>
        <w:tc>
          <w:tcPr>
            <w:tcW w:w="2746" w:type="dxa"/>
            <w:gridSpan w:val="2"/>
          </w:tcPr>
          <w:p w:rsidR="002F7439" w:rsidRPr="00E92D45" w:rsidRDefault="002F7439" w:rsidP="00E92D45">
            <w:pPr>
              <w:spacing w:after="0" w:line="240" w:lineRule="auto"/>
            </w:pPr>
          </w:p>
        </w:tc>
        <w:tc>
          <w:tcPr>
            <w:tcW w:w="3546" w:type="dxa"/>
          </w:tcPr>
          <w:p w:rsidR="002F7439" w:rsidRPr="00E92D45" w:rsidRDefault="002F7439" w:rsidP="00E92D45">
            <w:pPr>
              <w:spacing w:after="0" w:line="240" w:lineRule="auto"/>
              <w:rPr>
                <w:b/>
                <w:bCs/>
              </w:rPr>
            </w:pPr>
            <w:hyperlink r:id="rId10" w:history="1">
              <w:r>
                <w:rPr>
                  <w:rStyle w:val="Hyperlink"/>
                  <w:rFonts w:ascii="Comic Sans MS" w:hAnsi="Comic Sans MS" w:cs="Comic Sans MS"/>
                </w:rPr>
                <w:t>www.sorubak.com</w:t>
              </w:r>
            </w:hyperlink>
          </w:p>
        </w:tc>
      </w:tr>
      <w:tr w:rsidR="002F7439" w:rsidRPr="00E92D45">
        <w:trPr>
          <w:trHeight w:val="630"/>
        </w:trPr>
        <w:tc>
          <w:tcPr>
            <w:tcW w:w="1648" w:type="dxa"/>
          </w:tcPr>
          <w:p w:rsidR="002F7439" w:rsidRPr="00E92D45" w:rsidRDefault="002F7439" w:rsidP="00E92D45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E92D45">
              <w:rPr>
                <w:b/>
                <w:bCs/>
                <w:sz w:val="24"/>
                <w:szCs w:val="24"/>
              </w:rPr>
              <w:t>3,5</w:t>
            </w:r>
          </w:p>
        </w:tc>
        <w:tc>
          <w:tcPr>
            <w:tcW w:w="2026" w:type="dxa"/>
          </w:tcPr>
          <w:p w:rsidR="002F7439" w:rsidRPr="00E92D45" w:rsidRDefault="002F7439" w:rsidP="00E92D45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2746" w:type="dxa"/>
            <w:gridSpan w:val="2"/>
          </w:tcPr>
          <w:p w:rsidR="002F7439" w:rsidRPr="00E92D45" w:rsidRDefault="002F7439" w:rsidP="00E92D45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3546" w:type="dxa"/>
          </w:tcPr>
          <w:p w:rsidR="002F7439" w:rsidRPr="00E92D45" w:rsidRDefault="002F7439" w:rsidP="00E92D45">
            <w:pPr>
              <w:spacing w:after="0" w:line="240" w:lineRule="auto"/>
              <w:rPr>
                <w:b/>
                <w:bCs/>
              </w:rPr>
            </w:pPr>
          </w:p>
        </w:tc>
      </w:tr>
      <w:tr w:rsidR="002F7439" w:rsidRPr="00E92D45">
        <w:trPr>
          <w:trHeight w:val="594"/>
        </w:trPr>
        <w:tc>
          <w:tcPr>
            <w:tcW w:w="1648" w:type="dxa"/>
          </w:tcPr>
          <w:p w:rsidR="002F7439" w:rsidRPr="00E92D45" w:rsidRDefault="002F7439" w:rsidP="00E92D45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2026" w:type="dxa"/>
          </w:tcPr>
          <w:p w:rsidR="002F7439" w:rsidRPr="00E92D45" w:rsidRDefault="002F7439" w:rsidP="00E92D45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2746" w:type="dxa"/>
            <w:gridSpan w:val="2"/>
          </w:tcPr>
          <w:p w:rsidR="002F7439" w:rsidRPr="00E92D45" w:rsidRDefault="002F7439" w:rsidP="00E92D45">
            <w:pPr>
              <w:spacing w:after="0" w:line="240" w:lineRule="auto"/>
              <w:rPr>
                <w:b/>
                <w:bCs/>
              </w:rPr>
            </w:pPr>
            <w:r w:rsidRPr="00E92D45">
              <w:rPr>
                <w:b/>
                <w:bCs/>
              </w:rPr>
              <w:t>On iki tam yüzde otuz üç</w:t>
            </w:r>
          </w:p>
        </w:tc>
        <w:tc>
          <w:tcPr>
            <w:tcW w:w="3546" w:type="dxa"/>
          </w:tcPr>
          <w:p w:rsidR="002F7439" w:rsidRPr="00E92D45" w:rsidRDefault="002F7439" w:rsidP="00E92D45">
            <w:pPr>
              <w:spacing w:after="0" w:line="240" w:lineRule="auto"/>
              <w:rPr>
                <w:b/>
                <w:bCs/>
              </w:rPr>
            </w:pPr>
          </w:p>
        </w:tc>
      </w:tr>
      <w:tr w:rsidR="002F7439" w:rsidRPr="00E92D45">
        <w:trPr>
          <w:trHeight w:val="630"/>
        </w:trPr>
        <w:tc>
          <w:tcPr>
            <w:tcW w:w="1648" w:type="dxa"/>
          </w:tcPr>
          <w:p w:rsidR="002F7439" w:rsidRPr="00E92D45" w:rsidRDefault="002F7439" w:rsidP="00E92D45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2026" w:type="dxa"/>
          </w:tcPr>
          <w:p w:rsidR="002F7439" w:rsidRPr="00E92D45" w:rsidRDefault="002F7439" w:rsidP="00E92D45">
            <w:pPr>
              <w:spacing w:after="0" w:line="240" w:lineRule="auto"/>
              <w:rPr>
                <w:b/>
                <w:bCs/>
              </w:rPr>
            </w:pPr>
            <w:r w:rsidRPr="00E92D45">
              <w:pict>
                <v:shape id="_x0000_i1032" type="#_x0000_t75" style="width:21.75pt;height:23.25pt">
                  <v:imagedata r:id="rId11" o:title="" chromakey="white"/>
                </v:shape>
              </w:pict>
            </w:r>
          </w:p>
        </w:tc>
        <w:tc>
          <w:tcPr>
            <w:tcW w:w="2746" w:type="dxa"/>
            <w:gridSpan w:val="2"/>
          </w:tcPr>
          <w:p w:rsidR="002F7439" w:rsidRPr="00E92D45" w:rsidRDefault="002F7439" w:rsidP="00E92D45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3546" w:type="dxa"/>
          </w:tcPr>
          <w:p w:rsidR="002F7439" w:rsidRPr="00E92D45" w:rsidRDefault="002F7439" w:rsidP="00E92D45">
            <w:pPr>
              <w:spacing w:after="0" w:line="240" w:lineRule="auto"/>
              <w:rPr>
                <w:b/>
                <w:bCs/>
              </w:rPr>
            </w:pPr>
          </w:p>
        </w:tc>
      </w:tr>
      <w:tr w:rsidR="002F7439" w:rsidRPr="00E92D45">
        <w:trPr>
          <w:trHeight w:val="630"/>
        </w:trPr>
        <w:tc>
          <w:tcPr>
            <w:tcW w:w="1648" w:type="dxa"/>
          </w:tcPr>
          <w:p w:rsidR="002F7439" w:rsidRPr="00E92D45" w:rsidRDefault="002F7439" w:rsidP="00E92D45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2026" w:type="dxa"/>
          </w:tcPr>
          <w:p w:rsidR="002F7439" w:rsidRPr="00E92D45" w:rsidRDefault="002F7439" w:rsidP="00E92D45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2746" w:type="dxa"/>
            <w:gridSpan w:val="2"/>
          </w:tcPr>
          <w:p w:rsidR="002F7439" w:rsidRPr="00E92D45" w:rsidRDefault="002F7439" w:rsidP="00E92D45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3546" w:type="dxa"/>
          </w:tcPr>
          <w:p w:rsidR="002F7439" w:rsidRPr="00E92D45" w:rsidRDefault="002F7439" w:rsidP="00E92D45">
            <w:pPr>
              <w:spacing w:after="0" w:line="240" w:lineRule="auto"/>
              <w:rPr>
                <w:b/>
                <w:bCs/>
              </w:rPr>
            </w:pPr>
            <w:r w:rsidRPr="00E92D45">
              <w:rPr>
                <w:b/>
                <w:bCs/>
              </w:rPr>
              <w:t xml:space="preserve"> Bir bütün 10’ a bölünüp 9 parçası alınmış</w:t>
            </w:r>
          </w:p>
        </w:tc>
      </w:tr>
      <w:tr w:rsidR="002F7439" w:rsidRPr="00E92D45">
        <w:trPr>
          <w:trHeight w:val="630"/>
        </w:trPr>
        <w:tc>
          <w:tcPr>
            <w:tcW w:w="1648" w:type="dxa"/>
          </w:tcPr>
          <w:p w:rsidR="002F7439" w:rsidRPr="00E92D45" w:rsidRDefault="002F7439" w:rsidP="00E92D45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2026" w:type="dxa"/>
          </w:tcPr>
          <w:p w:rsidR="002F7439" w:rsidRPr="00E92D45" w:rsidRDefault="002F7439" w:rsidP="00E92D45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2746" w:type="dxa"/>
            <w:gridSpan w:val="2"/>
          </w:tcPr>
          <w:p w:rsidR="002F7439" w:rsidRPr="00E92D45" w:rsidRDefault="002F7439" w:rsidP="00E92D45">
            <w:pPr>
              <w:spacing w:after="0" w:line="240" w:lineRule="auto"/>
              <w:rPr>
                <w:b/>
                <w:bCs/>
              </w:rPr>
            </w:pPr>
            <w:r w:rsidRPr="00E92D45">
              <w:rPr>
                <w:b/>
                <w:bCs/>
              </w:rPr>
              <w:t>Yirmi tam yüzde yirmi</w:t>
            </w:r>
          </w:p>
        </w:tc>
        <w:tc>
          <w:tcPr>
            <w:tcW w:w="3546" w:type="dxa"/>
          </w:tcPr>
          <w:p w:rsidR="002F7439" w:rsidRPr="00E92D45" w:rsidRDefault="002F7439" w:rsidP="00E92D45">
            <w:pPr>
              <w:spacing w:after="0" w:line="240" w:lineRule="auto"/>
              <w:rPr>
                <w:b/>
                <w:bCs/>
              </w:rPr>
            </w:pPr>
          </w:p>
        </w:tc>
      </w:tr>
      <w:tr w:rsidR="002F7439" w:rsidRPr="00E92D45">
        <w:trPr>
          <w:trHeight w:val="630"/>
        </w:trPr>
        <w:tc>
          <w:tcPr>
            <w:tcW w:w="1648" w:type="dxa"/>
          </w:tcPr>
          <w:p w:rsidR="002F7439" w:rsidRPr="00E92D45" w:rsidRDefault="002F7439" w:rsidP="00E92D45">
            <w:pPr>
              <w:spacing w:after="0" w:line="240" w:lineRule="auto"/>
              <w:rPr>
                <w:b/>
                <w:bCs/>
              </w:rPr>
            </w:pPr>
            <w:r w:rsidRPr="00E92D45">
              <w:rPr>
                <w:b/>
                <w:bCs/>
              </w:rPr>
              <w:t>7.77</w:t>
            </w:r>
          </w:p>
        </w:tc>
        <w:tc>
          <w:tcPr>
            <w:tcW w:w="2026" w:type="dxa"/>
          </w:tcPr>
          <w:p w:rsidR="002F7439" w:rsidRPr="00E92D45" w:rsidRDefault="002F7439" w:rsidP="00E92D45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2746" w:type="dxa"/>
            <w:gridSpan w:val="2"/>
          </w:tcPr>
          <w:p w:rsidR="002F7439" w:rsidRPr="00E92D45" w:rsidRDefault="002F7439" w:rsidP="00E92D45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3546" w:type="dxa"/>
          </w:tcPr>
          <w:p w:rsidR="002F7439" w:rsidRPr="00E92D45" w:rsidRDefault="002F7439" w:rsidP="00E92D45">
            <w:pPr>
              <w:spacing w:after="0" w:line="240" w:lineRule="auto"/>
              <w:rPr>
                <w:b/>
                <w:bCs/>
              </w:rPr>
            </w:pPr>
          </w:p>
        </w:tc>
      </w:tr>
      <w:tr w:rsidR="002F7439" w:rsidRPr="00E92D45">
        <w:trPr>
          <w:trHeight w:val="630"/>
        </w:trPr>
        <w:tc>
          <w:tcPr>
            <w:tcW w:w="1648" w:type="dxa"/>
          </w:tcPr>
          <w:p w:rsidR="002F7439" w:rsidRPr="00E92D45" w:rsidRDefault="002F7439" w:rsidP="00E92D45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2026" w:type="dxa"/>
          </w:tcPr>
          <w:p w:rsidR="002F7439" w:rsidRPr="00E92D45" w:rsidRDefault="002F7439" w:rsidP="00E92D45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2746" w:type="dxa"/>
            <w:gridSpan w:val="2"/>
          </w:tcPr>
          <w:p w:rsidR="002F7439" w:rsidRPr="00E92D45" w:rsidRDefault="002F7439" w:rsidP="00E92D45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3546" w:type="dxa"/>
          </w:tcPr>
          <w:p w:rsidR="002F7439" w:rsidRPr="00E92D45" w:rsidRDefault="002F7439" w:rsidP="00E92D45">
            <w:pPr>
              <w:spacing w:after="0" w:line="240" w:lineRule="auto"/>
              <w:rPr>
                <w:b/>
                <w:bCs/>
              </w:rPr>
            </w:pPr>
            <w:r w:rsidRPr="00E92D45">
              <w:rPr>
                <w:b/>
                <w:bCs/>
              </w:rPr>
              <w:t xml:space="preserve">   Tam sayı yok bir.Bir bütün 1000’e bölünüp 186’sı alınmış.</w:t>
            </w:r>
          </w:p>
        </w:tc>
      </w:tr>
      <w:tr w:rsidR="002F7439" w:rsidRPr="00E92D45">
        <w:trPr>
          <w:trHeight w:val="630"/>
        </w:trPr>
        <w:tc>
          <w:tcPr>
            <w:tcW w:w="1648" w:type="dxa"/>
          </w:tcPr>
          <w:p w:rsidR="002F7439" w:rsidRPr="00E92D45" w:rsidRDefault="002F7439" w:rsidP="00E92D45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2026" w:type="dxa"/>
          </w:tcPr>
          <w:p w:rsidR="002F7439" w:rsidRPr="00E92D45" w:rsidRDefault="002F7439" w:rsidP="00E92D45">
            <w:pPr>
              <w:spacing w:after="0" w:line="240" w:lineRule="auto"/>
              <w:rPr>
                <w:b/>
                <w:bCs/>
              </w:rPr>
            </w:pPr>
            <w:r w:rsidRPr="00E92D45">
              <w:pict>
                <v:shape id="_x0000_i1033" type="#_x0000_t75" style="width:30pt;height:24.75pt">
                  <v:imagedata r:id="rId12" o:title="" chromakey="white"/>
                </v:shape>
              </w:pict>
            </w:r>
          </w:p>
        </w:tc>
        <w:tc>
          <w:tcPr>
            <w:tcW w:w="2746" w:type="dxa"/>
            <w:gridSpan w:val="2"/>
          </w:tcPr>
          <w:p w:rsidR="002F7439" w:rsidRPr="00E92D45" w:rsidRDefault="002F7439" w:rsidP="00E92D45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3546" w:type="dxa"/>
          </w:tcPr>
          <w:p w:rsidR="002F7439" w:rsidRPr="00E92D45" w:rsidRDefault="002F7439" w:rsidP="00E92D45">
            <w:pPr>
              <w:spacing w:after="0" w:line="240" w:lineRule="auto"/>
              <w:rPr>
                <w:b/>
                <w:bCs/>
              </w:rPr>
            </w:pPr>
          </w:p>
        </w:tc>
      </w:tr>
      <w:tr w:rsidR="002F7439" w:rsidRPr="00E92D45">
        <w:trPr>
          <w:trHeight w:val="630"/>
        </w:trPr>
        <w:tc>
          <w:tcPr>
            <w:tcW w:w="1648" w:type="dxa"/>
          </w:tcPr>
          <w:p w:rsidR="002F7439" w:rsidRPr="00E92D45" w:rsidRDefault="002F7439" w:rsidP="00E92D45">
            <w:pPr>
              <w:spacing w:after="0" w:line="240" w:lineRule="auto"/>
              <w:rPr>
                <w:b/>
                <w:bCs/>
              </w:rPr>
            </w:pPr>
            <w:r w:rsidRPr="00E92D45">
              <w:rPr>
                <w:b/>
                <w:bCs/>
              </w:rPr>
              <w:t>4,007</w:t>
            </w:r>
          </w:p>
        </w:tc>
        <w:tc>
          <w:tcPr>
            <w:tcW w:w="2026" w:type="dxa"/>
          </w:tcPr>
          <w:p w:rsidR="002F7439" w:rsidRPr="00E92D45" w:rsidRDefault="002F7439" w:rsidP="00E92D45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2746" w:type="dxa"/>
            <w:gridSpan w:val="2"/>
          </w:tcPr>
          <w:p w:rsidR="002F7439" w:rsidRPr="00E92D45" w:rsidRDefault="002F7439" w:rsidP="00E92D45">
            <w:pPr>
              <w:spacing w:after="0" w:line="240" w:lineRule="auto"/>
              <w:rPr>
                <w:b/>
                <w:bCs/>
              </w:rPr>
            </w:pPr>
            <w:r w:rsidRPr="00E92D45">
              <w:rPr>
                <w:b/>
                <w:bCs/>
              </w:rPr>
              <w:t xml:space="preserve">Sıfır tam binde on iki </w:t>
            </w:r>
          </w:p>
        </w:tc>
        <w:tc>
          <w:tcPr>
            <w:tcW w:w="3546" w:type="dxa"/>
          </w:tcPr>
          <w:p w:rsidR="002F7439" w:rsidRPr="00E92D45" w:rsidRDefault="002F7439" w:rsidP="00E92D45">
            <w:pPr>
              <w:spacing w:after="0" w:line="240" w:lineRule="auto"/>
              <w:rPr>
                <w:b/>
                <w:bCs/>
              </w:rPr>
            </w:pPr>
          </w:p>
        </w:tc>
      </w:tr>
      <w:tr w:rsidR="002F7439" w:rsidRPr="00E92D45">
        <w:trPr>
          <w:trHeight w:val="630"/>
        </w:trPr>
        <w:tc>
          <w:tcPr>
            <w:tcW w:w="1648" w:type="dxa"/>
          </w:tcPr>
          <w:p w:rsidR="002F7439" w:rsidRPr="00E92D45" w:rsidRDefault="002F7439" w:rsidP="00E92D45">
            <w:pPr>
              <w:spacing w:after="0" w:line="240" w:lineRule="auto"/>
            </w:pPr>
          </w:p>
        </w:tc>
        <w:tc>
          <w:tcPr>
            <w:tcW w:w="2026" w:type="dxa"/>
          </w:tcPr>
          <w:p w:rsidR="002F7439" w:rsidRPr="00E92D45" w:rsidRDefault="002F7439" w:rsidP="00E92D45">
            <w:pPr>
              <w:spacing w:after="0" w:line="240" w:lineRule="auto"/>
            </w:pPr>
          </w:p>
        </w:tc>
        <w:tc>
          <w:tcPr>
            <w:tcW w:w="2746" w:type="dxa"/>
            <w:gridSpan w:val="2"/>
          </w:tcPr>
          <w:p w:rsidR="002F7439" w:rsidRPr="00E92D45" w:rsidRDefault="002F7439" w:rsidP="00E92D45">
            <w:pPr>
              <w:spacing w:after="0" w:line="240" w:lineRule="auto"/>
            </w:pPr>
          </w:p>
        </w:tc>
        <w:tc>
          <w:tcPr>
            <w:tcW w:w="3546" w:type="dxa"/>
          </w:tcPr>
          <w:p w:rsidR="002F7439" w:rsidRPr="00E92D45" w:rsidRDefault="002F7439" w:rsidP="00E92D45">
            <w:pPr>
              <w:spacing w:after="0" w:line="240" w:lineRule="auto"/>
              <w:rPr>
                <w:b/>
                <w:bCs/>
              </w:rPr>
            </w:pPr>
            <w:r w:rsidRPr="00E92D45">
              <w:rPr>
                <w:b/>
                <w:bCs/>
              </w:rPr>
              <w:t>Dört tam var . 5.bütün 1000 parçaya ayrılmış 4 tanesi alınmış.</w:t>
            </w:r>
          </w:p>
        </w:tc>
      </w:tr>
      <w:tr w:rsidR="002F7439" w:rsidRPr="00E92D45">
        <w:trPr>
          <w:trHeight w:val="1250"/>
        </w:trPr>
        <w:tc>
          <w:tcPr>
            <w:tcW w:w="3674" w:type="dxa"/>
            <w:gridSpan w:val="2"/>
          </w:tcPr>
          <w:p w:rsidR="002F7439" w:rsidRPr="00E92D45" w:rsidRDefault="002F7439" w:rsidP="00E92D45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s1026" type="#_x0000_t75" style="position:absolute;margin-left:-5.4pt;margin-top:8.65pt;width:180pt;height:46.5pt;z-index:-251660800;mso-position-horizontal-relative:text;mso-position-vertical-relative:text">
                  <v:imagedata r:id="rId13" o:title=""/>
                </v:shape>
                <o:OLEObject Type="Embed" ProgID="PBrush" ShapeID="_x0000_s1026" DrawAspect="Content" ObjectID="_1426084222" r:id="rId14"/>
              </w:pict>
            </w:r>
          </w:p>
        </w:tc>
        <w:tc>
          <w:tcPr>
            <w:tcW w:w="1290" w:type="dxa"/>
          </w:tcPr>
          <w:p w:rsidR="002F7439" w:rsidRPr="00E92D45" w:rsidRDefault="002F7439" w:rsidP="00E92D45">
            <w:pPr>
              <w:spacing w:after="0" w:line="240" w:lineRule="auto"/>
            </w:pPr>
          </w:p>
        </w:tc>
        <w:tc>
          <w:tcPr>
            <w:tcW w:w="1456" w:type="dxa"/>
          </w:tcPr>
          <w:p w:rsidR="002F7439" w:rsidRPr="00E92D45" w:rsidRDefault="002F7439" w:rsidP="00E92D45">
            <w:pPr>
              <w:spacing w:after="0" w:line="240" w:lineRule="auto"/>
            </w:pPr>
          </w:p>
        </w:tc>
        <w:tc>
          <w:tcPr>
            <w:tcW w:w="3546" w:type="dxa"/>
          </w:tcPr>
          <w:p w:rsidR="002F7439" w:rsidRPr="00E92D45" w:rsidRDefault="002F7439" w:rsidP="00E92D45">
            <w:pPr>
              <w:spacing w:after="0" w:line="240" w:lineRule="auto"/>
              <w:rPr>
                <w:b/>
                <w:bCs/>
              </w:rPr>
            </w:pPr>
            <w:r w:rsidRPr="00E92D45">
              <w:rPr>
                <w:b/>
                <w:bCs/>
              </w:rPr>
              <w:t>2 tane tam sayı var.3.sayı 10’a bölünüp 3’alınmış</w:t>
            </w:r>
          </w:p>
        </w:tc>
      </w:tr>
      <w:tr w:rsidR="002F7439" w:rsidRPr="00E92D45">
        <w:trPr>
          <w:trHeight w:val="2496"/>
        </w:trPr>
        <w:tc>
          <w:tcPr>
            <w:tcW w:w="3674" w:type="dxa"/>
            <w:gridSpan w:val="2"/>
          </w:tcPr>
          <w:p w:rsidR="002F7439" w:rsidRPr="00E92D45" w:rsidRDefault="002F7439" w:rsidP="00E92D45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s1027" type="#_x0000_t75" style="position:absolute;margin-left:129.6pt;margin-top:58.15pt;width:50.25pt;height:61.5pt;z-index:-251656704;mso-position-horizontal-relative:text;mso-position-vertical-relative:text">
                  <v:imagedata r:id="rId15" o:title=""/>
                </v:shape>
                <o:OLEObject Type="Embed" ProgID="PBrush" ShapeID="_x0000_s1027" DrawAspect="Content" ObjectID="_1426084223" r:id="rId16"/>
              </w:pict>
            </w:r>
            <w:r>
              <w:rPr>
                <w:noProof/>
                <w:lang w:eastAsia="tr-TR"/>
              </w:rPr>
              <w:pict>
                <v:shape id="_x0000_s1028" type="#_x0000_t75" alt="http://resimmekani.com/data/thumbnails/127/elma-sepeti.jpg" href="http://www.google.com.tr/url?sa=i&amp;rct=j&amp;q=elma+sepeti+gif&amp;source=images&amp;cd=&amp;cad=rja&amp;docid=bFTRvc5gCnt48M&amp;tbnid=pdk-fhNExYVMZM:&amp;ved=0CAUQjRw&amp;url=http://resimmekani.com/cat-meyve-resimleri-127.htm&amp;ei=AJVQUY-AIIG-PYO4gIgI&amp;bvm=bv.44158598,d.ZWU&amp;psig=AFQjCNEWgXwYpXUiBrnI9Zyxf3G5PFwhrA&amp;ust=13643218502646" style="position:absolute;margin-left:84.6pt;margin-top:15.4pt;width:41.25pt;height:39.75pt;z-index:-251657728;visibility:visible;mso-position-horizontal-relative:text;mso-position-vertical-relative:text" o:button="t">
                  <v:fill o:detectmouseclick="t"/>
                  <v:imagedata r:id="rId17" o:title=""/>
                </v:shape>
              </w:pict>
            </w:r>
            <w:r>
              <w:rPr>
                <w:noProof/>
                <w:lang w:eastAsia="tr-TR"/>
              </w:rPr>
              <w:pict>
                <v:shape id="_x0000_s1029" type="#_x0000_t75" alt="http://resimmekani.com/data/thumbnails/127/elma-sepeti.jpg" href="http://www.google.com.tr/url?sa=i&amp;rct=j&amp;q=elma+sepeti+gif&amp;source=images&amp;cd=&amp;cad=rja&amp;docid=bFTRvc5gCnt48M&amp;tbnid=pdk-fhNExYVMZM:&amp;ved=0CAUQjRw&amp;url=http://resimmekani.com/cat-meyve-resimleri-127.htm&amp;ei=AJVQUY-AIIG-PYO4gIgI&amp;bvm=bv.44158598,d.ZWU&amp;psig=AFQjCNEWgXwYpXUiBrnI9Zyxf3G5PFwhrA&amp;ust=13643218502646" style="position:absolute;margin-left:38.1pt;margin-top:15.4pt;width:41.25pt;height:39.75pt;z-index:-251658752;visibility:visible;mso-position-horizontal-relative:text;mso-position-vertical-relative:text" o:button="t">
                  <v:fill o:detectmouseclick="t"/>
                  <v:imagedata r:id="rId17" o:title=""/>
                </v:shape>
              </w:pict>
            </w:r>
            <w:r>
              <w:rPr>
                <w:noProof/>
                <w:lang w:eastAsia="tr-TR"/>
              </w:rPr>
              <w:pict>
                <v:shape id="irc_mi" o:spid="_x0000_s1030" type="#_x0000_t75" alt="http://resimmekani.com/data/thumbnails/127/elma-sepeti.jpg" href="http://www.google.com.tr/url?sa=i&amp;rct=j&amp;q=elma+sepeti+gif&amp;source=images&amp;cd=&amp;cad=rja&amp;docid=bFTRvc5gCnt48M&amp;tbnid=pdk-fhNExYVMZM:&amp;ved=0CAUQjRw&amp;url=http://resimmekani.com/cat-meyve-resimleri-127.htm&amp;ei=AJVQUY-AIIG-PYO4gIgI&amp;bvm=bv.44158598,d.ZWU&amp;psig=AFQjCNEWgXwYpXUiBrnI9Zyxf3G5PFwhrA&amp;ust=13643218502646" style="position:absolute;margin-left:-6.9pt;margin-top:23.65pt;width:41.25pt;height:39.75pt;z-index:-251659776;visibility:visible;mso-position-horizontal-relative:text;mso-position-vertical-relative:text" o:button="t">
                  <v:fill o:detectmouseclick="t"/>
                  <v:imagedata r:id="rId17" o:title=""/>
                </v:shape>
              </w:pict>
            </w:r>
            <w:r w:rsidRPr="00E92D45">
              <w:t xml:space="preserve">                    100            100</w:t>
            </w:r>
          </w:p>
          <w:p w:rsidR="002F7439" w:rsidRPr="00E92D45" w:rsidRDefault="002F7439" w:rsidP="00E92D45">
            <w:pPr>
              <w:spacing w:after="0" w:line="240" w:lineRule="auto"/>
            </w:pPr>
            <w:r w:rsidRPr="00E92D45">
              <w:t>100</w:t>
            </w:r>
          </w:p>
          <w:p w:rsidR="002F7439" w:rsidRPr="00E92D45" w:rsidRDefault="002F7439" w:rsidP="00E92D45">
            <w:pPr>
              <w:spacing w:after="0" w:line="240" w:lineRule="auto"/>
            </w:pPr>
          </w:p>
          <w:p w:rsidR="002F7439" w:rsidRPr="00E92D45" w:rsidRDefault="002F7439" w:rsidP="00E92D45">
            <w:pPr>
              <w:spacing w:after="0" w:line="240" w:lineRule="auto"/>
            </w:pPr>
          </w:p>
          <w:p w:rsidR="002F7439" w:rsidRPr="00E92D45" w:rsidRDefault="002F7439" w:rsidP="00E92D45">
            <w:pPr>
              <w:spacing w:after="0" w:line="240" w:lineRule="auto"/>
            </w:pPr>
            <w:r w:rsidRPr="00E92D45">
              <w:t xml:space="preserve">                                    100</w:t>
            </w:r>
          </w:p>
          <w:p w:rsidR="002F7439" w:rsidRPr="00E92D45" w:rsidRDefault="002F7439" w:rsidP="00E92D45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s1031" type="#_x0000_t75" alt="http://resimmekani.com/data/thumbnails/127/elma-sepeti.jpg" href="http://www.google.com.tr/url?sa=i&amp;rct=j&amp;q=elma+sepeti+gif&amp;source=images&amp;cd=&amp;cad=rja&amp;docid=bFTRvc5gCnt48M&amp;tbnid=pdk-fhNExYVMZM:&amp;ved=0CAUQjRw&amp;url=http://resimmekani.com/cat-meyve-resimleri-127.htm&amp;ei=AJVQUY-AIIG-PYO4gIgI&amp;bvm=bv.44158598,d.ZWU&amp;psig=AFQjCNEWgXwYpXUiBrnI9Zyxf3G5PFwhrA&amp;ust=13643218502646" style="position:absolute;margin-left:-5.4pt;margin-top:13.75pt;width:43.5pt;height:42pt;z-index:251661824;visibility:visible" o:button="t">
                  <v:fill o:detectmouseclick="t"/>
                  <v:imagedata r:id="rId17" o:title=""/>
                </v:shape>
              </w:pict>
            </w:r>
            <w:r>
              <w:rPr>
                <w:noProof/>
                <w:lang w:eastAsia="tr-TR"/>
              </w:rPr>
              <w:pict>
                <v:shape id="_x0000_s1032" type="#_x0000_t75" alt="http://resimmekani.com/data/thumbnails/127/elma-sepeti.jpg" href="http://www.google.com.tr/url?sa=i&amp;rct=j&amp;q=elma+sepeti+gif&amp;source=images&amp;cd=&amp;cad=rja&amp;docid=bFTRvc5gCnt48M&amp;tbnid=pdk-fhNExYVMZM:&amp;ved=0CAUQjRw&amp;url=http://resimmekani.com/cat-meyve-resimleri-127.htm&amp;ei=AJVQUY-AIIG-PYO4gIgI&amp;bvm=bv.44158598,d.ZWU&amp;psig=AFQjCNEWgXwYpXUiBrnI9Zyxf3G5PFwhrA&amp;ust=13643218502646" style="position:absolute;margin-left:75.6pt;margin-top:.25pt;width:43.5pt;height:42pt;z-index:251660800;visibility:visible" o:button="t">
                  <v:fill o:detectmouseclick="t"/>
                  <v:imagedata r:id="rId17" o:title=""/>
                </v:shape>
              </w:pict>
            </w:r>
            <w:r w:rsidRPr="00E92D45">
              <w:t xml:space="preserve">   100                 </w:t>
            </w:r>
          </w:p>
        </w:tc>
        <w:tc>
          <w:tcPr>
            <w:tcW w:w="1290" w:type="dxa"/>
          </w:tcPr>
          <w:p w:rsidR="002F7439" w:rsidRPr="00E92D45" w:rsidRDefault="002F7439" w:rsidP="00E92D45">
            <w:pPr>
              <w:spacing w:after="0" w:line="240" w:lineRule="auto"/>
            </w:pPr>
            <w:r w:rsidRPr="00E92D45">
              <w:t xml:space="preserve"> </w:t>
            </w:r>
          </w:p>
        </w:tc>
        <w:tc>
          <w:tcPr>
            <w:tcW w:w="1456" w:type="dxa"/>
          </w:tcPr>
          <w:p w:rsidR="002F7439" w:rsidRPr="00E92D45" w:rsidRDefault="002F7439" w:rsidP="00E92D45">
            <w:pPr>
              <w:spacing w:after="0" w:line="240" w:lineRule="auto"/>
            </w:pPr>
          </w:p>
        </w:tc>
        <w:tc>
          <w:tcPr>
            <w:tcW w:w="3546" w:type="dxa"/>
          </w:tcPr>
          <w:p w:rsidR="002F7439" w:rsidRPr="00E92D45" w:rsidRDefault="002F7439" w:rsidP="00E92D45">
            <w:pPr>
              <w:spacing w:after="0" w:line="240" w:lineRule="auto"/>
              <w:rPr>
                <w:b/>
                <w:bCs/>
              </w:rPr>
            </w:pPr>
            <w:r w:rsidRPr="00E92D45">
              <w:rPr>
                <w:b/>
                <w:bCs/>
              </w:rPr>
              <w:t>İçine yüz elma alan sepetlerden 5 tane var . 6. sepette ise 17 elma var.</w:t>
            </w:r>
          </w:p>
        </w:tc>
      </w:tr>
    </w:tbl>
    <w:tbl>
      <w:tblPr>
        <w:tblW w:w="993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95"/>
        <w:gridCol w:w="7044"/>
      </w:tblGrid>
      <w:tr w:rsidR="002F7439" w:rsidRPr="00E92D45">
        <w:trPr>
          <w:trHeight w:val="1316"/>
        </w:trPr>
        <w:tc>
          <w:tcPr>
            <w:tcW w:w="2895" w:type="dxa"/>
          </w:tcPr>
          <w:p w:rsidR="002F7439" w:rsidRPr="00E92D45" w:rsidRDefault="002F7439" w:rsidP="00E92D45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Resim 1" o:spid="_x0000_s1033" type="#_x0000_t75" style="position:absolute;margin-left:-6.95pt;margin-top:-7.85pt;width:138.75pt;height:75pt;z-index:-251662848;visibility:visible;mso-position-horizontal-relative:text;mso-position-vertical-relative:text">
                  <v:imagedata r:id="rId18" o:title=""/>
                </v:shape>
              </w:pict>
            </w:r>
          </w:p>
        </w:tc>
        <w:tc>
          <w:tcPr>
            <w:tcW w:w="7044" w:type="dxa"/>
          </w:tcPr>
          <w:p w:rsidR="002F7439" w:rsidRPr="00E92D45" w:rsidRDefault="002F7439" w:rsidP="00E92D45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s1034" type="#_x0000_t75" style="position:absolute;margin-left:76.3pt;margin-top:2.65pt;width:189.35pt;height:52.8pt;z-index:-251661824;mso-position-horizontal-relative:text;mso-position-vertical-relative:text">
                  <v:imagedata r:id="rId19" o:title=""/>
                </v:shape>
                <o:OLEObject Type="Embed" ProgID="PBrush" ShapeID="_x0000_s1034" DrawAspect="Content" ObjectID="_1426084224" r:id="rId20"/>
              </w:pict>
            </w:r>
            <w:r w:rsidRPr="00E92D45">
              <w:t xml:space="preserve">                                                   </w:t>
            </w:r>
            <w:r w:rsidRPr="00E92D45">
              <w:rPr>
                <w:b/>
                <w:bCs/>
              </w:rPr>
              <w:t>Kesir virgülü</w:t>
            </w:r>
            <w:r w:rsidRPr="00E92D45">
              <w:t xml:space="preserve">                                 </w:t>
            </w:r>
            <w:r w:rsidRPr="00E92D45">
              <w:rPr>
                <w:b/>
                <w:bCs/>
                <w:sz w:val="18"/>
                <w:szCs w:val="18"/>
              </w:rPr>
              <w:t>Onda birler</w:t>
            </w:r>
            <w:r w:rsidRPr="00E92D45">
              <w:rPr>
                <w:sz w:val="18"/>
                <w:szCs w:val="18"/>
              </w:rPr>
              <w:t xml:space="preserve">               </w:t>
            </w:r>
          </w:p>
          <w:p w:rsidR="002F7439" w:rsidRPr="00E92D45" w:rsidRDefault="002F7439" w:rsidP="00E92D45">
            <w:pPr>
              <w:spacing w:after="0" w:line="240" w:lineRule="auto"/>
            </w:pPr>
            <w:r w:rsidRPr="00E92D45">
              <w:rPr>
                <w:b/>
                <w:bCs/>
                <w:sz w:val="18"/>
                <w:szCs w:val="18"/>
              </w:rPr>
              <w:t xml:space="preserve">            Biler basamağı                                                                                           Yüzde birler</w:t>
            </w:r>
          </w:p>
          <w:p w:rsidR="002F7439" w:rsidRPr="00E92D45" w:rsidRDefault="002F7439" w:rsidP="00E92D45">
            <w:pPr>
              <w:spacing w:after="0" w:line="240" w:lineRule="auto"/>
            </w:pPr>
            <w:r w:rsidRPr="00E92D45">
              <w:rPr>
                <w:b/>
                <w:bCs/>
                <w:sz w:val="18"/>
                <w:szCs w:val="18"/>
              </w:rPr>
              <w:t xml:space="preserve">          Onlar  basamağı                                                                                           Binde birler</w:t>
            </w:r>
          </w:p>
        </w:tc>
      </w:tr>
    </w:tbl>
    <w:p w:rsidR="002F7439" w:rsidRPr="006A4951" w:rsidRDefault="002F7439" w:rsidP="00EC3C7B"/>
    <w:p w:rsidR="002F7439" w:rsidRPr="006A4951" w:rsidRDefault="002F7439" w:rsidP="006A4951"/>
    <w:sectPr w:rsidR="002F7439" w:rsidRPr="006A4951" w:rsidSect="006A4951">
      <w:footerReference w:type="default" r:id="rId21"/>
      <w:pgSz w:w="11906" w:h="16838"/>
      <w:pgMar w:top="567" w:right="1417" w:bottom="1417" w:left="1417" w:header="708" w:footer="16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7439" w:rsidRDefault="002F7439" w:rsidP="006A4951">
      <w:pPr>
        <w:spacing w:after="0" w:line="240" w:lineRule="auto"/>
      </w:pPr>
      <w:r>
        <w:separator/>
      </w:r>
    </w:p>
  </w:endnote>
  <w:endnote w:type="continuationSeparator" w:id="0">
    <w:p w:rsidR="002F7439" w:rsidRDefault="002F7439" w:rsidP="006A49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7439" w:rsidRDefault="002F7439" w:rsidP="006A4951">
    <w:pPr>
      <w:pStyle w:val="Footer"/>
      <w:jc w:val="center"/>
      <w:rPr>
        <w:b/>
        <w:bCs/>
      </w:rPr>
    </w:pPr>
  </w:p>
  <w:p w:rsidR="002F7439" w:rsidRPr="006A4951" w:rsidRDefault="002F7439" w:rsidP="006A4951">
    <w:pPr>
      <w:pStyle w:val="Footer"/>
      <w:jc w:val="center"/>
      <w:rPr>
        <w:b/>
        <w:bCs/>
      </w:rPr>
    </w:pPr>
    <w:r w:rsidRPr="006A4951">
      <w:rPr>
        <w:b/>
        <w:bCs/>
      </w:rPr>
      <w:t>N.Dilek SERİNDAĞ-2013</w:t>
    </w:r>
  </w:p>
  <w:p w:rsidR="002F7439" w:rsidRDefault="002F743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7439" w:rsidRDefault="002F7439" w:rsidP="006A4951">
      <w:pPr>
        <w:spacing w:after="0" w:line="240" w:lineRule="auto"/>
      </w:pPr>
      <w:r>
        <w:separator/>
      </w:r>
    </w:p>
  </w:footnote>
  <w:footnote w:type="continuationSeparator" w:id="0">
    <w:p w:rsidR="002F7439" w:rsidRDefault="002F7439" w:rsidP="006A495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78B2"/>
    <w:rsid w:val="00055B5E"/>
    <w:rsid w:val="000A63AE"/>
    <w:rsid w:val="001278B2"/>
    <w:rsid w:val="0018373A"/>
    <w:rsid w:val="002F7439"/>
    <w:rsid w:val="004F081A"/>
    <w:rsid w:val="006A4951"/>
    <w:rsid w:val="008C29D8"/>
    <w:rsid w:val="008D4985"/>
    <w:rsid w:val="00A11DA5"/>
    <w:rsid w:val="00A370E6"/>
    <w:rsid w:val="00B90138"/>
    <w:rsid w:val="00D3756A"/>
    <w:rsid w:val="00E92D45"/>
    <w:rsid w:val="00EA7948"/>
    <w:rsid w:val="00EC0410"/>
    <w:rsid w:val="00EC3C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0410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278B2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1278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78B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6A49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A4951"/>
  </w:style>
  <w:style w:type="paragraph" w:styleId="Footer">
    <w:name w:val="footer"/>
    <w:basedOn w:val="Normal"/>
    <w:link w:val="FooterChar"/>
    <w:uiPriority w:val="99"/>
    <w:rsid w:val="006A49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A4951"/>
  </w:style>
  <w:style w:type="character" w:styleId="Hyperlink">
    <w:name w:val="Hyperlink"/>
    <w:basedOn w:val="DefaultParagraphFont"/>
    <w:uiPriority w:val="99"/>
    <w:rsid w:val="00B9013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media/image10.png"/><Relationship Id="rId3" Type="http://schemas.openxmlformats.org/officeDocument/2006/relationships/webSettings" Target="webSettings.xml"/><Relationship Id="rId21" Type="http://schemas.openxmlformats.org/officeDocument/2006/relationships/footer" Target="footer1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9.jpeg"/><Relationship Id="rId2" Type="http://schemas.openxmlformats.org/officeDocument/2006/relationships/settings" Target="settings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3.bin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hyperlink" Target="http://www.sorubak.com/" TargetMode="External"/><Relationship Id="rId19" Type="http://schemas.openxmlformats.org/officeDocument/2006/relationships/image" Target="media/image11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129</TotalTime>
  <Pages>2</Pages>
  <Words>208</Words>
  <Characters>1189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HP</dc:creator>
  <cp:keywords>www.sorubak.com</cp:keywords>
  <dc:description>www.sorubak.com</dc:description>
  <cp:lastModifiedBy>EDANUR</cp:lastModifiedBy>
  <cp:revision>4</cp:revision>
  <dcterms:created xsi:type="dcterms:W3CDTF">2013-03-25T12:37:00Z</dcterms:created>
  <dcterms:modified xsi:type="dcterms:W3CDTF">2013-03-29T15:44:00Z</dcterms:modified>
  <cp:category>www.sorubak.com</cp:category>
</cp:coreProperties>
</file>